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05D422"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EF20A8">
        <w:rPr>
          <w:b/>
          <w:noProof/>
          <w:sz w:val="24"/>
        </w:rPr>
        <w:t>5</w:t>
      </w:r>
      <w:r w:rsidR="005416F5">
        <w:rPr>
          <w:b/>
          <w:noProof/>
          <w:sz w:val="24"/>
        </w:rPr>
        <w:t>-e</w:t>
      </w:r>
      <w:r>
        <w:rPr>
          <w:b/>
          <w:i/>
          <w:noProof/>
          <w:sz w:val="28"/>
        </w:rPr>
        <w:tab/>
      </w:r>
      <w:r w:rsidR="005416F5">
        <w:rPr>
          <w:b/>
          <w:i/>
          <w:noProof/>
          <w:sz w:val="28"/>
        </w:rPr>
        <w:t>R5-22</w:t>
      </w:r>
      <w:r w:rsidR="00614B7A">
        <w:rPr>
          <w:b/>
          <w:i/>
          <w:noProof/>
          <w:sz w:val="28"/>
        </w:rPr>
        <w:t>3844</w:t>
      </w:r>
    </w:p>
    <w:p w14:paraId="7CB45193" w14:textId="352FAD9E" w:rsidR="001E41F3" w:rsidRDefault="005416F5" w:rsidP="005E2C44">
      <w:pPr>
        <w:pStyle w:val="CRCoverPage"/>
        <w:outlineLvl w:val="0"/>
        <w:rPr>
          <w:b/>
          <w:noProof/>
          <w:sz w:val="24"/>
        </w:rPr>
      </w:pPr>
      <w:r>
        <w:rPr>
          <w:b/>
          <w:noProof/>
          <w:sz w:val="24"/>
        </w:rPr>
        <w:t xml:space="preserve">Electronic Meeting, </w:t>
      </w:r>
      <w:r w:rsidR="00EF20A8">
        <w:rPr>
          <w:b/>
          <w:noProof/>
          <w:sz w:val="24"/>
        </w:rPr>
        <w:t>9</w:t>
      </w:r>
      <w:r w:rsidR="00EF20A8" w:rsidRPr="00EF20A8">
        <w:rPr>
          <w:b/>
          <w:noProof/>
          <w:sz w:val="24"/>
          <w:vertAlign w:val="superscript"/>
        </w:rPr>
        <w:t>th</w:t>
      </w:r>
      <w:r w:rsidR="00EF20A8">
        <w:rPr>
          <w:b/>
          <w:noProof/>
          <w:sz w:val="24"/>
        </w:rPr>
        <w:t xml:space="preserve"> </w:t>
      </w:r>
      <w:r>
        <w:rPr>
          <w:b/>
          <w:noProof/>
          <w:sz w:val="24"/>
        </w:rPr>
        <w:t xml:space="preserve">– </w:t>
      </w:r>
      <w:r w:rsidR="00EF20A8">
        <w:rPr>
          <w:b/>
          <w:noProof/>
          <w:sz w:val="24"/>
        </w:rPr>
        <w:t>20</w:t>
      </w:r>
      <w:r w:rsidRPr="005416F5">
        <w:rPr>
          <w:b/>
          <w:noProof/>
          <w:sz w:val="24"/>
          <w:vertAlign w:val="superscript"/>
        </w:rPr>
        <w:t>th</w:t>
      </w:r>
      <w:r>
        <w:rPr>
          <w:b/>
          <w:noProof/>
          <w:sz w:val="24"/>
        </w:rPr>
        <w:t xml:space="preserve"> </w:t>
      </w:r>
      <w:r w:rsidR="00EF20A8">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03CAD45C" w:rsidR="005416F5" w:rsidRPr="00410371" w:rsidRDefault="00C739C5" w:rsidP="008112BC">
            <w:pPr>
              <w:pStyle w:val="CRCoverPage"/>
              <w:spacing w:after="0"/>
              <w:jc w:val="center"/>
              <w:rPr>
                <w:b/>
                <w:noProof/>
                <w:sz w:val="28"/>
              </w:rPr>
            </w:pPr>
            <w:r>
              <w:rPr>
                <w:rFonts w:hint="eastAsia"/>
                <w:b/>
                <w:noProof/>
                <w:sz w:val="28"/>
              </w:rPr>
              <w:t>3</w:t>
            </w:r>
            <w:r>
              <w:rPr>
                <w:b/>
                <w:noProof/>
                <w:sz w:val="28"/>
              </w:rPr>
              <w:t>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740453AE" w:rsidR="005416F5" w:rsidRPr="008112BC" w:rsidRDefault="008112BC" w:rsidP="005416F5">
            <w:pPr>
              <w:pStyle w:val="CRCoverPage"/>
              <w:spacing w:after="0"/>
              <w:jc w:val="center"/>
              <w:rPr>
                <w:b/>
                <w:noProof/>
                <w:sz w:val="28"/>
              </w:rPr>
            </w:pPr>
            <w:r w:rsidRPr="008112BC">
              <w:rPr>
                <w:rFonts w:hint="eastAsia"/>
                <w:b/>
                <w:noProof/>
                <w:sz w:val="28"/>
              </w:rPr>
              <w:t>0168</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5B7DB1" w:rsidR="005416F5" w:rsidRPr="00410371" w:rsidRDefault="00614B7A" w:rsidP="005416F5">
            <w:pPr>
              <w:pStyle w:val="CRCoverPage"/>
              <w:spacing w:after="0"/>
              <w:jc w:val="center"/>
              <w:rPr>
                <w:b/>
                <w:noProof/>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085B7" w:rsidR="005416F5" w:rsidRPr="00C739C5" w:rsidRDefault="00C739C5" w:rsidP="00021C39">
            <w:pPr>
              <w:pStyle w:val="CRCoverPage"/>
              <w:spacing w:after="0"/>
              <w:jc w:val="center"/>
              <w:rPr>
                <w:b/>
                <w:noProof/>
                <w:sz w:val="28"/>
              </w:rPr>
            </w:pPr>
            <w:r w:rsidRPr="00C739C5">
              <w:rPr>
                <w:rFonts w:hint="eastAsia"/>
                <w:b/>
                <w:noProof/>
                <w:sz w:val="28"/>
              </w:rPr>
              <w:t>17</w:t>
            </w:r>
            <w:r w:rsidRPr="00C739C5">
              <w:rPr>
                <w:b/>
                <w:noProof/>
                <w:sz w:val="28"/>
              </w:rPr>
              <w:t>.</w:t>
            </w:r>
            <w:r w:rsidR="00021C39">
              <w:rPr>
                <w:b/>
                <w:noProof/>
                <w:sz w:val="28"/>
              </w:rPr>
              <w:t>4</w:t>
            </w:r>
            <w:r w:rsidRPr="00C739C5">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CF65F" w:rsidR="001E41F3" w:rsidRDefault="008112BC">
            <w:pPr>
              <w:pStyle w:val="CRCoverPage"/>
              <w:spacing w:after="0"/>
              <w:ind w:left="100"/>
              <w:rPr>
                <w:noProof/>
              </w:rPr>
            </w:pPr>
            <w:r w:rsidRPr="008112BC">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871EF9" w:rsidR="005416F5" w:rsidRDefault="005416F5" w:rsidP="005416F5">
            <w:pPr>
              <w:pStyle w:val="CRCoverPage"/>
              <w:spacing w:after="0"/>
              <w:ind w:left="100"/>
              <w:rPr>
                <w:noProof/>
              </w:rPr>
            </w:pPr>
            <w:r w:rsidRPr="003F3053">
              <w:t xml:space="preserve">Bureau </w:t>
            </w:r>
            <w:r w:rsidRPr="00614B7A">
              <w:t>Veritas</w:t>
            </w:r>
            <w:r w:rsidR="00752481" w:rsidRPr="00614B7A">
              <w:t>, Rohde &amp; Schwarz</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C91EB1" w:rsidR="005416F5" w:rsidRDefault="00021C39" w:rsidP="005416F5">
            <w:pPr>
              <w:pStyle w:val="CRCoverPage"/>
              <w:spacing w:after="0"/>
              <w:ind w:left="100"/>
              <w:rPr>
                <w:noProof/>
              </w:rPr>
            </w:pPr>
            <w:r>
              <w:rPr>
                <w:noProof/>
              </w:rPr>
              <w:t xml:space="preserve">TEI15_Test, </w:t>
            </w:r>
            <w:r w:rsidRPr="00EE3E9D">
              <w:t>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9152E" w:rsidR="005416F5" w:rsidRDefault="005416F5" w:rsidP="00EF20A8">
            <w:pPr>
              <w:pStyle w:val="CRCoverPage"/>
              <w:spacing w:after="0"/>
              <w:ind w:left="100"/>
              <w:rPr>
                <w:noProof/>
              </w:rPr>
            </w:pPr>
            <w:r>
              <w:rPr>
                <w:noProof/>
              </w:rPr>
              <w:t>2022-0</w:t>
            </w:r>
            <w:r w:rsidR="00EF20A8">
              <w:rPr>
                <w:noProof/>
              </w:rPr>
              <w:t>4-25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21091" w:rsidR="005416F5" w:rsidRDefault="00D466C8"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8D06D2" w:rsidR="005416F5" w:rsidRDefault="005F14F5" w:rsidP="005416F5">
            <w:pPr>
              <w:pStyle w:val="CRCoverPage"/>
              <w:spacing w:after="0"/>
              <w:ind w:left="100"/>
              <w:rPr>
                <w:noProof/>
              </w:rPr>
            </w:pPr>
            <w:r>
              <w:rPr>
                <w:rFonts w:hint="eastAsia"/>
                <w:noProof/>
              </w:rPr>
              <w:t>Some of the applicability information are incorrect or misaligned with test specification</w:t>
            </w:r>
            <w:r>
              <w:rPr>
                <w:noProof/>
              </w:rPr>
              <w:t>.</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9AEB4B" w14:textId="5404B1F5" w:rsidR="005F14F5" w:rsidRDefault="005F14F5" w:rsidP="005F14F5">
            <w:pPr>
              <w:pStyle w:val="CRCoverPage"/>
              <w:numPr>
                <w:ilvl w:val="0"/>
                <w:numId w:val="23"/>
              </w:numPr>
              <w:spacing w:after="0"/>
              <w:rPr>
                <w:noProof/>
              </w:rPr>
            </w:pPr>
            <w:r>
              <w:rPr>
                <w:noProof/>
              </w:rPr>
              <w:t>Multiple t</w:t>
            </w:r>
            <w:r>
              <w:rPr>
                <w:rFonts w:hint="eastAsia"/>
                <w:noProof/>
              </w:rPr>
              <w:t>ypo correction;</w:t>
            </w:r>
          </w:p>
          <w:p w14:paraId="464EA296" w14:textId="77777777" w:rsidR="005F14F5" w:rsidRDefault="005F14F5" w:rsidP="005F14F5">
            <w:pPr>
              <w:pStyle w:val="CRCoverPage"/>
              <w:numPr>
                <w:ilvl w:val="0"/>
                <w:numId w:val="23"/>
              </w:numPr>
              <w:spacing w:after="0"/>
              <w:rPr>
                <w:noProof/>
              </w:rPr>
            </w:pPr>
            <w:r>
              <w:rPr>
                <w:sz w:val="18"/>
              </w:rPr>
              <w:t xml:space="preserve">Corrected </w:t>
            </w:r>
            <w:r w:rsidRPr="00813CD9">
              <w:t>Table 4.0-2</w:t>
            </w:r>
            <w:r>
              <w:t xml:space="preserve"> format;</w:t>
            </w:r>
          </w:p>
          <w:p w14:paraId="52E3F9E4" w14:textId="77777777" w:rsidR="005F14F5" w:rsidRDefault="005F14F5" w:rsidP="005F14F5">
            <w:pPr>
              <w:pStyle w:val="CRCoverPage"/>
              <w:numPr>
                <w:ilvl w:val="0"/>
                <w:numId w:val="23"/>
              </w:numPr>
              <w:spacing w:after="0"/>
              <w:rPr>
                <w:noProof/>
              </w:rPr>
            </w:pPr>
            <w:r>
              <w:rPr>
                <w:rFonts w:hint="eastAsia"/>
                <w:noProof/>
              </w:rPr>
              <w:t>Removed branch PC1.5 from TS38.521-1 TC6.2.1, 6.2.2, 6.2.3, 6.5.2.1;</w:t>
            </w:r>
          </w:p>
          <w:p w14:paraId="6FC34B91" w14:textId="77777777" w:rsidR="005F14F5" w:rsidRDefault="005F14F5" w:rsidP="005F14F5">
            <w:pPr>
              <w:pStyle w:val="CRCoverPage"/>
              <w:numPr>
                <w:ilvl w:val="0"/>
                <w:numId w:val="23"/>
              </w:numPr>
              <w:spacing w:after="0"/>
              <w:rPr>
                <w:noProof/>
              </w:rPr>
            </w:pPr>
            <w:r>
              <w:rPr>
                <w:noProof/>
              </w:rPr>
              <w:t>Moved</w:t>
            </w:r>
            <w:r>
              <w:rPr>
                <w:rFonts w:hint="eastAsia"/>
                <w:noProof/>
              </w:rPr>
              <w:t xml:space="preserve"> TS38.521-2 TC</w:t>
            </w:r>
            <w:r w:rsidRPr="006D788D">
              <w:t>6.2D.1.1</w:t>
            </w:r>
            <w:r>
              <w:t>, 6.2D.1.2 from Table 4.1.1</w:t>
            </w:r>
            <w:r w:rsidRPr="00813CD9">
              <w:t>-1</w:t>
            </w:r>
            <w:r>
              <w:t xml:space="preserve"> to </w:t>
            </w:r>
            <w:r w:rsidRPr="00813CD9">
              <w:t>Table 4.1.2-1</w:t>
            </w:r>
            <w:r>
              <w:t>;</w:t>
            </w:r>
          </w:p>
          <w:p w14:paraId="2DD4D5F3" w14:textId="3A68388F" w:rsidR="005F14F5" w:rsidRDefault="005F14F5" w:rsidP="005F14F5">
            <w:pPr>
              <w:pStyle w:val="CRCoverPage"/>
              <w:numPr>
                <w:ilvl w:val="0"/>
                <w:numId w:val="23"/>
              </w:numPr>
              <w:spacing w:after="0"/>
              <w:rPr>
                <w:noProof/>
              </w:rPr>
            </w:pPr>
            <w:r>
              <w:rPr>
                <w:noProof/>
              </w:rPr>
              <w:t>Corrected Additional Information to TS38.521-2 TC7.5;</w:t>
            </w:r>
          </w:p>
          <w:p w14:paraId="59208EB6" w14:textId="525D3776" w:rsidR="005F14F5" w:rsidRDefault="005F14F5" w:rsidP="005F14F5">
            <w:pPr>
              <w:pStyle w:val="CRCoverPage"/>
              <w:numPr>
                <w:ilvl w:val="0"/>
                <w:numId w:val="23"/>
              </w:numPr>
              <w:spacing w:after="0"/>
              <w:rPr>
                <w:noProof/>
              </w:rPr>
            </w:pPr>
            <w:r>
              <w:rPr>
                <w:noProof/>
              </w:rPr>
              <w:t>Multiple TS38.533 title updated to align with test specification;</w:t>
            </w:r>
          </w:p>
          <w:p w14:paraId="510FC83D" w14:textId="77777777" w:rsidR="005F14F5" w:rsidRDefault="005F14F5" w:rsidP="005F14F5">
            <w:pPr>
              <w:pStyle w:val="CRCoverPage"/>
              <w:numPr>
                <w:ilvl w:val="0"/>
                <w:numId w:val="23"/>
              </w:numPr>
              <w:spacing w:after="0"/>
              <w:rPr>
                <w:noProof/>
              </w:rPr>
            </w:pPr>
            <w:r>
              <w:rPr>
                <w:noProof/>
              </w:rPr>
              <w:t>Added TS38.533 test cases 4A.1.1.1, 5.7.4.1, 5.7.4.2;</w:t>
            </w:r>
          </w:p>
          <w:p w14:paraId="31C656EC" w14:textId="6581AA1E" w:rsidR="005F14F5" w:rsidRDefault="005F14F5" w:rsidP="005F14F5">
            <w:pPr>
              <w:pStyle w:val="CRCoverPage"/>
              <w:numPr>
                <w:ilvl w:val="0"/>
                <w:numId w:val="23"/>
              </w:numPr>
              <w:spacing w:after="0"/>
              <w:rPr>
                <w:noProof/>
              </w:rPr>
            </w:pPr>
            <w:r>
              <w:rPr>
                <w:noProof/>
              </w:rPr>
              <w:t>Voided TS38.533 TC5.5.7.1 as align with test specification;</w:t>
            </w:r>
          </w:p>
        </w:tc>
      </w:tr>
      <w:tr w:rsidR="005416F5" w14:paraId="1F886379" w14:textId="77777777" w:rsidTr="00547111">
        <w:tc>
          <w:tcPr>
            <w:tcW w:w="2694" w:type="dxa"/>
            <w:gridSpan w:val="2"/>
            <w:tcBorders>
              <w:left w:val="single" w:sz="4" w:space="0" w:color="auto"/>
            </w:tcBorders>
          </w:tcPr>
          <w:p w14:paraId="4D989623" w14:textId="3236EA25"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57114" w:rsidR="005416F5" w:rsidRDefault="005F14F5" w:rsidP="005416F5">
            <w:pPr>
              <w:pStyle w:val="CRCoverPage"/>
              <w:spacing w:after="0"/>
              <w:ind w:left="100"/>
              <w:rPr>
                <w:noProof/>
              </w:rPr>
            </w:pPr>
            <w:r>
              <w:rPr>
                <w:rFonts w:hint="eastAsia"/>
                <w:noProof/>
              </w:rPr>
              <w:t xml:space="preserve">Applicability specification will </w:t>
            </w:r>
            <w:r>
              <w:rPr>
                <w:noProof/>
              </w:rPr>
              <w:t xml:space="preserve">be </w:t>
            </w:r>
            <w:r>
              <w:rPr>
                <w:rFonts w:hint="eastAsia"/>
                <w:noProof/>
              </w:rPr>
              <w:t>misleading.</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D1B2D" w:rsidR="005416F5" w:rsidRDefault="00D466C8" w:rsidP="005416F5">
            <w:pPr>
              <w:pStyle w:val="CRCoverPage"/>
              <w:spacing w:after="0"/>
              <w:ind w:left="100"/>
              <w:rPr>
                <w:noProof/>
              </w:rPr>
            </w:pPr>
            <w:r>
              <w:rPr>
                <w:rFonts w:hint="eastAsia"/>
                <w:noProof/>
              </w:rPr>
              <w:t>4.0, 4.1.1, 4.1.2, 4.2</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27F7E" w:rsidR="005416F5" w:rsidRDefault="00D466C8"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61BF12" w:rsidR="005416F5" w:rsidRDefault="00D466C8"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EBD527" w:rsidR="005416F5" w:rsidRDefault="00D466C8"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CFFB8A" w:rsidR="00B26CEF" w:rsidRDefault="00B26CEF" w:rsidP="005F14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381A02E2"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rsidRPr="00FC28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C568F3" w14:textId="1F571495" w:rsidR="00614B7A" w:rsidRDefault="00614B7A" w:rsidP="00614B7A">
            <w:pPr>
              <w:pStyle w:val="CRCoverPage"/>
              <w:spacing w:after="0"/>
              <w:ind w:left="100"/>
              <w:rPr>
                <w:noProof/>
              </w:rPr>
            </w:pPr>
            <w:r>
              <w:rPr>
                <w:noProof/>
              </w:rPr>
              <w:t>Revised from R5-22</w:t>
            </w:r>
            <w:r>
              <w:rPr>
                <w:noProof/>
              </w:rPr>
              <w:t>2701</w:t>
            </w:r>
            <w:r>
              <w:rPr>
                <w:noProof/>
              </w:rPr>
              <w:t xml:space="preserve"> with following changes:</w:t>
            </w:r>
          </w:p>
          <w:p w14:paraId="5249C5DE" w14:textId="77777777" w:rsidR="00614B7A" w:rsidRPr="00614B7A" w:rsidRDefault="00752481" w:rsidP="00614B7A">
            <w:pPr>
              <w:pStyle w:val="CRCoverPage"/>
              <w:numPr>
                <w:ilvl w:val="0"/>
                <w:numId w:val="25"/>
              </w:numPr>
              <w:spacing w:after="0"/>
              <w:rPr>
                <w:noProof/>
              </w:rPr>
            </w:pPr>
            <w:r w:rsidRPr="00614B7A">
              <w:rPr>
                <w:noProof/>
              </w:rPr>
              <w:t xml:space="preserve">added source company; </w:t>
            </w:r>
          </w:p>
          <w:p w14:paraId="619715BC" w14:textId="77777777" w:rsidR="00614B7A" w:rsidRPr="00614B7A" w:rsidRDefault="00752481" w:rsidP="00614B7A">
            <w:pPr>
              <w:pStyle w:val="CRCoverPage"/>
              <w:numPr>
                <w:ilvl w:val="0"/>
                <w:numId w:val="25"/>
              </w:numPr>
              <w:spacing w:after="0"/>
              <w:rPr>
                <w:noProof/>
              </w:rPr>
            </w:pPr>
            <w:r w:rsidRPr="00614B7A">
              <w:rPr>
                <w:noProof/>
              </w:rPr>
              <w:t>merged R5-222961 content</w:t>
            </w:r>
            <w:r w:rsidR="0081522D" w:rsidRPr="00614B7A">
              <w:rPr>
                <w:noProof/>
              </w:rPr>
              <w:t xml:space="preserve">; </w:t>
            </w:r>
          </w:p>
          <w:p w14:paraId="6ACA4173" w14:textId="7C29B66B" w:rsidR="005416F5" w:rsidRDefault="0081522D" w:rsidP="00614B7A">
            <w:pPr>
              <w:pStyle w:val="CRCoverPage"/>
              <w:numPr>
                <w:ilvl w:val="0"/>
                <w:numId w:val="24"/>
              </w:numPr>
              <w:spacing w:after="0"/>
              <w:rPr>
                <w:noProof/>
              </w:rPr>
            </w:pPr>
            <w:r w:rsidRPr="00614B7A">
              <w:rPr>
                <w:noProof/>
              </w:rPr>
              <w:t xml:space="preserve">undo </w:t>
            </w:r>
            <w:r w:rsidR="00FC2822" w:rsidRPr="00614B7A">
              <w:rPr>
                <w:noProof/>
              </w:rPr>
              <w:t xml:space="preserve">some </w:t>
            </w:r>
            <w:r w:rsidRPr="00614B7A">
              <w:rPr>
                <w:noProof/>
              </w:rPr>
              <w:t>change</w:t>
            </w:r>
            <w:r w:rsidR="00FC2822" w:rsidRPr="00614B7A">
              <w:rPr>
                <w:noProof/>
              </w:rPr>
              <w:t>s</w:t>
            </w:r>
            <w:r w:rsidRPr="00614B7A">
              <w:rPr>
                <w:noProof/>
              </w:rPr>
              <w:t xml:space="preserve"> to avoid overlap</w:t>
            </w:r>
            <w:r w:rsidR="00FC2822" w:rsidRPr="00614B7A">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C701A4B" w14:textId="77777777" w:rsidR="00A85D8A" w:rsidRPr="00813CD9" w:rsidRDefault="00A85D8A" w:rsidP="00A85D8A">
      <w:pPr>
        <w:keepNext/>
        <w:keepLines/>
        <w:pBdr>
          <w:top w:val="single" w:sz="12" w:space="3" w:color="auto"/>
        </w:pBdr>
        <w:spacing w:before="240"/>
        <w:ind w:left="1134" w:hanging="1134"/>
        <w:outlineLvl w:val="0"/>
        <w:rPr>
          <w:rFonts w:ascii="Arial" w:hAnsi="Arial"/>
          <w:sz w:val="36"/>
        </w:rPr>
      </w:pPr>
      <w:r w:rsidRPr="00813CD9">
        <w:rPr>
          <w:rFonts w:ascii="Arial" w:hAnsi="Arial"/>
          <w:sz w:val="36"/>
        </w:rPr>
        <w:t>Foreword</w:t>
      </w:r>
    </w:p>
    <w:p w14:paraId="03AD8245" w14:textId="77777777" w:rsidR="00A85D8A" w:rsidRPr="00813CD9" w:rsidRDefault="00A85D8A" w:rsidP="00A85D8A">
      <w:r w:rsidRPr="00813CD9">
        <w:t>This Technical Specification has been produced by the 3rd Generation Partnership Project (3GPP).</w:t>
      </w:r>
    </w:p>
    <w:p w14:paraId="326B4E6F" w14:textId="77777777" w:rsidR="00A85D8A" w:rsidRPr="00813CD9" w:rsidRDefault="00A85D8A" w:rsidP="00A85D8A">
      <w:r w:rsidRPr="00813C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ACC918" w14:textId="77777777" w:rsidR="00A85D8A" w:rsidRPr="00813CD9" w:rsidRDefault="00A85D8A" w:rsidP="00A85D8A">
      <w:pPr>
        <w:pStyle w:val="B10"/>
      </w:pPr>
      <w:r w:rsidRPr="00813CD9">
        <w:t>Version x.y.z</w:t>
      </w:r>
    </w:p>
    <w:p w14:paraId="54AB9694" w14:textId="77777777" w:rsidR="00A85D8A" w:rsidRPr="00813CD9" w:rsidRDefault="00A85D8A" w:rsidP="00A85D8A">
      <w:pPr>
        <w:pStyle w:val="B10"/>
      </w:pPr>
      <w:r w:rsidRPr="00813CD9">
        <w:t>where:</w:t>
      </w:r>
    </w:p>
    <w:p w14:paraId="55BC8514" w14:textId="77777777" w:rsidR="00A85D8A" w:rsidRPr="00813CD9" w:rsidRDefault="00A85D8A" w:rsidP="00A85D8A">
      <w:pPr>
        <w:pStyle w:val="B2"/>
      </w:pPr>
      <w:r w:rsidRPr="00813CD9">
        <w:t>x</w:t>
      </w:r>
      <w:r w:rsidRPr="00813CD9">
        <w:tab/>
        <w:t>the first digit:</w:t>
      </w:r>
    </w:p>
    <w:p w14:paraId="3C4A3DE3" w14:textId="77777777" w:rsidR="00A85D8A" w:rsidRPr="00813CD9" w:rsidRDefault="00A85D8A" w:rsidP="00A85D8A">
      <w:pPr>
        <w:pStyle w:val="B3"/>
      </w:pPr>
      <w:r w:rsidRPr="00813CD9">
        <w:t>1</w:t>
      </w:r>
      <w:r w:rsidRPr="00813CD9">
        <w:tab/>
        <w:t>presented to TSG for information;</w:t>
      </w:r>
    </w:p>
    <w:p w14:paraId="0734FD58" w14:textId="77777777" w:rsidR="00A85D8A" w:rsidRPr="00813CD9" w:rsidRDefault="00A85D8A" w:rsidP="00A85D8A">
      <w:pPr>
        <w:pStyle w:val="B3"/>
      </w:pPr>
      <w:r w:rsidRPr="00813CD9">
        <w:t>2</w:t>
      </w:r>
      <w:r w:rsidRPr="00813CD9">
        <w:tab/>
        <w:t>presented to TSG for approval;</w:t>
      </w:r>
    </w:p>
    <w:p w14:paraId="16E7BE36" w14:textId="77777777" w:rsidR="00A85D8A" w:rsidRPr="00813CD9" w:rsidRDefault="00A85D8A" w:rsidP="00A85D8A">
      <w:pPr>
        <w:pStyle w:val="B3"/>
      </w:pPr>
      <w:r w:rsidRPr="00813CD9">
        <w:t>3</w:t>
      </w:r>
      <w:r w:rsidRPr="00813CD9">
        <w:tab/>
        <w:t>or greater indicates TSG approved document under change control.</w:t>
      </w:r>
    </w:p>
    <w:p w14:paraId="5378DBA8" w14:textId="77777777" w:rsidR="00A85D8A" w:rsidRPr="00813CD9" w:rsidRDefault="00A85D8A" w:rsidP="00A85D8A">
      <w:pPr>
        <w:pStyle w:val="B2"/>
      </w:pPr>
      <w:r w:rsidRPr="00813CD9">
        <w:t>y</w:t>
      </w:r>
      <w:r w:rsidRPr="00813CD9">
        <w:tab/>
        <w:t>the second digit is incremented for all changes of substance, i.e. technical enhancements, corrections, updates, etc.</w:t>
      </w:r>
    </w:p>
    <w:p w14:paraId="5E8FA527" w14:textId="77777777" w:rsidR="00A85D8A" w:rsidRPr="00813CD9" w:rsidRDefault="00A85D8A" w:rsidP="00A85D8A">
      <w:pPr>
        <w:pStyle w:val="B2"/>
        <w:rPr>
          <w:lang w:eastAsia="zh-CN"/>
        </w:rPr>
      </w:pPr>
      <w:r w:rsidRPr="00813CD9">
        <w:t>z</w:t>
      </w:r>
      <w:r w:rsidRPr="00813CD9">
        <w:tab/>
        <w:t>the third digit is incremented when editorial only changes have been incorporated in the document.</w:t>
      </w:r>
    </w:p>
    <w:p w14:paraId="47BFC34D" w14:textId="77777777" w:rsidR="00A85D8A" w:rsidRPr="00813CD9" w:rsidRDefault="00A85D8A" w:rsidP="00A85D8A">
      <w:r w:rsidRPr="00813CD9">
        <w:t xml:space="preserve">The present document is </w:t>
      </w:r>
      <w:r w:rsidRPr="00813CD9">
        <w:rPr>
          <w:lang w:eastAsia="zh-CN"/>
        </w:rPr>
        <w:t xml:space="preserve">one </w:t>
      </w:r>
      <w:r w:rsidRPr="00813CD9">
        <w:t>part of a multi-part Technical Specification (TS) covering the New Radio (NR) User Equipment (UE) conformance specification, which is divided in the following parts:</w:t>
      </w:r>
    </w:p>
    <w:p w14:paraId="22B43DA9" w14:textId="77777777" w:rsidR="00A85D8A" w:rsidRPr="00813CD9" w:rsidRDefault="00A85D8A" w:rsidP="00A85D8A">
      <w:pPr>
        <w:pStyle w:val="B10"/>
      </w:pPr>
      <w:r w:rsidRPr="00813CD9">
        <w:rPr>
          <w:b/>
        </w:rPr>
        <w:tab/>
      </w:r>
      <w:r w:rsidRPr="00813CD9">
        <w:t>3GPP TS 38.521-1 [1]: NR; User Equipment (UE) conformance specification</w:t>
      </w:r>
      <w:r w:rsidRPr="00813CD9">
        <w:rPr>
          <w:lang w:eastAsia="zh-CN"/>
        </w:rPr>
        <w:t>;</w:t>
      </w:r>
      <w:r w:rsidRPr="00813CD9">
        <w:t xml:space="preserve"> Radio transmission and reception</w:t>
      </w:r>
      <w:r w:rsidRPr="00813CD9">
        <w:rPr>
          <w:lang w:eastAsia="zh-CN"/>
        </w:rPr>
        <w:t>;</w:t>
      </w:r>
      <w:r w:rsidRPr="00813CD9">
        <w:t xml:space="preserve"> Part 1: Range 1 Standalone;</w:t>
      </w:r>
    </w:p>
    <w:p w14:paraId="77AE4A51" w14:textId="77777777" w:rsidR="00A85D8A" w:rsidRPr="00813CD9" w:rsidRDefault="00A85D8A" w:rsidP="00A85D8A">
      <w:pPr>
        <w:pStyle w:val="B10"/>
        <w:rPr>
          <w:bCs/>
        </w:rPr>
      </w:pPr>
      <w:r w:rsidRPr="00813CD9">
        <w:tab/>
      </w:r>
      <w:r w:rsidRPr="00813CD9">
        <w:rPr>
          <w:bCs/>
        </w:rPr>
        <w:t>3GPP TS 38.521-2</w:t>
      </w:r>
      <w:r w:rsidRPr="00813CD9">
        <w:rPr>
          <w:bCs/>
          <w:lang w:eastAsia="zh-CN"/>
        </w:rPr>
        <w:t xml:space="preserve"> [2]</w:t>
      </w:r>
      <w:r w:rsidRPr="00813CD9">
        <w:rPr>
          <w:bCs/>
        </w:rPr>
        <w:t>: NR; User Equipment (UE) conformance specification; Radio transmission and reception; Part 2: Range 2 Standalone;</w:t>
      </w:r>
    </w:p>
    <w:p w14:paraId="74660207" w14:textId="77777777" w:rsidR="00A85D8A" w:rsidRPr="00813CD9" w:rsidRDefault="00A85D8A" w:rsidP="00A85D8A">
      <w:pPr>
        <w:pStyle w:val="B10"/>
        <w:rPr>
          <w:lang w:eastAsia="zh-CN"/>
        </w:rPr>
      </w:pPr>
      <w:r w:rsidRPr="00813CD9">
        <w:rPr>
          <w:b/>
        </w:rPr>
        <w:tab/>
      </w:r>
      <w:r w:rsidRPr="00813CD9">
        <w:t>3GPP TS 38.521-3 [</w:t>
      </w:r>
      <w:r w:rsidRPr="00813CD9">
        <w:rPr>
          <w:lang w:eastAsia="zh-CN"/>
        </w:rPr>
        <w:t>3</w:t>
      </w:r>
      <w:r w:rsidRPr="00813CD9">
        <w:t>]: NR; User Equipment (UE) conformance specification</w:t>
      </w:r>
      <w:r w:rsidRPr="00813CD9">
        <w:rPr>
          <w:lang w:eastAsia="zh-CN"/>
        </w:rPr>
        <w:t>;</w:t>
      </w:r>
      <w:r w:rsidRPr="00813CD9">
        <w:t xml:space="preserve"> Radio transmission and reception</w:t>
      </w:r>
      <w:r w:rsidRPr="00813CD9">
        <w:rPr>
          <w:lang w:eastAsia="zh-CN"/>
        </w:rPr>
        <w:t>;</w:t>
      </w:r>
      <w:r w:rsidRPr="00813CD9">
        <w:t xml:space="preserve"> Part 3: Range 1 and Range 2 Interworking operation with other radios;</w:t>
      </w:r>
    </w:p>
    <w:p w14:paraId="0868C972" w14:textId="77777777" w:rsidR="00A85D8A" w:rsidRPr="00813CD9" w:rsidRDefault="00A85D8A" w:rsidP="00A85D8A">
      <w:pPr>
        <w:pStyle w:val="B10"/>
      </w:pPr>
      <w:r w:rsidRPr="00813CD9">
        <w:rPr>
          <w:lang w:eastAsia="zh-CN"/>
        </w:rPr>
        <w:tab/>
      </w:r>
      <w:r w:rsidRPr="00813CD9">
        <w:t xml:space="preserve">3GPP TS 38.521-4 [4]: NR; </w:t>
      </w:r>
      <w:r w:rsidRPr="00813CD9">
        <w:rPr>
          <w:snapToGrid w:val="0"/>
        </w:rPr>
        <w:t>User Equipment conformance specification; Radio transmission and reception; Part 4: Performance;</w:t>
      </w:r>
    </w:p>
    <w:p w14:paraId="3704DA7B" w14:textId="77777777" w:rsidR="00A85D8A" w:rsidRPr="00813CD9" w:rsidRDefault="00A85D8A" w:rsidP="00A85D8A">
      <w:pPr>
        <w:pStyle w:val="B10"/>
        <w:rPr>
          <w:b/>
        </w:rPr>
      </w:pPr>
      <w:r w:rsidRPr="00813CD9">
        <w:rPr>
          <w:b/>
        </w:rPr>
        <w:tab/>
        <w:t>3GPP TS 38.522: NR; User Equipment (UE) conformance specification; Applicability of RF and RRM test cases;</w:t>
      </w:r>
    </w:p>
    <w:p w14:paraId="503E5FC6" w14:textId="77777777" w:rsidR="00A85D8A" w:rsidRPr="00813CD9" w:rsidRDefault="00A85D8A" w:rsidP="00A85D8A">
      <w:pPr>
        <w:pStyle w:val="B10"/>
      </w:pPr>
      <w:r w:rsidRPr="00813CD9">
        <w:tab/>
        <w:t>3GPP TS 38.533 [5]: NR; User Equipment (UE) conformance specification; Radio resource management;</w:t>
      </w:r>
    </w:p>
    <w:p w14:paraId="03ED0686" w14:textId="77777777" w:rsidR="00A85D8A" w:rsidRPr="00614B7A" w:rsidRDefault="00A85D8A" w:rsidP="00A85D8A">
      <w:pPr>
        <w:pStyle w:val="Heading1"/>
      </w:pPr>
      <w:r w:rsidRPr="00813CD9">
        <w:br w:type="page"/>
      </w:r>
      <w:bookmarkStart w:id="1" w:name="_Toc20936799"/>
      <w:bookmarkStart w:id="2" w:name="_Toc36713244"/>
      <w:bookmarkStart w:id="3" w:name="_Toc36713647"/>
      <w:bookmarkStart w:id="4" w:name="_Toc52217960"/>
      <w:bookmarkStart w:id="5" w:name="_Toc58499572"/>
      <w:bookmarkStart w:id="6" w:name="_Toc68538429"/>
      <w:bookmarkStart w:id="7" w:name="_Toc75510012"/>
      <w:bookmarkStart w:id="8" w:name="_Toc90971490"/>
      <w:bookmarkStart w:id="9" w:name="_Toc100158398"/>
      <w:r w:rsidRPr="00614B7A">
        <w:lastRenderedPageBreak/>
        <w:t>1</w:t>
      </w:r>
      <w:r w:rsidRPr="00614B7A">
        <w:tab/>
        <w:t>Scope</w:t>
      </w:r>
      <w:bookmarkEnd w:id="1"/>
      <w:bookmarkEnd w:id="2"/>
      <w:bookmarkEnd w:id="3"/>
      <w:bookmarkEnd w:id="4"/>
      <w:bookmarkEnd w:id="5"/>
      <w:bookmarkEnd w:id="6"/>
      <w:bookmarkEnd w:id="7"/>
      <w:bookmarkEnd w:id="8"/>
      <w:bookmarkEnd w:id="9"/>
    </w:p>
    <w:p w14:paraId="3720031E" w14:textId="77777777" w:rsidR="00A85D8A" w:rsidRPr="00614B7A" w:rsidRDefault="00A85D8A" w:rsidP="00A85D8A">
      <w:r w:rsidRPr="00614B7A">
        <w:t>The present document specifies the recommended applicability statement and completion status for the test cases included in 3GPP TS 38.521-1 [1], TS 38.521-2</w:t>
      </w:r>
      <w:r w:rsidRPr="00614B7A">
        <w:rPr>
          <w:lang w:eastAsia="zh-CN"/>
        </w:rPr>
        <w:t xml:space="preserve"> </w:t>
      </w:r>
      <w:r w:rsidRPr="00614B7A">
        <w:t>[2], TS 38.521-3</w:t>
      </w:r>
      <w:r w:rsidRPr="00614B7A">
        <w:rPr>
          <w:lang w:eastAsia="zh-CN"/>
        </w:rPr>
        <w:t xml:space="preserve"> </w:t>
      </w:r>
      <w:r w:rsidRPr="00614B7A">
        <w:t>[3], TS 38.521-4</w:t>
      </w:r>
      <w:r w:rsidRPr="00614B7A">
        <w:rPr>
          <w:lang w:eastAsia="zh-CN"/>
        </w:rPr>
        <w:t xml:space="preserve"> </w:t>
      </w:r>
      <w:r w:rsidRPr="00614B7A">
        <w:t>[4] and TS 38.533</w:t>
      </w:r>
      <w:r w:rsidRPr="00614B7A">
        <w:rPr>
          <w:lang w:eastAsia="zh-CN"/>
        </w:rPr>
        <w:t xml:space="preserve"> </w:t>
      </w:r>
      <w:r w:rsidRPr="00614B7A">
        <w:t>[5]. These applicability statements are based on the features implemented in the UE.</w:t>
      </w:r>
    </w:p>
    <w:p w14:paraId="622477D4" w14:textId="77777777" w:rsidR="00A85D8A" w:rsidRPr="00614B7A" w:rsidRDefault="00A85D8A" w:rsidP="00A85D8A">
      <w:r w:rsidRPr="00614B7A">
        <w:t>Special conformance testing functions can be found in 3GPP TS 38.509 [</w:t>
      </w:r>
      <w:r w:rsidRPr="00614B7A">
        <w:rPr>
          <w:lang w:eastAsia="zh-CN"/>
        </w:rPr>
        <w:t>6</w:t>
      </w:r>
      <w:r w:rsidRPr="00614B7A">
        <w:t>] and the common test environments are included in 3GPP TS 38.508</w:t>
      </w:r>
      <w:r w:rsidRPr="00614B7A">
        <w:rPr>
          <w:lang w:eastAsia="zh-CN"/>
        </w:rPr>
        <w:t>-1</w:t>
      </w:r>
      <w:r w:rsidRPr="00614B7A">
        <w:t xml:space="preserve"> [</w:t>
      </w:r>
      <w:r w:rsidRPr="00614B7A">
        <w:rPr>
          <w:lang w:eastAsia="zh-CN"/>
        </w:rPr>
        <w:t>7</w:t>
      </w:r>
      <w:r w:rsidRPr="00614B7A">
        <w:t>].</w:t>
      </w:r>
      <w:r w:rsidRPr="00614B7A">
        <w:rPr>
          <w:lang w:eastAsia="zh-CN"/>
        </w:rPr>
        <w:t xml:space="preserve"> </w:t>
      </w:r>
      <w:r w:rsidRPr="00614B7A">
        <w:t xml:space="preserve">Common </w:t>
      </w:r>
      <w:r w:rsidRPr="00614B7A">
        <w:rPr>
          <w:lang w:eastAsia="zh-CN"/>
        </w:rPr>
        <w:t>i</w:t>
      </w:r>
      <w:r w:rsidRPr="00614B7A">
        <w:t xml:space="preserve">mplementation </w:t>
      </w:r>
      <w:r w:rsidRPr="00614B7A">
        <w:rPr>
          <w:lang w:eastAsia="zh-CN"/>
        </w:rPr>
        <w:t>c</w:t>
      </w:r>
      <w:r w:rsidRPr="00614B7A">
        <w:t xml:space="preserve">onformance </w:t>
      </w:r>
      <w:r w:rsidRPr="00614B7A">
        <w:rPr>
          <w:lang w:eastAsia="zh-CN"/>
        </w:rPr>
        <w:t>s</w:t>
      </w:r>
      <w:r w:rsidRPr="00614B7A">
        <w:t>tatement (ICS</w:t>
      </w:r>
      <w:r w:rsidRPr="00614B7A">
        <w:rPr>
          <w:lang w:eastAsia="zh-CN"/>
        </w:rPr>
        <w:t xml:space="preserve">) </w:t>
      </w:r>
      <w:r w:rsidRPr="00614B7A">
        <w:t>proforma</w:t>
      </w:r>
      <w:r w:rsidRPr="00614B7A">
        <w:rPr>
          <w:lang w:eastAsia="zh-CN"/>
        </w:rPr>
        <w:t xml:space="preserve"> can be found in 3GPP TS 38.508-2 [8].</w:t>
      </w:r>
    </w:p>
    <w:p w14:paraId="2C15E95E" w14:textId="77777777" w:rsidR="00A85D8A" w:rsidRPr="00614B7A" w:rsidRDefault="00A85D8A" w:rsidP="00A85D8A">
      <w:r w:rsidRPr="00614B7A">
        <w:t>The present document is valid for UE implemented according to 3GPP releases starting from Release 15 up to the Release indicated on the cover page of the present document.</w:t>
      </w:r>
    </w:p>
    <w:p w14:paraId="5FA67D75" w14:textId="77777777" w:rsidR="00A85D8A" w:rsidRPr="00614B7A" w:rsidRDefault="00A85D8A" w:rsidP="00A85D8A">
      <w:pPr>
        <w:pStyle w:val="Heading1"/>
      </w:pPr>
      <w:bookmarkStart w:id="10" w:name="_Toc20936800"/>
      <w:bookmarkStart w:id="11" w:name="_Toc36713245"/>
      <w:bookmarkStart w:id="12" w:name="_Toc36713648"/>
      <w:bookmarkStart w:id="13" w:name="_Toc52217961"/>
      <w:bookmarkStart w:id="14" w:name="_Toc58499573"/>
      <w:bookmarkStart w:id="15" w:name="_Toc68538430"/>
      <w:bookmarkStart w:id="16" w:name="_Toc75510013"/>
      <w:bookmarkStart w:id="17" w:name="_Toc90971491"/>
      <w:bookmarkStart w:id="18" w:name="_Toc100158399"/>
      <w:r w:rsidRPr="00614B7A">
        <w:t>2</w:t>
      </w:r>
      <w:r w:rsidRPr="00614B7A">
        <w:tab/>
        <w:t>References</w:t>
      </w:r>
      <w:bookmarkEnd w:id="10"/>
      <w:bookmarkEnd w:id="11"/>
      <w:bookmarkEnd w:id="12"/>
      <w:bookmarkEnd w:id="13"/>
      <w:bookmarkEnd w:id="14"/>
      <w:bookmarkEnd w:id="15"/>
      <w:bookmarkEnd w:id="16"/>
      <w:bookmarkEnd w:id="17"/>
      <w:bookmarkEnd w:id="18"/>
    </w:p>
    <w:p w14:paraId="1127E832" w14:textId="77777777" w:rsidR="00A85D8A" w:rsidRPr="00614B7A" w:rsidRDefault="00A85D8A" w:rsidP="00A85D8A">
      <w:r w:rsidRPr="00614B7A">
        <w:t>The following documents contain provisions which, through reference in this text, constitute provisions of the present document.</w:t>
      </w:r>
    </w:p>
    <w:p w14:paraId="43036EDA" w14:textId="77777777" w:rsidR="00A85D8A" w:rsidRPr="00614B7A" w:rsidRDefault="00A85D8A" w:rsidP="00A85D8A">
      <w:pPr>
        <w:pStyle w:val="B10"/>
      </w:pPr>
      <w:r w:rsidRPr="00614B7A">
        <w:t>-</w:t>
      </w:r>
      <w:r w:rsidRPr="00614B7A">
        <w:tab/>
        <w:t>References are either specific (identified by date of publication, edition number, version number, etc.) or non</w:t>
      </w:r>
      <w:r w:rsidRPr="00614B7A">
        <w:noBreakHyphen/>
        <w:t>specific.</w:t>
      </w:r>
    </w:p>
    <w:p w14:paraId="75C06CDF" w14:textId="77777777" w:rsidR="00A85D8A" w:rsidRPr="00614B7A" w:rsidRDefault="00A85D8A" w:rsidP="00A85D8A">
      <w:pPr>
        <w:pStyle w:val="B10"/>
      </w:pPr>
      <w:r w:rsidRPr="00614B7A">
        <w:t>-</w:t>
      </w:r>
      <w:r w:rsidRPr="00614B7A">
        <w:tab/>
        <w:t>For a specific reference, subsequent revisions do not apply.</w:t>
      </w:r>
    </w:p>
    <w:p w14:paraId="721D9262" w14:textId="77777777" w:rsidR="00A85D8A" w:rsidRPr="00614B7A" w:rsidRDefault="00A85D8A" w:rsidP="00A85D8A">
      <w:pPr>
        <w:pStyle w:val="B10"/>
      </w:pPr>
      <w:r w:rsidRPr="00614B7A">
        <w:t>-</w:t>
      </w:r>
      <w:r w:rsidRPr="00614B7A">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3859EAD" w14:textId="77777777" w:rsidR="00A85D8A" w:rsidRPr="00614B7A" w:rsidRDefault="00A85D8A" w:rsidP="00A85D8A">
      <w:pPr>
        <w:pStyle w:val="EX"/>
      </w:pPr>
      <w:r w:rsidRPr="00614B7A">
        <w:t>[1]</w:t>
      </w:r>
      <w:r w:rsidRPr="00614B7A">
        <w:tab/>
        <w:t>3GPP TS 38.521-1: NR; User Equipment (UE) conformance specification; Radio transmission and reception; Part 1: Range 1 Standalone</w:t>
      </w:r>
    </w:p>
    <w:p w14:paraId="68255466" w14:textId="77777777" w:rsidR="00A85D8A" w:rsidRPr="00614B7A" w:rsidRDefault="00A85D8A" w:rsidP="00A85D8A">
      <w:pPr>
        <w:pStyle w:val="EX"/>
      </w:pPr>
      <w:r w:rsidRPr="00614B7A">
        <w:t>[2]</w:t>
      </w:r>
      <w:r w:rsidRPr="00614B7A">
        <w:tab/>
        <w:t>3GPP TS 38.521-2: NR; User Equipment (UE) conformance specification; Radio transmission and reception; Part 2: Range 2 Standalone</w:t>
      </w:r>
    </w:p>
    <w:p w14:paraId="7B23A923" w14:textId="77777777" w:rsidR="00A85D8A" w:rsidRPr="00614B7A" w:rsidRDefault="00A85D8A" w:rsidP="00A85D8A">
      <w:pPr>
        <w:pStyle w:val="EX"/>
      </w:pPr>
      <w:r w:rsidRPr="00614B7A">
        <w:t>[3]</w:t>
      </w:r>
      <w:r w:rsidRPr="00614B7A">
        <w:tab/>
        <w:t>3GPP TS 38.521-3: NR; User Equipment (UE) conformance specification; Radio transmission and reception; Part 3: Range 1 and Range 2 Interworking operation with other radios</w:t>
      </w:r>
    </w:p>
    <w:p w14:paraId="221CACFC" w14:textId="77777777" w:rsidR="00A85D8A" w:rsidRPr="00614B7A" w:rsidRDefault="00A85D8A" w:rsidP="00A85D8A">
      <w:pPr>
        <w:pStyle w:val="EX"/>
      </w:pPr>
      <w:r w:rsidRPr="00614B7A">
        <w:t>[4]</w:t>
      </w:r>
      <w:r w:rsidRPr="00614B7A">
        <w:tab/>
        <w:t>3GPP TS 38.521-4: NR; User Equipment conformance specification; Radio transmission and reception; Part 4: Performance</w:t>
      </w:r>
    </w:p>
    <w:p w14:paraId="41251065" w14:textId="77777777" w:rsidR="00A85D8A" w:rsidRPr="00614B7A" w:rsidRDefault="00A85D8A" w:rsidP="00A85D8A">
      <w:pPr>
        <w:pStyle w:val="EX"/>
      </w:pPr>
      <w:r w:rsidRPr="00614B7A">
        <w:t>[</w:t>
      </w:r>
      <w:r w:rsidRPr="00614B7A">
        <w:rPr>
          <w:lang w:eastAsia="zh-CN"/>
        </w:rPr>
        <w:t>5</w:t>
      </w:r>
      <w:r w:rsidRPr="00614B7A">
        <w:t>]</w:t>
      </w:r>
      <w:r w:rsidRPr="00614B7A">
        <w:tab/>
        <w:t>3GPP TS 38.533: NR; User Equipment (UE) conformance specification; Radio resource management</w:t>
      </w:r>
    </w:p>
    <w:p w14:paraId="45F2CC28" w14:textId="77777777" w:rsidR="00A85D8A" w:rsidRPr="00614B7A" w:rsidRDefault="00A85D8A" w:rsidP="00A85D8A">
      <w:pPr>
        <w:pStyle w:val="EX"/>
      </w:pPr>
      <w:r w:rsidRPr="00614B7A">
        <w:t>[</w:t>
      </w:r>
      <w:r w:rsidRPr="00614B7A">
        <w:rPr>
          <w:lang w:eastAsia="zh-CN"/>
        </w:rPr>
        <w:t>6</w:t>
      </w:r>
      <w:r w:rsidRPr="00614B7A">
        <w:t>]</w:t>
      </w:r>
      <w:r w:rsidRPr="00614B7A">
        <w:tab/>
        <w:t xml:space="preserve">3GPP TS 38.509: </w:t>
      </w:r>
      <w:r w:rsidRPr="00614B7A">
        <w:rPr>
          <w:snapToGrid w:val="0"/>
          <w:color w:val="000000"/>
        </w:rPr>
        <w:t>5GS; Special conformance testing functions for User Equipment (UE)</w:t>
      </w:r>
    </w:p>
    <w:p w14:paraId="0E8EEFBA" w14:textId="77777777" w:rsidR="00A85D8A" w:rsidRPr="00614B7A" w:rsidRDefault="00A85D8A" w:rsidP="00A85D8A">
      <w:pPr>
        <w:pStyle w:val="EX"/>
      </w:pPr>
      <w:r w:rsidRPr="00614B7A">
        <w:t>[</w:t>
      </w:r>
      <w:r w:rsidRPr="00614B7A">
        <w:rPr>
          <w:lang w:eastAsia="zh-CN"/>
        </w:rPr>
        <w:t>7</w:t>
      </w:r>
      <w:r w:rsidRPr="00614B7A">
        <w:t>]</w:t>
      </w:r>
      <w:r w:rsidRPr="00614B7A">
        <w:tab/>
        <w:t xml:space="preserve">3GPP TS 38.508-1: </w:t>
      </w:r>
      <w:r w:rsidRPr="00614B7A">
        <w:rPr>
          <w:snapToGrid w:val="0"/>
        </w:rPr>
        <w:t>5GS; User Equipment (UE) conformance specification; Part 1: Common test environment</w:t>
      </w:r>
    </w:p>
    <w:p w14:paraId="1C8F7A34" w14:textId="77777777" w:rsidR="00A85D8A" w:rsidRPr="00614B7A" w:rsidRDefault="00A85D8A" w:rsidP="00A85D8A">
      <w:pPr>
        <w:pStyle w:val="EX"/>
      </w:pPr>
      <w:r w:rsidRPr="00614B7A">
        <w:t>[</w:t>
      </w:r>
      <w:r w:rsidRPr="00614B7A">
        <w:rPr>
          <w:lang w:eastAsia="zh-CN"/>
        </w:rPr>
        <w:t>8</w:t>
      </w:r>
      <w:r w:rsidRPr="00614B7A">
        <w:t>]</w:t>
      </w:r>
      <w:r w:rsidRPr="00614B7A">
        <w:tab/>
        <w:t xml:space="preserve">3GPP TS 38.508-2: </w:t>
      </w:r>
      <w:r w:rsidRPr="00614B7A">
        <w:rPr>
          <w:snapToGrid w:val="0"/>
        </w:rPr>
        <w:t>5GS; User Equipment (UE) conformance specification; Part 2: Common Implementation Conformance Statement (ICS) proforma</w:t>
      </w:r>
    </w:p>
    <w:p w14:paraId="474FE93E" w14:textId="77777777" w:rsidR="00A85D8A" w:rsidRPr="00614B7A" w:rsidRDefault="00A85D8A" w:rsidP="00A85D8A">
      <w:pPr>
        <w:pStyle w:val="EX"/>
      </w:pPr>
      <w:r w:rsidRPr="00614B7A">
        <w:t>[</w:t>
      </w:r>
      <w:r w:rsidRPr="00614B7A">
        <w:rPr>
          <w:lang w:eastAsia="zh-CN"/>
        </w:rPr>
        <w:t>9</w:t>
      </w:r>
      <w:r w:rsidRPr="00614B7A">
        <w:t>]</w:t>
      </w:r>
      <w:r w:rsidRPr="00614B7A">
        <w:tab/>
        <w:t>3GPP TR 21.905: Vocabulary for 3GPP Specifications</w:t>
      </w:r>
    </w:p>
    <w:p w14:paraId="5FB3CCE2" w14:textId="77777777" w:rsidR="00A85D8A" w:rsidRPr="00614B7A" w:rsidRDefault="00A85D8A" w:rsidP="00A85D8A">
      <w:pPr>
        <w:pStyle w:val="EX"/>
        <w:rPr>
          <w:snapToGrid w:val="0"/>
        </w:rPr>
      </w:pPr>
      <w:r w:rsidRPr="00614B7A">
        <w:rPr>
          <w:rFonts w:eastAsia="SimSun"/>
          <w:lang w:eastAsia="zh-CN"/>
        </w:rPr>
        <w:t>[10]</w:t>
      </w:r>
      <w:r w:rsidRPr="00614B7A">
        <w:rPr>
          <w:rFonts w:eastAsia="SimSun"/>
          <w:lang w:eastAsia="zh-CN"/>
        </w:rPr>
        <w:tab/>
      </w:r>
      <w:r w:rsidRPr="00614B7A">
        <w:rPr>
          <w:snapToGrid w:val="0"/>
        </w:rPr>
        <w:t xml:space="preserve">3GPP TS 36.521-2: </w:t>
      </w:r>
      <w:r w:rsidRPr="00614B7A">
        <w:t>Evolved Universal Terrestrial Radio Access (E-UTRA); User Equipment (UE) conformance specification; Radio transmission and reception; Part 2: Implementation Conformance Statement (ICS)</w:t>
      </w:r>
    </w:p>
    <w:p w14:paraId="0FC7E062" w14:textId="77777777" w:rsidR="00A85D8A" w:rsidRPr="00614B7A" w:rsidRDefault="00A85D8A" w:rsidP="00A85D8A">
      <w:pPr>
        <w:pStyle w:val="EX"/>
      </w:pPr>
      <w:r w:rsidRPr="00614B7A">
        <w:rPr>
          <w:rFonts w:eastAsia="SimSun"/>
          <w:lang w:eastAsia="zh-CN"/>
        </w:rPr>
        <w:t>[11]</w:t>
      </w:r>
      <w:r w:rsidRPr="00614B7A">
        <w:rPr>
          <w:rFonts w:eastAsia="SimSun"/>
          <w:lang w:eastAsia="zh-CN"/>
        </w:rPr>
        <w:tab/>
      </w:r>
      <w:r w:rsidRPr="00614B7A">
        <w:rPr>
          <w:color w:val="000000"/>
        </w:rPr>
        <w:t xml:space="preserve">3GPP TS 38.331: </w:t>
      </w:r>
      <w:r w:rsidRPr="00614B7A">
        <w:t>"NR; Radio Resource Control (RRC) protocol specification".</w:t>
      </w:r>
    </w:p>
    <w:p w14:paraId="01F7C0C2" w14:textId="77777777" w:rsidR="00A85D8A" w:rsidRPr="00614B7A" w:rsidRDefault="00A85D8A" w:rsidP="00A85D8A">
      <w:pPr>
        <w:pStyle w:val="Heading1"/>
      </w:pPr>
      <w:bookmarkStart w:id="19" w:name="_Toc20936801"/>
      <w:bookmarkStart w:id="20" w:name="_Toc36713246"/>
      <w:bookmarkStart w:id="21" w:name="_Toc36713649"/>
      <w:bookmarkStart w:id="22" w:name="_Toc52217962"/>
      <w:bookmarkStart w:id="23" w:name="_Toc58499574"/>
      <w:bookmarkStart w:id="24" w:name="_Toc68538431"/>
      <w:bookmarkStart w:id="25" w:name="_Toc75510014"/>
      <w:bookmarkStart w:id="26" w:name="_Toc90971492"/>
      <w:bookmarkStart w:id="27" w:name="_Toc100158400"/>
      <w:r w:rsidRPr="00614B7A">
        <w:lastRenderedPageBreak/>
        <w:t>3</w:t>
      </w:r>
      <w:r w:rsidRPr="00614B7A">
        <w:tab/>
        <w:t>Definitions, symbols and abbreviations</w:t>
      </w:r>
      <w:bookmarkEnd w:id="19"/>
      <w:bookmarkEnd w:id="20"/>
      <w:bookmarkEnd w:id="21"/>
      <w:bookmarkEnd w:id="22"/>
      <w:bookmarkEnd w:id="23"/>
      <w:bookmarkEnd w:id="24"/>
      <w:bookmarkEnd w:id="25"/>
      <w:bookmarkEnd w:id="26"/>
      <w:bookmarkEnd w:id="27"/>
    </w:p>
    <w:p w14:paraId="18AA8BF3" w14:textId="77777777" w:rsidR="00A85D8A" w:rsidRPr="00614B7A" w:rsidRDefault="00A85D8A" w:rsidP="00A85D8A">
      <w:pPr>
        <w:pStyle w:val="Heading2"/>
      </w:pPr>
      <w:bookmarkStart w:id="28" w:name="_Toc20936802"/>
      <w:bookmarkStart w:id="29" w:name="_Toc36713247"/>
      <w:bookmarkStart w:id="30" w:name="_Toc36713650"/>
      <w:bookmarkStart w:id="31" w:name="_Toc52217963"/>
      <w:bookmarkStart w:id="32" w:name="_Toc58499575"/>
      <w:bookmarkStart w:id="33" w:name="_Toc68538432"/>
      <w:bookmarkStart w:id="34" w:name="_Toc75510015"/>
      <w:bookmarkStart w:id="35" w:name="_Toc90971493"/>
      <w:bookmarkStart w:id="36" w:name="_Toc100158401"/>
      <w:r w:rsidRPr="00614B7A">
        <w:t>3.1</w:t>
      </w:r>
      <w:r w:rsidRPr="00614B7A">
        <w:tab/>
        <w:t>Definitions</w:t>
      </w:r>
      <w:bookmarkEnd w:id="28"/>
      <w:bookmarkEnd w:id="29"/>
      <w:bookmarkEnd w:id="30"/>
      <w:bookmarkEnd w:id="31"/>
      <w:bookmarkEnd w:id="32"/>
      <w:bookmarkEnd w:id="33"/>
      <w:bookmarkEnd w:id="34"/>
      <w:bookmarkEnd w:id="35"/>
      <w:bookmarkEnd w:id="36"/>
    </w:p>
    <w:p w14:paraId="61C7A8F8" w14:textId="77777777" w:rsidR="00A85D8A" w:rsidRPr="00614B7A" w:rsidRDefault="00A85D8A" w:rsidP="00A85D8A">
      <w:r w:rsidRPr="00614B7A">
        <w:t>For the purposes of the present document, the terms and definitions given in TR 21.905 [</w:t>
      </w:r>
      <w:r w:rsidRPr="00614B7A">
        <w:rPr>
          <w:lang w:eastAsia="zh-CN"/>
        </w:rPr>
        <w:t>9</w:t>
      </w:r>
      <w:r w:rsidRPr="00614B7A">
        <w:t>] and the following apply. A term defined in the present document takes precedence over the definition of the same term, if any, in TR 21.905 [</w:t>
      </w:r>
      <w:r w:rsidRPr="00614B7A">
        <w:rPr>
          <w:lang w:eastAsia="zh-CN"/>
        </w:rPr>
        <w:t>9</w:t>
      </w:r>
      <w:r w:rsidRPr="00614B7A">
        <w:t>].</w:t>
      </w:r>
    </w:p>
    <w:p w14:paraId="43AA0BB5" w14:textId="77777777" w:rsidR="00A85D8A" w:rsidRPr="00614B7A" w:rsidRDefault="00A85D8A" w:rsidP="00A85D8A">
      <w:r w:rsidRPr="00614B7A">
        <w:rPr>
          <w:b/>
          <w:lang w:eastAsia="zh-CN"/>
        </w:rPr>
        <w:t>DL_</w:t>
      </w:r>
      <w:r w:rsidRPr="00614B7A">
        <w:rPr>
          <w:b/>
          <w:i/>
          <w:lang w:eastAsia="zh-CN"/>
        </w:rPr>
        <w:t>n</w:t>
      </w:r>
      <w:r w:rsidRPr="00614B7A">
        <w:rPr>
          <w:b/>
          <w:lang w:eastAsia="zh-CN"/>
        </w:rPr>
        <w:t xml:space="preserve">CC: </w:t>
      </w:r>
      <w:r w:rsidRPr="00614B7A">
        <w:t>DL_</w:t>
      </w:r>
      <w:r w:rsidRPr="00614B7A">
        <w:rPr>
          <w:i/>
        </w:rPr>
        <w:t>n</w:t>
      </w:r>
      <w:r w:rsidRPr="00614B7A">
        <w:t>CC(</w:t>
      </w:r>
      <w:r w:rsidRPr="00614B7A">
        <w:rPr>
          <w:i/>
        </w:rPr>
        <w:t>table_index</w:t>
      </w:r>
      <w:r w:rsidRPr="00614B7A">
        <w:t xml:space="preserve">) includes all supported </w:t>
      </w:r>
      <w:r w:rsidRPr="00614B7A">
        <w:rPr>
          <w:i/>
        </w:rPr>
        <w:t>n</w:t>
      </w:r>
      <w:r w:rsidRPr="00614B7A">
        <w:t xml:space="preserve">-carrier CA/DC configurations in Table </w:t>
      </w:r>
      <w:r w:rsidRPr="00614B7A">
        <w:rPr>
          <w:i/>
        </w:rPr>
        <w:t>table_index</w:t>
      </w:r>
      <w:r w:rsidRPr="00614B7A">
        <w:t xml:space="preserve"> in TS 38.508-2 [8].</w:t>
      </w:r>
    </w:p>
    <w:p w14:paraId="6D9001E2" w14:textId="77777777" w:rsidR="00A85D8A" w:rsidRPr="00614B7A" w:rsidRDefault="00A85D8A" w:rsidP="00A85D8A">
      <w:pPr>
        <w:rPr>
          <w:b/>
        </w:rPr>
      </w:pPr>
      <w:r w:rsidRPr="00614B7A">
        <w:rPr>
          <w:b/>
          <w:lang w:eastAsia="zh-CN"/>
        </w:rPr>
        <w:t>DL_NR_</w:t>
      </w:r>
      <w:r w:rsidRPr="00614B7A">
        <w:rPr>
          <w:b/>
          <w:i/>
          <w:lang w:eastAsia="zh-CN"/>
        </w:rPr>
        <w:t>n</w:t>
      </w:r>
      <w:r w:rsidRPr="00614B7A">
        <w:rPr>
          <w:b/>
          <w:lang w:eastAsia="zh-CN"/>
        </w:rPr>
        <w:t xml:space="preserve">CC: </w:t>
      </w:r>
      <w:r w:rsidRPr="00614B7A">
        <w:t>DL_NR_</w:t>
      </w:r>
      <w:r w:rsidRPr="00614B7A">
        <w:rPr>
          <w:i/>
        </w:rPr>
        <w:t>n</w:t>
      </w:r>
      <w:r w:rsidRPr="00614B7A">
        <w:t>CC(</w:t>
      </w:r>
      <w:r w:rsidRPr="00614B7A">
        <w:rPr>
          <w:i/>
        </w:rPr>
        <w:t>table_index</w:t>
      </w:r>
      <w:r w:rsidRPr="00614B7A">
        <w:t xml:space="preserve">) includes all supported DC configurations with </w:t>
      </w:r>
      <w:r w:rsidRPr="00614B7A">
        <w:rPr>
          <w:i/>
        </w:rPr>
        <w:t>n</w:t>
      </w:r>
      <w:r w:rsidRPr="00614B7A">
        <w:t xml:space="preserve">-carrier NR DL CA configuration in Table </w:t>
      </w:r>
      <w:r w:rsidRPr="00614B7A">
        <w:rPr>
          <w:i/>
        </w:rPr>
        <w:t>table_index</w:t>
      </w:r>
      <w:r w:rsidRPr="00614B7A">
        <w:t xml:space="preserve"> in TS 38.508-2 [8].</w:t>
      </w:r>
    </w:p>
    <w:p w14:paraId="48A520DB" w14:textId="77777777" w:rsidR="00A85D8A" w:rsidRPr="00614B7A" w:rsidRDefault="00A85D8A" w:rsidP="00A85D8A">
      <w:pPr>
        <w:rPr>
          <w:lang w:eastAsia="zh-CN"/>
        </w:rPr>
      </w:pPr>
      <w:r w:rsidRPr="00614B7A">
        <w:rPr>
          <w:b/>
        </w:rPr>
        <w:t>EIRP(Link=Link angle, Meas=Link angle):</w:t>
      </w:r>
      <w:r w:rsidRPr="00614B7A">
        <w:t xml:space="preserve"> measurement of the UE such that the link angle is aligned with the measurement angle. EIRP (indicator to be measured) can be replaced by EIS, Frequency, EVM, carrier Leakage, In-band e</w:t>
      </w:r>
      <w:r w:rsidRPr="00614B7A">
        <w:rPr>
          <w:rFonts w:eastAsia="SimSun"/>
          <w:lang w:eastAsia="zh-CN"/>
        </w:rPr>
        <w:t>m</w:t>
      </w:r>
      <w:r w:rsidRPr="00614B7A">
        <w:t>ission and OBW. Beam peak search grids, TX beam peak direction, and RX beam peak direction can be selected to describe Link.</w:t>
      </w:r>
    </w:p>
    <w:p w14:paraId="01EA3ED0" w14:textId="77777777" w:rsidR="00A85D8A" w:rsidRPr="00614B7A" w:rsidRDefault="00A85D8A" w:rsidP="00A85D8A">
      <w:r w:rsidRPr="00614B7A">
        <w:rPr>
          <w:b/>
        </w:rPr>
        <w:t>EIRP(Link=Link angle, Meas=beam peak direction):</w:t>
      </w:r>
      <w:r w:rsidRPr="00614B7A">
        <w:t xml:space="preserve"> measurement of the EIRP of the UE such that the measurement angle is aligned with the beam peak direction within an acceptable measurement error uncertainty.</w:t>
      </w:r>
    </w:p>
    <w:p w14:paraId="12786F75" w14:textId="77777777" w:rsidR="00A85D8A" w:rsidRPr="00614B7A" w:rsidRDefault="00A85D8A" w:rsidP="00A85D8A">
      <w:r w:rsidRPr="00614B7A">
        <w:rPr>
          <w:b/>
        </w:rPr>
        <w:t>Implementation Conformance Statement (ICS):</w:t>
      </w:r>
      <w:r w:rsidRPr="00614B7A">
        <w:t xml:space="preserve"> statement made by the supplier of an implementation or system claimed to conform to a given specification, stating which capabilities have been implemented</w:t>
      </w:r>
    </w:p>
    <w:p w14:paraId="31589055" w14:textId="77777777" w:rsidR="00A85D8A" w:rsidRPr="00614B7A" w:rsidRDefault="00A85D8A" w:rsidP="00A85D8A">
      <w:r w:rsidRPr="00614B7A">
        <w:rPr>
          <w:b/>
        </w:rPr>
        <w:t>ICS proforma:</w:t>
      </w:r>
      <w:r w:rsidRPr="00614B7A">
        <w:t xml:space="preserve"> document, in the form of a questionnaire, which when completed for an implementation or system becomes an ICS</w:t>
      </w:r>
    </w:p>
    <w:p w14:paraId="2DA5D988" w14:textId="77777777" w:rsidR="00A85D8A" w:rsidRPr="00614B7A" w:rsidRDefault="00A85D8A" w:rsidP="00A85D8A">
      <w:r w:rsidRPr="00614B7A">
        <w:rPr>
          <w:b/>
          <w:bCs/>
        </w:rPr>
        <w:t>Implementation extra Information for Testing (IXIT):</w:t>
      </w:r>
      <w:r w:rsidRPr="00614B7A">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E970947" w14:textId="77777777" w:rsidR="00A85D8A" w:rsidRPr="00614B7A" w:rsidRDefault="00A85D8A" w:rsidP="00A85D8A">
      <w:r w:rsidRPr="00614B7A">
        <w:rPr>
          <w:b/>
        </w:rPr>
        <w:t>Inter-band carrier aggregation:</w:t>
      </w:r>
      <w:r w:rsidRPr="00614B7A">
        <w:t xml:space="preserve"> Carrier aggregation of component carriers in different operating bands.</w:t>
      </w:r>
    </w:p>
    <w:p w14:paraId="134BBE97" w14:textId="77777777" w:rsidR="00A85D8A" w:rsidRPr="00614B7A" w:rsidRDefault="00A85D8A" w:rsidP="00A85D8A">
      <w:pPr>
        <w:pStyle w:val="NO"/>
      </w:pPr>
      <w:r w:rsidRPr="00614B7A">
        <w:t>NOTE:</w:t>
      </w:r>
      <w:r w:rsidRPr="00614B7A">
        <w:tab/>
        <w:t>Carriers aggregated in each band can be contiguous or non-contiguous.</w:t>
      </w:r>
    </w:p>
    <w:p w14:paraId="5BDB5981" w14:textId="77777777" w:rsidR="00A85D8A" w:rsidRPr="00614B7A" w:rsidRDefault="00A85D8A" w:rsidP="00A85D8A">
      <w:r w:rsidRPr="00614B7A">
        <w:rPr>
          <w:b/>
        </w:rPr>
        <w:t xml:space="preserve">Intra-band contiguous carrier aggregation: </w:t>
      </w:r>
      <w:r w:rsidRPr="00614B7A">
        <w:t xml:space="preserve">Contiguous carriers aggregated in the same operating band. </w:t>
      </w:r>
    </w:p>
    <w:p w14:paraId="0905A1FA" w14:textId="77777777" w:rsidR="00A85D8A" w:rsidRPr="00614B7A" w:rsidRDefault="00A85D8A" w:rsidP="00A85D8A">
      <w:r w:rsidRPr="00614B7A">
        <w:rPr>
          <w:b/>
        </w:rPr>
        <w:t xml:space="preserve">Intra-band non-contiguous carrier aggregation: </w:t>
      </w:r>
      <w:r w:rsidRPr="00614B7A">
        <w:t>Non-contiguous carriers aggregated in the same operating band.</w:t>
      </w:r>
    </w:p>
    <w:p w14:paraId="3823ADD1" w14:textId="77777777" w:rsidR="00A85D8A" w:rsidRPr="00614B7A" w:rsidRDefault="00A85D8A" w:rsidP="00A85D8A">
      <w:r w:rsidRPr="00614B7A">
        <w:rPr>
          <w:b/>
        </w:rPr>
        <w:t>IXIT proforma:</w:t>
      </w:r>
      <w:r w:rsidRPr="00614B7A">
        <w:t xml:space="preserve"> A document, in the form of a questionnaire, which when completed for an UEUT becomes an IXIT</w:t>
      </w:r>
    </w:p>
    <w:p w14:paraId="4BCFF508" w14:textId="77777777" w:rsidR="00A85D8A" w:rsidRPr="00614B7A" w:rsidRDefault="00A85D8A" w:rsidP="00A85D8A">
      <w:r w:rsidRPr="00614B7A">
        <w:rPr>
          <w:b/>
          <w:bCs/>
        </w:rPr>
        <w:t>Protocol Implementation Conformance Statement (PICS)</w:t>
      </w:r>
      <w:r w:rsidRPr="00614B7A">
        <w:rPr>
          <w:b/>
        </w:rPr>
        <w:t>:</w:t>
      </w:r>
      <w:r w:rsidRPr="00614B7A">
        <w:t xml:space="preserve"> An ICS for an implementation or system claimed to conform to a given protocol specification</w:t>
      </w:r>
    </w:p>
    <w:p w14:paraId="03F8000A" w14:textId="77777777" w:rsidR="00A85D8A" w:rsidRPr="00614B7A" w:rsidRDefault="00A85D8A" w:rsidP="00A85D8A">
      <w:r w:rsidRPr="00614B7A">
        <w:rPr>
          <w:b/>
          <w:bCs/>
        </w:rPr>
        <w:t>Protocol Implementation e</w:t>
      </w:r>
      <w:r w:rsidRPr="00614B7A">
        <w:rPr>
          <w:b/>
          <w:bCs/>
          <w:lang w:eastAsia="zh-CN"/>
        </w:rPr>
        <w:t>X</w:t>
      </w:r>
      <w:r w:rsidRPr="00614B7A">
        <w:rPr>
          <w:b/>
          <w:bCs/>
        </w:rPr>
        <w:t>tra Information for Testing (PIXIT)</w:t>
      </w:r>
      <w:r w:rsidRPr="00614B7A">
        <w:rPr>
          <w:b/>
        </w:rPr>
        <w:t>:</w:t>
      </w:r>
      <w:r w:rsidRPr="00614B7A">
        <w:t xml:space="preserve"> An IXIT related to testing for conformance to a given protocol specification</w:t>
      </w:r>
    </w:p>
    <w:p w14:paraId="5C2621B9" w14:textId="77777777" w:rsidR="00A85D8A" w:rsidRPr="00614B7A" w:rsidRDefault="00A85D8A" w:rsidP="00A85D8A">
      <w:pPr>
        <w:rPr>
          <w:lang w:eastAsia="zh-CN"/>
        </w:rPr>
      </w:pPr>
      <w:r w:rsidRPr="00614B7A">
        <w:rPr>
          <w:b/>
          <w:bCs/>
        </w:rPr>
        <w:t>Static conformance review</w:t>
      </w:r>
      <w:r w:rsidRPr="00614B7A">
        <w:t>: A review of the extent to which the static conformance requirements are claimed to be supported by the UEUT, by comparing the answers in the ICS(s) with the static conformance requirements expressed in the relevant specification(s)</w:t>
      </w:r>
    </w:p>
    <w:p w14:paraId="3DE8A8D9" w14:textId="77777777" w:rsidR="00A85D8A" w:rsidRPr="00614B7A" w:rsidRDefault="00A85D8A" w:rsidP="00A85D8A">
      <w:pPr>
        <w:rPr>
          <w:lang w:eastAsia="zh-CN"/>
        </w:rPr>
      </w:pPr>
      <w:r w:rsidRPr="00614B7A">
        <w:rPr>
          <w:b/>
        </w:rPr>
        <w:t>TRP(Link=</w:t>
      </w:r>
      <w:r w:rsidRPr="00614B7A">
        <w:t>Link</w:t>
      </w:r>
      <w:r w:rsidRPr="00614B7A">
        <w:rPr>
          <w:b/>
        </w:rPr>
        <w:t xml:space="preserve"> angle):</w:t>
      </w:r>
      <w:r w:rsidRPr="00614B7A">
        <w:t xml:space="preserve"> measurement of the TRP of the UE such that the measurement angle is aligned with the beam peak direction within an acceptable measurement uncertainty. TX beam peak direction and RX beam peak direction can be selected to describe Link.</w:t>
      </w:r>
    </w:p>
    <w:p w14:paraId="21A2633A" w14:textId="77777777" w:rsidR="00A85D8A" w:rsidRPr="00614B7A" w:rsidRDefault="00A85D8A" w:rsidP="00A85D8A">
      <w:pPr>
        <w:pStyle w:val="NO"/>
      </w:pPr>
      <w:r w:rsidRPr="00614B7A">
        <w:t>NOTE:</w:t>
      </w:r>
      <w:r w:rsidRPr="00614B7A">
        <w:tab/>
        <w:t>For requirements based on EIRP/EIS, the radiated interface boundary is associated to the far-field region</w:t>
      </w:r>
    </w:p>
    <w:p w14:paraId="6DC56C1A" w14:textId="77777777" w:rsidR="00A85D8A" w:rsidRPr="00614B7A" w:rsidRDefault="00A85D8A" w:rsidP="00A85D8A">
      <w:bookmarkStart w:id="37" w:name="_Toc20936803"/>
      <w:bookmarkStart w:id="38" w:name="_Toc36713248"/>
      <w:bookmarkStart w:id="39" w:name="_Toc36713651"/>
      <w:bookmarkStart w:id="40" w:name="_Toc52217964"/>
      <w:bookmarkStart w:id="41" w:name="_Toc58499576"/>
      <w:bookmarkStart w:id="42" w:name="_Toc68538433"/>
      <w:bookmarkStart w:id="43" w:name="_Toc75510016"/>
      <w:r w:rsidRPr="00614B7A">
        <w:rPr>
          <w:b/>
          <w:lang w:eastAsia="zh-CN"/>
        </w:rPr>
        <w:t xml:space="preserve">UL: </w:t>
      </w:r>
      <w:r w:rsidRPr="00614B7A">
        <w:t>UL(</w:t>
      </w:r>
      <w:r w:rsidRPr="00614B7A">
        <w:rPr>
          <w:i/>
        </w:rPr>
        <w:t>table_index</w:t>
      </w:r>
      <w:r w:rsidRPr="00614B7A">
        <w:t xml:space="preserve">) includes all supported CA Configurations where at least one UL CA configuration was declared in column "Supported CA Bandwidth Class(es) in UL" in Table </w:t>
      </w:r>
      <w:r w:rsidRPr="00614B7A">
        <w:rPr>
          <w:i/>
        </w:rPr>
        <w:t>table_index</w:t>
      </w:r>
      <w:r w:rsidRPr="00614B7A">
        <w:t xml:space="preserve"> in TS 38.508-2 [8].</w:t>
      </w:r>
    </w:p>
    <w:p w14:paraId="49D11EF3" w14:textId="77777777" w:rsidR="00A85D8A" w:rsidRPr="00614B7A" w:rsidRDefault="00A85D8A" w:rsidP="00A85D8A">
      <w:r w:rsidRPr="00614B7A">
        <w:rPr>
          <w:b/>
          <w:lang w:eastAsia="zh-CN"/>
        </w:rPr>
        <w:t>UL_</w:t>
      </w:r>
      <w:r w:rsidRPr="00614B7A">
        <w:rPr>
          <w:b/>
          <w:i/>
          <w:lang w:eastAsia="zh-CN"/>
        </w:rPr>
        <w:t>n</w:t>
      </w:r>
      <w:r w:rsidRPr="00614B7A">
        <w:rPr>
          <w:b/>
          <w:lang w:eastAsia="zh-CN"/>
        </w:rPr>
        <w:t xml:space="preserve">CC: </w:t>
      </w:r>
      <w:r w:rsidRPr="00614B7A">
        <w:t>UL_</w:t>
      </w:r>
      <w:r w:rsidRPr="00614B7A">
        <w:rPr>
          <w:i/>
        </w:rPr>
        <w:t>n</w:t>
      </w:r>
      <w:r w:rsidRPr="00614B7A">
        <w:t>CC(</w:t>
      </w:r>
      <w:r w:rsidRPr="00614B7A">
        <w:rPr>
          <w:i/>
        </w:rPr>
        <w:t>table_index</w:t>
      </w:r>
      <w:r w:rsidRPr="00614B7A">
        <w:t xml:space="preserve">) includes all supported CA Configurations where at least one </w:t>
      </w:r>
      <w:r w:rsidRPr="00614B7A">
        <w:rPr>
          <w:i/>
        </w:rPr>
        <w:t>n</w:t>
      </w:r>
      <w:r w:rsidRPr="00614B7A">
        <w:t xml:space="preserve">-carrier UL CA configuration was declared in column "Supported CA Bandwidth Class(es) in UL" in Table </w:t>
      </w:r>
      <w:r w:rsidRPr="00614B7A">
        <w:rPr>
          <w:i/>
        </w:rPr>
        <w:t>table_index</w:t>
      </w:r>
      <w:r w:rsidRPr="00614B7A">
        <w:t xml:space="preserve"> in TS 38.508-2 [8].</w:t>
      </w:r>
    </w:p>
    <w:p w14:paraId="769D33B4" w14:textId="77777777" w:rsidR="00A85D8A" w:rsidRPr="00614B7A" w:rsidRDefault="00A85D8A" w:rsidP="00A85D8A">
      <w:r w:rsidRPr="00614B7A">
        <w:rPr>
          <w:b/>
          <w:lang w:eastAsia="zh-CN"/>
        </w:rPr>
        <w:lastRenderedPageBreak/>
        <w:t>UL_NR_</w:t>
      </w:r>
      <w:r w:rsidRPr="00614B7A">
        <w:rPr>
          <w:b/>
          <w:i/>
          <w:lang w:eastAsia="zh-CN"/>
        </w:rPr>
        <w:t>n</w:t>
      </w:r>
      <w:r w:rsidRPr="00614B7A">
        <w:rPr>
          <w:b/>
          <w:lang w:eastAsia="zh-CN"/>
        </w:rPr>
        <w:t xml:space="preserve">CC: </w:t>
      </w:r>
      <w:r w:rsidRPr="00614B7A">
        <w:t>UL_NR_</w:t>
      </w:r>
      <w:r w:rsidRPr="00614B7A">
        <w:rPr>
          <w:i/>
        </w:rPr>
        <w:t>n</w:t>
      </w:r>
      <w:r w:rsidRPr="00614B7A">
        <w:t>CC(</w:t>
      </w:r>
      <w:r w:rsidRPr="00614B7A">
        <w:rPr>
          <w:i/>
        </w:rPr>
        <w:t>table_index</w:t>
      </w:r>
      <w:r w:rsidRPr="00614B7A">
        <w:t xml:space="preserve">) includes all supported DC Configurations where at least one DC configuration with </w:t>
      </w:r>
      <w:r w:rsidRPr="00614B7A">
        <w:rPr>
          <w:i/>
        </w:rPr>
        <w:t>n</w:t>
      </w:r>
      <w:r w:rsidRPr="00614B7A">
        <w:t xml:space="preserve">-carrier NR UL CA configuration was declared in column "Supported EN-DC Bandwidth Class(es) in UL" in Table </w:t>
      </w:r>
      <w:r w:rsidRPr="00614B7A">
        <w:rPr>
          <w:i/>
        </w:rPr>
        <w:t>table_index</w:t>
      </w:r>
      <w:r w:rsidRPr="00614B7A">
        <w:t xml:space="preserve"> in TS 38.508-2 [8].</w:t>
      </w:r>
    </w:p>
    <w:p w14:paraId="07D58205" w14:textId="77777777" w:rsidR="00A85D8A" w:rsidRPr="00614B7A" w:rsidRDefault="00A85D8A" w:rsidP="00A85D8A">
      <w:pPr>
        <w:rPr>
          <w:lang w:eastAsia="zh-CN"/>
        </w:rPr>
      </w:pPr>
      <w:r w:rsidRPr="00614B7A">
        <w:rPr>
          <w:b/>
        </w:rPr>
        <w:t xml:space="preserve">ULTxSwitching: </w:t>
      </w:r>
      <w:r w:rsidRPr="00614B7A">
        <w:t>ULTxSwitching(</w:t>
      </w:r>
      <w:r w:rsidRPr="00614B7A">
        <w:rPr>
          <w:i/>
        </w:rPr>
        <w:t>table_index</w:t>
      </w:r>
      <w:r w:rsidRPr="00614B7A">
        <w:t xml:space="preserve">) includes all supported CA/DC/SUL Configurations where at least one uplink band pair was declared in column “Supported ULTxSwitching Band Pair" in Table </w:t>
      </w:r>
      <w:r w:rsidRPr="00614B7A">
        <w:rPr>
          <w:i/>
        </w:rPr>
        <w:t>table_index</w:t>
      </w:r>
      <w:r w:rsidRPr="00614B7A">
        <w:t xml:space="preserve"> in TS 38.508-2 [8].</w:t>
      </w:r>
    </w:p>
    <w:p w14:paraId="24E9B696" w14:textId="77777777" w:rsidR="00A85D8A" w:rsidRPr="00614B7A" w:rsidRDefault="00A85D8A" w:rsidP="00A85D8A">
      <w:pPr>
        <w:pStyle w:val="Heading2"/>
      </w:pPr>
      <w:bookmarkStart w:id="44" w:name="_Toc90971494"/>
      <w:bookmarkStart w:id="45" w:name="_Toc100158402"/>
      <w:r w:rsidRPr="00614B7A">
        <w:t>3.2</w:t>
      </w:r>
      <w:r w:rsidRPr="00614B7A">
        <w:tab/>
        <w:t>Symbols</w:t>
      </w:r>
      <w:bookmarkEnd w:id="37"/>
      <w:bookmarkEnd w:id="38"/>
      <w:bookmarkEnd w:id="39"/>
      <w:bookmarkEnd w:id="40"/>
      <w:bookmarkEnd w:id="41"/>
      <w:bookmarkEnd w:id="42"/>
      <w:bookmarkEnd w:id="43"/>
      <w:bookmarkEnd w:id="44"/>
      <w:bookmarkEnd w:id="45"/>
    </w:p>
    <w:p w14:paraId="350E57E2" w14:textId="77777777" w:rsidR="00A85D8A" w:rsidRPr="00614B7A" w:rsidRDefault="00A85D8A" w:rsidP="00A85D8A">
      <w:pPr>
        <w:keepNext/>
      </w:pPr>
      <w:r w:rsidRPr="00614B7A">
        <w:t>No specific symbols have been identified so far.</w:t>
      </w:r>
    </w:p>
    <w:p w14:paraId="024E4635" w14:textId="77777777" w:rsidR="00A85D8A" w:rsidRPr="00614B7A" w:rsidRDefault="00A85D8A" w:rsidP="00A85D8A">
      <w:pPr>
        <w:pStyle w:val="Heading2"/>
      </w:pPr>
      <w:bookmarkStart w:id="46" w:name="_Toc20936804"/>
      <w:bookmarkStart w:id="47" w:name="_Toc36713249"/>
      <w:bookmarkStart w:id="48" w:name="_Toc36713652"/>
      <w:bookmarkStart w:id="49" w:name="_Toc52217965"/>
      <w:bookmarkStart w:id="50" w:name="_Toc58499577"/>
      <w:bookmarkStart w:id="51" w:name="_Toc68538434"/>
      <w:bookmarkStart w:id="52" w:name="_Toc75510017"/>
      <w:bookmarkStart w:id="53" w:name="_Toc90971495"/>
      <w:bookmarkStart w:id="54" w:name="_Toc100158403"/>
      <w:r w:rsidRPr="00614B7A">
        <w:t>3.3</w:t>
      </w:r>
      <w:r w:rsidRPr="00614B7A">
        <w:tab/>
        <w:t>Abbreviations</w:t>
      </w:r>
      <w:bookmarkEnd w:id="46"/>
      <w:bookmarkEnd w:id="47"/>
      <w:bookmarkEnd w:id="48"/>
      <w:bookmarkEnd w:id="49"/>
      <w:bookmarkEnd w:id="50"/>
      <w:bookmarkEnd w:id="51"/>
      <w:bookmarkEnd w:id="52"/>
      <w:bookmarkEnd w:id="53"/>
      <w:bookmarkEnd w:id="54"/>
    </w:p>
    <w:p w14:paraId="0FE80F36" w14:textId="77777777" w:rsidR="00A85D8A" w:rsidRPr="00614B7A" w:rsidRDefault="00A85D8A" w:rsidP="00A85D8A">
      <w:pPr>
        <w:keepNext/>
      </w:pPr>
      <w:r w:rsidRPr="00614B7A">
        <w:t>For the purposes of the present document, the abbreviations given in TR 21.905 [</w:t>
      </w:r>
      <w:r w:rsidRPr="00614B7A">
        <w:rPr>
          <w:lang w:eastAsia="zh-CN"/>
        </w:rPr>
        <w:t>9</w:t>
      </w:r>
      <w:r w:rsidRPr="00614B7A">
        <w:t>]</w:t>
      </w:r>
      <w:r w:rsidRPr="00614B7A">
        <w:rPr>
          <w:color w:val="FF0000"/>
        </w:rPr>
        <w:t xml:space="preserve"> </w:t>
      </w:r>
      <w:r w:rsidRPr="00614B7A">
        <w:t>and the following apply. An abbreviation defined in the present document takes precedence over the definition of the same abbreviation, if any, in TR 21.905 [</w:t>
      </w:r>
      <w:r w:rsidRPr="00614B7A">
        <w:rPr>
          <w:lang w:eastAsia="zh-CN"/>
        </w:rPr>
        <w:t>9</w:t>
      </w:r>
      <w:r w:rsidRPr="00614B7A">
        <w:t>].</w:t>
      </w:r>
    </w:p>
    <w:p w14:paraId="549C47AF" w14:textId="77777777" w:rsidR="00A85D8A" w:rsidRPr="00614B7A" w:rsidRDefault="00A85D8A" w:rsidP="00A85D8A">
      <w:r w:rsidRPr="00614B7A">
        <w:t>For the purposes of the present document, the following abbreviations apply:</w:t>
      </w:r>
    </w:p>
    <w:p w14:paraId="0A76F6D8" w14:textId="77777777" w:rsidR="00A85D8A" w:rsidRPr="00614B7A" w:rsidRDefault="00A85D8A" w:rsidP="00A85D8A">
      <w:pPr>
        <w:pStyle w:val="EW"/>
        <w:rPr>
          <w:rFonts w:eastAsia="SimSun"/>
          <w:lang w:eastAsia="zh-CN"/>
        </w:rPr>
      </w:pPr>
      <w:r w:rsidRPr="00614B7A">
        <w:rPr>
          <w:rFonts w:eastAsia="SimSun"/>
          <w:lang w:eastAsia="zh-CN"/>
        </w:rPr>
        <w:t>5GS</w:t>
      </w:r>
      <w:r w:rsidRPr="00614B7A">
        <w:rPr>
          <w:rFonts w:eastAsia="SimSun"/>
          <w:lang w:eastAsia="zh-CN"/>
        </w:rPr>
        <w:tab/>
        <w:t>5G System</w:t>
      </w:r>
    </w:p>
    <w:p w14:paraId="10E87006" w14:textId="77777777" w:rsidR="00A85D8A" w:rsidRPr="00614B7A" w:rsidRDefault="00A85D8A" w:rsidP="00A85D8A">
      <w:pPr>
        <w:pStyle w:val="EW"/>
        <w:rPr>
          <w:rFonts w:eastAsia="SimSun"/>
          <w:lang w:eastAsia="zh-CN"/>
        </w:rPr>
      </w:pPr>
      <w:r w:rsidRPr="00614B7A">
        <w:rPr>
          <w:rFonts w:eastAsia="SimSun"/>
          <w:lang w:eastAsia="zh-CN"/>
        </w:rPr>
        <w:t>ACLR</w:t>
      </w:r>
      <w:r w:rsidRPr="00614B7A">
        <w:rPr>
          <w:rFonts w:eastAsia="SimSun"/>
          <w:lang w:eastAsia="zh-CN"/>
        </w:rPr>
        <w:tab/>
        <w:t>Adjacent Channel Leakage Ratio</w:t>
      </w:r>
    </w:p>
    <w:p w14:paraId="401E4875" w14:textId="77777777" w:rsidR="00A85D8A" w:rsidRPr="00614B7A" w:rsidRDefault="00A85D8A" w:rsidP="00A85D8A">
      <w:pPr>
        <w:pStyle w:val="EW"/>
        <w:rPr>
          <w:lang w:eastAsia="zh-CN"/>
        </w:rPr>
      </w:pPr>
      <w:r w:rsidRPr="00614B7A">
        <w:rPr>
          <w:lang w:eastAsia="zh-CN"/>
        </w:rPr>
        <w:t>BWP</w:t>
      </w:r>
      <w:r w:rsidRPr="00614B7A">
        <w:rPr>
          <w:lang w:eastAsia="zh-CN"/>
        </w:rPr>
        <w:tab/>
        <w:t>Bandwidth Part</w:t>
      </w:r>
    </w:p>
    <w:p w14:paraId="64CE85C5" w14:textId="77777777" w:rsidR="00A85D8A" w:rsidRPr="00614B7A" w:rsidRDefault="00A85D8A" w:rsidP="00A85D8A">
      <w:pPr>
        <w:pStyle w:val="EW"/>
        <w:rPr>
          <w:lang w:eastAsia="zh-CN"/>
        </w:rPr>
      </w:pPr>
      <w:r w:rsidRPr="00614B7A">
        <w:rPr>
          <w:lang w:eastAsia="zh-CN"/>
        </w:rPr>
        <w:t>CA</w:t>
      </w:r>
      <w:r w:rsidRPr="00614B7A">
        <w:rPr>
          <w:lang w:eastAsia="zh-CN"/>
        </w:rPr>
        <w:tab/>
        <w:t>Carrier Aggregation</w:t>
      </w:r>
    </w:p>
    <w:p w14:paraId="61EECB87" w14:textId="77777777" w:rsidR="00A85D8A" w:rsidRPr="00614B7A" w:rsidRDefault="00A85D8A" w:rsidP="00A85D8A">
      <w:pPr>
        <w:pStyle w:val="EW"/>
        <w:rPr>
          <w:lang w:eastAsia="zh-CN"/>
        </w:rPr>
      </w:pPr>
      <w:r w:rsidRPr="00614B7A">
        <w:rPr>
          <w:lang w:eastAsia="zh-CN"/>
        </w:rPr>
        <w:t>DC</w:t>
      </w:r>
      <w:r w:rsidRPr="00614B7A">
        <w:rPr>
          <w:lang w:eastAsia="zh-CN"/>
        </w:rPr>
        <w:tab/>
        <w:t>Dual Connectivity</w:t>
      </w:r>
    </w:p>
    <w:p w14:paraId="2102E8A4" w14:textId="77777777" w:rsidR="00A85D8A" w:rsidRPr="00614B7A" w:rsidRDefault="00A85D8A" w:rsidP="00A85D8A">
      <w:pPr>
        <w:pStyle w:val="EW"/>
        <w:rPr>
          <w:lang w:eastAsia="zh-CN"/>
        </w:rPr>
      </w:pPr>
      <w:r w:rsidRPr="00614B7A">
        <w:rPr>
          <w:lang w:eastAsia="zh-CN"/>
        </w:rPr>
        <w:t>DRX</w:t>
      </w:r>
      <w:r w:rsidRPr="00614B7A">
        <w:rPr>
          <w:lang w:eastAsia="zh-CN"/>
        </w:rPr>
        <w:tab/>
      </w:r>
      <w:r w:rsidRPr="00614B7A">
        <w:t>Discontinuous Reception</w:t>
      </w:r>
    </w:p>
    <w:p w14:paraId="07A392F4" w14:textId="77777777" w:rsidR="00A85D8A" w:rsidRPr="00614B7A" w:rsidRDefault="00A85D8A" w:rsidP="00A85D8A">
      <w:pPr>
        <w:pStyle w:val="EW"/>
        <w:rPr>
          <w:rFonts w:eastAsia="SimSun"/>
          <w:lang w:eastAsia="zh-CN"/>
        </w:rPr>
      </w:pPr>
      <w:r w:rsidRPr="00614B7A">
        <w:rPr>
          <w:rFonts w:eastAsia="SimSun"/>
          <w:lang w:eastAsia="zh-CN"/>
        </w:rPr>
        <w:t>EIRP</w:t>
      </w:r>
      <w:r w:rsidRPr="00614B7A">
        <w:rPr>
          <w:rFonts w:eastAsia="SimSun"/>
          <w:lang w:eastAsia="zh-CN"/>
        </w:rPr>
        <w:tab/>
        <w:t>Effective Isotropic Radiated Power</w:t>
      </w:r>
    </w:p>
    <w:p w14:paraId="29495709" w14:textId="77777777" w:rsidR="00A85D8A" w:rsidRPr="00614B7A" w:rsidRDefault="00A85D8A" w:rsidP="00A85D8A">
      <w:pPr>
        <w:pStyle w:val="EW"/>
        <w:rPr>
          <w:lang w:eastAsia="zh-CN"/>
        </w:rPr>
      </w:pPr>
      <w:r w:rsidRPr="00614B7A">
        <w:rPr>
          <w:lang w:eastAsia="zh-CN"/>
        </w:rPr>
        <w:t>EN-DC</w:t>
      </w:r>
      <w:r w:rsidRPr="00614B7A">
        <w:rPr>
          <w:lang w:eastAsia="zh-CN"/>
        </w:rPr>
        <w:tab/>
      </w:r>
      <w:r w:rsidRPr="00614B7A">
        <w:t>E-UTRA</w:t>
      </w:r>
      <w:r w:rsidRPr="00614B7A">
        <w:rPr>
          <w:lang w:eastAsia="zh-CN"/>
        </w:rPr>
        <w:t>/NR Dual Connectivity</w:t>
      </w:r>
    </w:p>
    <w:p w14:paraId="7D9CB72D" w14:textId="77777777" w:rsidR="00A85D8A" w:rsidRPr="00614B7A" w:rsidRDefault="00A85D8A" w:rsidP="00A85D8A">
      <w:pPr>
        <w:pStyle w:val="EW"/>
        <w:rPr>
          <w:lang w:eastAsia="zh-CN"/>
        </w:rPr>
      </w:pPr>
      <w:r w:rsidRPr="00614B7A">
        <w:rPr>
          <w:lang w:eastAsia="zh-CN"/>
        </w:rPr>
        <w:t>FR1</w:t>
      </w:r>
      <w:r w:rsidRPr="00614B7A">
        <w:rPr>
          <w:lang w:eastAsia="zh-CN"/>
        </w:rPr>
        <w:tab/>
        <w:t>Frequency Range 1 (4</w:t>
      </w:r>
      <w:r w:rsidRPr="00614B7A">
        <w:rPr>
          <w:rFonts w:eastAsia="SimSun"/>
          <w:lang w:eastAsia="zh-CN"/>
        </w:rPr>
        <w:t>1</w:t>
      </w:r>
      <w:r w:rsidRPr="00614B7A">
        <w:rPr>
          <w:lang w:eastAsia="zh-CN"/>
        </w:rPr>
        <w:t xml:space="preserve">0 MHz - </w:t>
      </w:r>
      <w:r w:rsidRPr="00614B7A">
        <w:rPr>
          <w:rFonts w:eastAsia="SimSun"/>
          <w:lang w:eastAsia="zh-CN"/>
        </w:rPr>
        <w:t>7125</w:t>
      </w:r>
      <w:r w:rsidRPr="00614B7A">
        <w:rPr>
          <w:lang w:eastAsia="zh-CN"/>
        </w:rPr>
        <w:t xml:space="preserve"> MHz)</w:t>
      </w:r>
    </w:p>
    <w:p w14:paraId="002C416C" w14:textId="77777777" w:rsidR="00A85D8A" w:rsidRPr="00614B7A" w:rsidRDefault="00A85D8A" w:rsidP="00A85D8A">
      <w:pPr>
        <w:pStyle w:val="EW"/>
        <w:rPr>
          <w:lang w:eastAsia="zh-CN"/>
        </w:rPr>
      </w:pPr>
      <w:r w:rsidRPr="00614B7A">
        <w:rPr>
          <w:lang w:eastAsia="zh-CN"/>
        </w:rPr>
        <w:t>FR2</w:t>
      </w:r>
      <w:r w:rsidRPr="00614B7A">
        <w:rPr>
          <w:lang w:eastAsia="zh-CN"/>
        </w:rPr>
        <w:tab/>
        <w:t>Frequency Range 2 (24250 MHz - 52600 MHz)</w:t>
      </w:r>
    </w:p>
    <w:p w14:paraId="3CD67A51" w14:textId="77777777" w:rsidR="00A85D8A" w:rsidRPr="00614B7A" w:rsidRDefault="00A85D8A" w:rsidP="00A85D8A">
      <w:pPr>
        <w:pStyle w:val="EW"/>
        <w:rPr>
          <w:lang w:eastAsia="zh-CN"/>
        </w:rPr>
      </w:pPr>
      <w:r w:rsidRPr="00614B7A">
        <w:rPr>
          <w:lang w:eastAsia="zh-CN"/>
        </w:rPr>
        <w:t>HST</w:t>
      </w:r>
      <w:r w:rsidRPr="00614B7A">
        <w:rPr>
          <w:lang w:eastAsia="zh-CN"/>
        </w:rPr>
        <w:tab/>
        <w:t>High Speed Train</w:t>
      </w:r>
    </w:p>
    <w:p w14:paraId="0B1F441B" w14:textId="77777777" w:rsidR="00A85D8A" w:rsidRPr="00614B7A" w:rsidRDefault="00A85D8A" w:rsidP="00A85D8A">
      <w:pPr>
        <w:pStyle w:val="EW"/>
      </w:pPr>
      <w:r w:rsidRPr="00614B7A">
        <w:t>ICS</w:t>
      </w:r>
      <w:r w:rsidRPr="00614B7A">
        <w:tab/>
        <w:t>Implementation Conformance Statement</w:t>
      </w:r>
    </w:p>
    <w:p w14:paraId="49847708" w14:textId="77777777" w:rsidR="00A85D8A" w:rsidRPr="00614B7A" w:rsidRDefault="00A85D8A" w:rsidP="00A85D8A">
      <w:pPr>
        <w:pStyle w:val="EW"/>
        <w:rPr>
          <w:lang w:eastAsia="zh-CN"/>
        </w:rPr>
      </w:pPr>
      <w:r w:rsidRPr="00614B7A">
        <w:t>IXIT</w:t>
      </w:r>
      <w:r w:rsidRPr="00614B7A">
        <w:tab/>
        <w:t>Implementation e</w:t>
      </w:r>
      <w:r w:rsidRPr="00614B7A">
        <w:rPr>
          <w:lang w:eastAsia="zh-CN"/>
        </w:rPr>
        <w:t>X</w:t>
      </w:r>
      <w:r w:rsidRPr="00614B7A">
        <w:t>tra Information for Testing</w:t>
      </w:r>
    </w:p>
    <w:p w14:paraId="79D742B9" w14:textId="77777777" w:rsidR="00A85D8A" w:rsidRPr="00614B7A" w:rsidRDefault="00A85D8A" w:rsidP="00A85D8A">
      <w:pPr>
        <w:pStyle w:val="EW"/>
        <w:rPr>
          <w:lang w:eastAsia="zh-CN"/>
        </w:rPr>
      </w:pPr>
      <w:r w:rsidRPr="00614B7A">
        <w:rPr>
          <w:lang w:eastAsia="zh-CN"/>
        </w:rPr>
        <w:t>NR</w:t>
      </w:r>
      <w:r w:rsidRPr="00614B7A">
        <w:rPr>
          <w:lang w:eastAsia="zh-CN"/>
        </w:rPr>
        <w:tab/>
        <w:t>New Radio</w:t>
      </w:r>
    </w:p>
    <w:p w14:paraId="5227A4B9" w14:textId="77777777" w:rsidR="00A85D8A" w:rsidRPr="00614B7A" w:rsidRDefault="00A85D8A" w:rsidP="00A85D8A">
      <w:pPr>
        <w:pStyle w:val="EW"/>
      </w:pPr>
      <w:r w:rsidRPr="00614B7A">
        <w:rPr>
          <w:lang w:eastAsia="zh-CN"/>
        </w:rPr>
        <w:t>NSA</w:t>
      </w:r>
      <w:r w:rsidRPr="00614B7A">
        <w:rPr>
          <w:lang w:eastAsia="zh-CN"/>
        </w:rPr>
        <w:tab/>
      </w:r>
      <w:r w:rsidRPr="00614B7A">
        <w:t>Non-Standalone, a mode of operation where operation of another radio is assisted with another radio</w:t>
      </w:r>
    </w:p>
    <w:p w14:paraId="55E72E3D" w14:textId="77777777" w:rsidR="00A85D8A" w:rsidRPr="00614B7A" w:rsidRDefault="00A85D8A" w:rsidP="00A85D8A">
      <w:pPr>
        <w:pStyle w:val="EW"/>
      </w:pPr>
      <w:r w:rsidRPr="00614B7A">
        <w:t>PIXIT</w:t>
      </w:r>
      <w:r w:rsidRPr="00614B7A">
        <w:tab/>
        <w:t>Protocol Implementation e</w:t>
      </w:r>
      <w:r w:rsidRPr="00614B7A">
        <w:rPr>
          <w:lang w:eastAsia="zh-CN"/>
        </w:rPr>
        <w:t>X</w:t>
      </w:r>
      <w:r w:rsidRPr="00614B7A">
        <w:t>tra Information for Testing</w:t>
      </w:r>
    </w:p>
    <w:p w14:paraId="20E5BC9E" w14:textId="77777777" w:rsidR="00A85D8A" w:rsidRPr="00614B7A" w:rsidRDefault="00A85D8A" w:rsidP="00A85D8A">
      <w:pPr>
        <w:pStyle w:val="EW"/>
      </w:pPr>
      <w:r w:rsidRPr="00614B7A">
        <w:t>PRACH</w:t>
      </w:r>
      <w:r w:rsidRPr="00614B7A">
        <w:tab/>
        <w:t>Physical Random Access Channel</w:t>
      </w:r>
    </w:p>
    <w:p w14:paraId="2881C6CD" w14:textId="77777777" w:rsidR="00A85D8A" w:rsidRPr="00614B7A" w:rsidRDefault="00A85D8A" w:rsidP="00A85D8A">
      <w:pPr>
        <w:pStyle w:val="EW"/>
      </w:pPr>
      <w:r w:rsidRPr="00614B7A">
        <w:t>RLM</w:t>
      </w:r>
      <w:r w:rsidRPr="00614B7A">
        <w:tab/>
        <w:t>Radio Link Monitoring</w:t>
      </w:r>
    </w:p>
    <w:p w14:paraId="15B4724E" w14:textId="77777777" w:rsidR="00A85D8A" w:rsidRPr="00614B7A" w:rsidRDefault="00A85D8A" w:rsidP="00A85D8A">
      <w:pPr>
        <w:pStyle w:val="EW"/>
      </w:pPr>
      <w:r w:rsidRPr="00614B7A">
        <w:t>RRM</w:t>
      </w:r>
      <w:r w:rsidRPr="00614B7A">
        <w:tab/>
        <w:t>Radio Resource Management</w:t>
      </w:r>
    </w:p>
    <w:p w14:paraId="4691C6EB" w14:textId="77777777" w:rsidR="00A85D8A" w:rsidRPr="00614B7A" w:rsidRDefault="00A85D8A" w:rsidP="00A85D8A">
      <w:pPr>
        <w:pStyle w:val="EW"/>
      </w:pPr>
      <w:r w:rsidRPr="00614B7A">
        <w:t>SA</w:t>
      </w:r>
      <w:r w:rsidRPr="00614B7A">
        <w:tab/>
        <w:t>Standalone</w:t>
      </w:r>
    </w:p>
    <w:p w14:paraId="61890221" w14:textId="77777777" w:rsidR="00A85D8A" w:rsidRPr="00614B7A" w:rsidRDefault="00A85D8A" w:rsidP="00A85D8A">
      <w:pPr>
        <w:pStyle w:val="EW"/>
        <w:rPr>
          <w:lang w:eastAsia="zh-CN"/>
        </w:rPr>
      </w:pPr>
      <w:r w:rsidRPr="00614B7A">
        <w:t>SCS</w:t>
      </w:r>
      <w:r w:rsidRPr="00614B7A">
        <w:tab/>
        <w:t>System Conformance Statement</w:t>
      </w:r>
    </w:p>
    <w:p w14:paraId="6023A73E" w14:textId="77777777" w:rsidR="00A85D8A" w:rsidRPr="00614B7A" w:rsidRDefault="00A85D8A" w:rsidP="00A85D8A">
      <w:pPr>
        <w:pStyle w:val="EW"/>
      </w:pPr>
      <w:r w:rsidRPr="00614B7A">
        <w:rPr>
          <w:lang w:eastAsia="zh-CN"/>
        </w:rPr>
        <w:t>SUL</w:t>
      </w:r>
      <w:r w:rsidRPr="00614B7A">
        <w:rPr>
          <w:lang w:eastAsia="zh-CN"/>
        </w:rPr>
        <w:tab/>
      </w:r>
      <w:r w:rsidRPr="00614B7A">
        <w:t xml:space="preserve">Supplementary </w:t>
      </w:r>
      <w:r w:rsidRPr="00614B7A">
        <w:rPr>
          <w:lang w:eastAsia="zh-CN"/>
        </w:rPr>
        <w:t>U</w:t>
      </w:r>
      <w:r w:rsidRPr="00614B7A">
        <w:t>p</w:t>
      </w:r>
      <w:r w:rsidRPr="00614B7A">
        <w:rPr>
          <w:lang w:eastAsia="zh-CN"/>
        </w:rPr>
        <w:t>L</w:t>
      </w:r>
      <w:r w:rsidRPr="00614B7A">
        <w:t>ink</w:t>
      </w:r>
    </w:p>
    <w:p w14:paraId="52D3EE02" w14:textId="77777777" w:rsidR="00A85D8A" w:rsidRPr="00614B7A" w:rsidRDefault="00A85D8A" w:rsidP="00A85D8A">
      <w:pPr>
        <w:pStyle w:val="EW"/>
        <w:rPr>
          <w:lang w:eastAsia="zh-CN"/>
        </w:rPr>
      </w:pPr>
      <w:r w:rsidRPr="00614B7A">
        <w:t>TC</w:t>
      </w:r>
      <w:r w:rsidRPr="00614B7A">
        <w:tab/>
        <w:t>Test Case</w:t>
      </w:r>
    </w:p>
    <w:p w14:paraId="275E9F91" w14:textId="77777777" w:rsidR="00A85D8A" w:rsidRPr="00614B7A" w:rsidRDefault="00A85D8A" w:rsidP="00A85D8A">
      <w:pPr>
        <w:pStyle w:val="EW"/>
      </w:pPr>
      <w:r w:rsidRPr="00614B7A">
        <w:t>TRP</w:t>
      </w:r>
      <w:r w:rsidRPr="00614B7A">
        <w:rPr>
          <w:lang w:eastAsia="zh-CN"/>
        </w:rPr>
        <w:tab/>
        <w:t>Total Radiated Power</w:t>
      </w:r>
    </w:p>
    <w:p w14:paraId="741C332C" w14:textId="77777777" w:rsidR="00A85D8A" w:rsidRPr="00614B7A" w:rsidRDefault="00A85D8A" w:rsidP="00A85D8A">
      <w:pPr>
        <w:pStyle w:val="EW"/>
      </w:pPr>
      <w:r w:rsidRPr="00614B7A">
        <w:t>UEUT</w:t>
      </w:r>
      <w:r w:rsidRPr="00614B7A">
        <w:tab/>
        <w:t>User Equipment Under Test</w:t>
      </w:r>
    </w:p>
    <w:p w14:paraId="78E41358" w14:textId="77777777" w:rsidR="00A85D8A" w:rsidRPr="00614B7A" w:rsidRDefault="00A85D8A" w:rsidP="00A85D8A">
      <w:pPr>
        <w:pStyle w:val="EW"/>
      </w:pPr>
      <w:r w:rsidRPr="00614B7A">
        <w:t>UL MIMO</w:t>
      </w:r>
      <w:r w:rsidRPr="00614B7A">
        <w:tab/>
      </w:r>
      <w:r w:rsidRPr="00614B7A">
        <w:rPr>
          <w:rFonts w:eastAsia="PMingLiU"/>
          <w:lang w:eastAsia="zh-TW"/>
        </w:rPr>
        <w:t>Uplink Multiple Antenna transmission</w:t>
      </w:r>
    </w:p>
    <w:p w14:paraId="60C71A9E" w14:textId="77777777" w:rsidR="00A85D8A" w:rsidRPr="00614B7A" w:rsidRDefault="00A85D8A" w:rsidP="00A85D8A">
      <w:pPr>
        <w:pStyle w:val="EW"/>
      </w:pPr>
      <w:r w:rsidRPr="00614B7A">
        <w:t>V2X</w:t>
      </w:r>
      <w:r w:rsidRPr="00614B7A">
        <w:tab/>
        <w:t>Vehicle to Everything</w:t>
      </w:r>
    </w:p>
    <w:p w14:paraId="5154FEC8" w14:textId="77777777" w:rsidR="00A85D8A" w:rsidRPr="00614B7A" w:rsidRDefault="00A85D8A" w:rsidP="00A85D8A">
      <w:pPr>
        <w:pStyle w:val="Heading1"/>
      </w:pPr>
      <w:bookmarkStart w:id="55" w:name="_Toc20936805"/>
      <w:bookmarkStart w:id="56" w:name="_Toc36713250"/>
      <w:bookmarkStart w:id="57" w:name="_Toc36713653"/>
      <w:bookmarkStart w:id="58" w:name="_Toc52217966"/>
      <w:bookmarkStart w:id="59" w:name="_Toc58499578"/>
      <w:bookmarkStart w:id="60" w:name="_Toc68538435"/>
      <w:bookmarkStart w:id="61" w:name="_Toc75510018"/>
      <w:bookmarkStart w:id="62" w:name="_Toc90971496"/>
      <w:bookmarkStart w:id="63" w:name="_Toc100158404"/>
      <w:r w:rsidRPr="00614B7A">
        <w:t>4</w:t>
      </w:r>
      <w:r w:rsidRPr="00614B7A">
        <w:tab/>
        <w:t>Recommended test case applicability</w:t>
      </w:r>
      <w:bookmarkEnd w:id="55"/>
      <w:bookmarkEnd w:id="56"/>
      <w:bookmarkEnd w:id="57"/>
      <w:bookmarkEnd w:id="58"/>
      <w:bookmarkEnd w:id="59"/>
      <w:bookmarkEnd w:id="60"/>
      <w:bookmarkEnd w:id="61"/>
      <w:bookmarkEnd w:id="62"/>
      <w:bookmarkEnd w:id="63"/>
    </w:p>
    <w:p w14:paraId="44BF2143" w14:textId="77777777" w:rsidR="00A85D8A" w:rsidRPr="00614B7A" w:rsidRDefault="00A85D8A" w:rsidP="00A85D8A">
      <w:r w:rsidRPr="00614B7A">
        <w:t xml:space="preserve">The applicability of each individual test is identified in the tables 4.1.1-1 / 4.1.2-1 / 4.1.3-1 / 4.1.4-1 / </w:t>
      </w:r>
      <w:r w:rsidRPr="00614B7A">
        <w:rPr>
          <w:lang w:eastAsia="zh-CN"/>
        </w:rPr>
        <w:t>4.2-1 / 4.2-2 / 4.2-3 / 4.2-4</w:t>
      </w:r>
      <w:r w:rsidRPr="00614B7A">
        <w:t>. This is just a recommendation based on the purpose for which the test case was written.</w:t>
      </w:r>
    </w:p>
    <w:p w14:paraId="736BE2AD" w14:textId="77777777" w:rsidR="00A85D8A" w:rsidRPr="00614B7A" w:rsidRDefault="00A85D8A" w:rsidP="00A85D8A">
      <w:r w:rsidRPr="00614B7A">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0CE3F0CD" w14:textId="77777777" w:rsidR="00A85D8A" w:rsidRPr="00614B7A" w:rsidRDefault="00A85D8A" w:rsidP="00A85D8A">
      <w:r w:rsidRPr="00614B7A">
        <w:t xml:space="preserve">Selection criteria of tested bands </w:t>
      </w:r>
      <w:r w:rsidRPr="00614B7A">
        <w:rPr>
          <w:lang w:eastAsia="zh-CN"/>
        </w:rPr>
        <w:t>and tested CA configurations</w:t>
      </w:r>
      <w:r w:rsidRPr="00614B7A">
        <w:t xml:space="preserve"> for each applicable test is formally expressed using group theory based on parameters (ICS) included in annex A of TS 38.508-2 [</w:t>
      </w:r>
      <w:r w:rsidRPr="00614B7A">
        <w:rPr>
          <w:lang w:eastAsia="zh-CN"/>
        </w:rPr>
        <w:t>8</w:t>
      </w:r>
      <w:r w:rsidRPr="00614B7A">
        <w:t>]</w:t>
      </w:r>
      <w:r w:rsidRPr="00614B7A">
        <w:rPr>
          <w:lang w:eastAsia="zh-CN"/>
        </w:rPr>
        <w:t xml:space="preserve"> without reference</w:t>
      </w:r>
      <w:r w:rsidRPr="00614B7A">
        <w:t>.</w:t>
      </w:r>
    </w:p>
    <w:p w14:paraId="1F9995F5" w14:textId="77777777" w:rsidR="00A85D8A" w:rsidRPr="00614B7A" w:rsidRDefault="00A85D8A" w:rsidP="00A85D8A">
      <w:pPr>
        <w:rPr>
          <w:lang w:eastAsia="zh-CN"/>
        </w:rPr>
      </w:pPr>
      <w:r w:rsidRPr="00614B7A">
        <w:lastRenderedPageBreak/>
        <w:t>Additional information related to the Test Case (TC), e.g. affecting its dynamic behaviour or its execution may be provided as well</w:t>
      </w:r>
      <w:r w:rsidRPr="00614B7A">
        <w:rPr>
          <w:lang w:eastAsia="zh-CN"/>
        </w:rPr>
        <w:t>.</w:t>
      </w:r>
    </w:p>
    <w:p w14:paraId="621A954B" w14:textId="77777777" w:rsidR="00A85D8A" w:rsidRPr="00614B7A" w:rsidRDefault="00A85D8A" w:rsidP="00A85D8A">
      <w:r w:rsidRPr="00614B7A">
        <w:t xml:space="preserve">The columns in tables 4.1.1-1 / 4.1.2-1 / 4.1.3-1 / 4.1.4-1 / </w:t>
      </w:r>
      <w:r w:rsidRPr="00614B7A">
        <w:rPr>
          <w:lang w:eastAsia="zh-CN"/>
        </w:rPr>
        <w:t>4.2-1 / 4.2-2 / 4.2-3 / 4.2-4</w:t>
      </w:r>
      <w:r w:rsidRPr="00614B7A">
        <w:t xml:space="preserve"> have the following meaning:</w:t>
      </w:r>
    </w:p>
    <w:p w14:paraId="30DE4E6A" w14:textId="77777777" w:rsidR="00A85D8A" w:rsidRPr="00614B7A" w:rsidRDefault="00A85D8A" w:rsidP="00A85D8A">
      <w:pPr>
        <w:pStyle w:val="H6"/>
      </w:pPr>
      <w:r w:rsidRPr="00614B7A">
        <w:t>Clause</w:t>
      </w:r>
    </w:p>
    <w:p w14:paraId="5B730F20" w14:textId="77777777" w:rsidR="00A85D8A" w:rsidRPr="00614B7A" w:rsidRDefault="00A85D8A" w:rsidP="00A85D8A">
      <w:r w:rsidRPr="00614B7A">
        <w:t>The clause column indicates the clause number in TS 38.521-1 [1], TS 38.521-2</w:t>
      </w:r>
      <w:r w:rsidRPr="00614B7A">
        <w:rPr>
          <w:lang w:eastAsia="zh-CN"/>
        </w:rPr>
        <w:t xml:space="preserve"> </w:t>
      </w:r>
      <w:r w:rsidRPr="00614B7A">
        <w:t>[2], TS 38.521-3</w:t>
      </w:r>
      <w:r w:rsidRPr="00614B7A">
        <w:rPr>
          <w:lang w:eastAsia="zh-CN"/>
        </w:rPr>
        <w:t xml:space="preserve"> </w:t>
      </w:r>
      <w:r w:rsidRPr="00614B7A">
        <w:t>[3], TS 38.521-4</w:t>
      </w:r>
      <w:r w:rsidRPr="00614B7A">
        <w:rPr>
          <w:lang w:eastAsia="zh-CN"/>
        </w:rPr>
        <w:t xml:space="preserve"> </w:t>
      </w:r>
      <w:r w:rsidRPr="00614B7A">
        <w:t>[4] and TS 38.533</w:t>
      </w:r>
      <w:r w:rsidRPr="00614B7A">
        <w:rPr>
          <w:lang w:eastAsia="zh-CN"/>
        </w:rPr>
        <w:t xml:space="preserve"> </w:t>
      </w:r>
      <w:r w:rsidRPr="00614B7A">
        <w:t>[5] that contains the test body.</w:t>
      </w:r>
    </w:p>
    <w:p w14:paraId="68181790" w14:textId="77777777" w:rsidR="00A85D8A" w:rsidRPr="00614B7A" w:rsidRDefault="00A85D8A" w:rsidP="00A85D8A">
      <w:pPr>
        <w:pStyle w:val="H6"/>
      </w:pPr>
      <w:r w:rsidRPr="00614B7A">
        <w:t>TC Title</w:t>
      </w:r>
    </w:p>
    <w:p w14:paraId="7F4CE073" w14:textId="77777777" w:rsidR="00A85D8A" w:rsidRPr="00614B7A" w:rsidRDefault="00A85D8A" w:rsidP="00A85D8A">
      <w:r w:rsidRPr="00614B7A">
        <w:t>The TC Title column describes the name of the test and contains the clause title of the clause in TS 38.521-1 [1], TS 38.521-2</w:t>
      </w:r>
      <w:r w:rsidRPr="00614B7A">
        <w:rPr>
          <w:lang w:eastAsia="zh-CN"/>
        </w:rPr>
        <w:t xml:space="preserve"> </w:t>
      </w:r>
      <w:r w:rsidRPr="00614B7A">
        <w:t>[2], TS 38.521-3</w:t>
      </w:r>
      <w:r w:rsidRPr="00614B7A">
        <w:rPr>
          <w:lang w:eastAsia="zh-CN"/>
        </w:rPr>
        <w:t xml:space="preserve"> </w:t>
      </w:r>
      <w:r w:rsidRPr="00614B7A">
        <w:t>[3], TS 38.521-4</w:t>
      </w:r>
      <w:r w:rsidRPr="00614B7A">
        <w:rPr>
          <w:lang w:eastAsia="zh-CN"/>
        </w:rPr>
        <w:t xml:space="preserve"> </w:t>
      </w:r>
      <w:r w:rsidRPr="00614B7A">
        <w:t>[4] and TS 38.533</w:t>
      </w:r>
      <w:r w:rsidRPr="00614B7A">
        <w:rPr>
          <w:lang w:eastAsia="zh-CN"/>
        </w:rPr>
        <w:t xml:space="preserve"> </w:t>
      </w:r>
      <w:r w:rsidRPr="00614B7A">
        <w:t>[5] that contains the test body.</w:t>
      </w:r>
    </w:p>
    <w:p w14:paraId="434BA69F" w14:textId="77777777" w:rsidR="00A85D8A" w:rsidRPr="00614B7A" w:rsidRDefault="00A85D8A" w:rsidP="00A85D8A">
      <w:pPr>
        <w:pStyle w:val="H6"/>
      </w:pPr>
      <w:r w:rsidRPr="00614B7A">
        <w:t>Release</w:t>
      </w:r>
    </w:p>
    <w:p w14:paraId="4843EB91" w14:textId="77777777" w:rsidR="00A85D8A" w:rsidRPr="00614B7A" w:rsidRDefault="00A85D8A" w:rsidP="00A85D8A">
      <w:r w:rsidRPr="00614B7A">
        <w:t>The release column indicates the earliest release from which each test case is applicable. It may also indicate a range of releases or a single release to which a test case is applicable.</w:t>
      </w:r>
    </w:p>
    <w:p w14:paraId="70B0F04A" w14:textId="77777777" w:rsidR="00A85D8A" w:rsidRPr="00614B7A" w:rsidRDefault="00A85D8A" w:rsidP="00A85D8A">
      <w:pPr>
        <w:pStyle w:val="H6"/>
      </w:pPr>
      <w:r w:rsidRPr="00614B7A">
        <w:t>Applicability - Condition</w:t>
      </w:r>
    </w:p>
    <w:p w14:paraId="4EFF462F" w14:textId="77777777" w:rsidR="00A85D8A" w:rsidRPr="00614B7A" w:rsidRDefault="00A85D8A" w:rsidP="00A85D8A">
      <w:r w:rsidRPr="00614B7A">
        <w:t>The following notations are used for the applicability column:</w:t>
      </w:r>
    </w:p>
    <w:p w14:paraId="32346A4B" w14:textId="77777777" w:rsidR="00A85D8A" w:rsidRPr="00614B7A" w:rsidRDefault="00A85D8A" w:rsidP="00A85D8A">
      <w:pPr>
        <w:pStyle w:val="EX"/>
      </w:pPr>
      <w:r w:rsidRPr="00614B7A">
        <w:t>R</w:t>
      </w:r>
      <w:r w:rsidRPr="00614B7A">
        <w:tab/>
        <w:t>recommended - the test case is recommended to all terminals supporting NR</w:t>
      </w:r>
    </w:p>
    <w:p w14:paraId="1FDE8455" w14:textId="77777777" w:rsidR="00A85D8A" w:rsidRPr="00614B7A" w:rsidRDefault="00A85D8A" w:rsidP="00A85D8A">
      <w:pPr>
        <w:pStyle w:val="EX"/>
      </w:pPr>
      <w:r w:rsidRPr="00614B7A">
        <w:t>O</w:t>
      </w:r>
      <w:r w:rsidRPr="00614B7A">
        <w:tab/>
        <w:t>optional - the test case is optional</w:t>
      </w:r>
    </w:p>
    <w:p w14:paraId="3687767D" w14:textId="77777777" w:rsidR="00A85D8A" w:rsidRPr="00614B7A" w:rsidRDefault="00A85D8A" w:rsidP="00A85D8A">
      <w:pPr>
        <w:pStyle w:val="EX"/>
      </w:pPr>
      <w:bookmarkStart w:id="64" w:name="OLE_LINK2"/>
      <w:bookmarkStart w:id="65" w:name="OLE_LINK3"/>
      <w:r w:rsidRPr="00614B7A">
        <w:t>N/A</w:t>
      </w:r>
      <w:r w:rsidRPr="00614B7A">
        <w:tab/>
        <w:t>not applicable - in the given context, the test case is not recommended.</w:t>
      </w:r>
    </w:p>
    <w:bookmarkEnd w:id="64"/>
    <w:bookmarkEnd w:id="65"/>
    <w:p w14:paraId="05D96970" w14:textId="77777777" w:rsidR="00A85D8A" w:rsidRPr="00614B7A" w:rsidRDefault="00A85D8A" w:rsidP="00A85D8A">
      <w:pPr>
        <w:pStyle w:val="EX"/>
      </w:pPr>
      <w:r w:rsidRPr="00614B7A">
        <w:t>Ci</w:t>
      </w:r>
      <w:r w:rsidRPr="00614B7A">
        <w:tab/>
        <w:t xml:space="preserve">conditional - the test is recommended ("R") or not ("N/A") depending on the support of other items. "i" is an integer identifying a unique conditional status expression which is defined </w:t>
      </w:r>
      <w:r w:rsidRPr="00614B7A">
        <w:rPr>
          <w:bCs/>
          <w:lang w:eastAsia="zh-CN"/>
        </w:rPr>
        <w:t>in Table 4.0-1</w:t>
      </w:r>
      <w:r w:rsidRPr="00614B7A">
        <w:t>. For nested conditional expressions, the syntax "IF ... THEN (IF ... THEN ... ELSE...) ELSE ..." is used to avoid ambiguities.</w:t>
      </w:r>
    </w:p>
    <w:p w14:paraId="00AEA0DE" w14:textId="77777777" w:rsidR="00A85D8A" w:rsidRPr="00614B7A" w:rsidRDefault="00A85D8A" w:rsidP="00A85D8A">
      <w:pPr>
        <w:pStyle w:val="H6"/>
      </w:pPr>
      <w:r w:rsidRPr="00614B7A">
        <w:t>Applicability - Comment</w:t>
      </w:r>
    </w:p>
    <w:p w14:paraId="465E1A72" w14:textId="77777777" w:rsidR="00A85D8A" w:rsidRPr="00614B7A" w:rsidRDefault="00A85D8A" w:rsidP="00A85D8A">
      <w:r w:rsidRPr="00614B7A">
        <w:t>This comment column contains a verbal description of the condition included in the applicability column.</w:t>
      </w:r>
    </w:p>
    <w:p w14:paraId="2329714A" w14:textId="77777777" w:rsidR="00A85D8A" w:rsidRPr="00614B7A" w:rsidRDefault="00A85D8A" w:rsidP="00A85D8A">
      <w:pPr>
        <w:pStyle w:val="H6"/>
      </w:pPr>
      <w:r w:rsidRPr="00614B7A">
        <w:t>Tested Bands / CA/DC Configurations Selection</w:t>
      </w:r>
    </w:p>
    <w:p w14:paraId="07EBFC14" w14:textId="77777777" w:rsidR="00A85D8A" w:rsidRPr="00614B7A" w:rsidRDefault="00A85D8A" w:rsidP="00A85D8A">
      <w:r w:rsidRPr="00614B7A">
        <w:t>This column defines a set of bands / CA/DC Configurations the test is to be run for, if the test is applicable. If the set is empty, the test is considered as not applicable.</w:t>
      </w:r>
    </w:p>
    <w:p w14:paraId="033236BA" w14:textId="77777777" w:rsidR="00A85D8A" w:rsidRPr="00614B7A" w:rsidRDefault="00A85D8A" w:rsidP="00A85D8A">
      <w:r w:rsidRPr="00614B7A">
        <w:t>The following notations are used in the tested bands selection column:</w:t>
      </w:r>
    </w:p>
    <w:p w14:paraId="386A3E89" w14:textId="77777777" w:rsidR="00A85D8A" w:rsidRPr="00614B7A" w:rsidRDefault="00A85D8A" w:rsidP="00A85D8A">
      <w:pPr>
        <w:pStyle w:val="EX"/>
      </w:pPr>
      <w:r w:rsidRPr="00614B7A">
        <w:t>Di</w:t>
      </w:r>
      <w:r w:rsidRPr="00614B7A">
        <w:tab/>
        <w:t>Derive the set based on Band Selection Criteria Di defined in table 4.0-2.</w:t>
      </w:r>
    </w:p>
    <w:p w14:paraId="5EEDD3C1" w14:textId="77777777" w:rsidR="00A85D8A" w:rsidRPr="00614B7A" w:rsidRDefault="00A85D8A" w:rsidP="00A85D8A">
      <w:pPr>
        <w:pStyle w:val="EX"/>
      </w:pPr>
      <w:r w:rsidRPr="00614B7A">
        <w:t>Ei</w:t>
      </w:r>
      <w:r w:rsidRPr="00614B7A">
        <w:tab/>
        <w:t>Derive the set based on CA/DC Configurations Selection Criteria Ei defined in table 4.0-3.</w:t>
      </w:r>
    </w:p>
    <w:p w14:paraId="64E1769E" w14:textId="77777777" w:rsidR="00A85D8A" w:rsidRPr="00614B7A" w:rsidRDefault="00A85D8A" w:rsidP="00A85D8A">
      <w:pPr>
        <w:pStyle w:val="EX"/>
      </w:pPr>
      <w:r w:rsidRPr="00614B7A">
        <w:t>TBD</w:t>
      </w:r>
      <w:r w:rsidRPr="00614B7A">
        <w:tab/>
        <w:t xml:space="preserve">Band selection not defined at this time, in the meantime test all Bands / CA/DC Configurations </w:t>
      </w:r>
    </w:p>
    <w:p w14:paraId="38906DA1" w14:textId="77777777" w:rsidR="00A85D8A" w:rsidRPr="00614B7A" w:rsidRDefault="00A85D8A" w:rsidP="00A85D8A">
      <w:pPr>
        <w:pStyle w:val="EX"/>
      </w:pPr>
      <w:r w:rsidRPr="00614B7A">
        <w:t>Text</w:t>
      </w:r>
      <w:r w:rsidRPr="00614B7A">
        <w:tab/>
        <w:t>For more complex selection criteria, or if the criteria are already specified somewhere else in the spec, text reference to the clause is given.</w:t>
      </w:r>
    </w:p>
    <w:p w14:paraId="17CA985A" w14:textId="77777777" w:rsidR="00A85D8A" w:rsidRPr="00614B7A" w:rsidRDefault="00A85D8A" w:rsidP="00A85D8A">
      <w:pPr>
        <w:pStyle w:val="H6"/>
      </w:pPr>
      <w:r w:rsidRPr="00614B7A">
        <w:t>Branch</w:t>
      </w:r>
    </w:p>
    <w:p w14:paraId="52436686" w14:textId="77777777" w:rsidR="00A85D8A" w:rsidRPr="00614B7A" w:rsidRDefault="00A85D8A" w:rsidP="00A85D8A">
      <w:r w:rsidRPr="00614B7A">
        <w:t>This column contains indication if the test case may perform differently depending on the UE capabilities.</w:t>
      </w:r>
    </w:p>
    <w:p w14:paraId="7EC0F47F" w14:textId="77777777" w:rsidR="00A85D8A" w:rsidRPr="00614B7A" w:rsidRDefault="00A85D8A" w:rsidP="00A85D8A">
      <w:pPr>
        <w:pStyle w:val="NO"/>
        <w:rPr>
          <w:rFonts w:eastAsia="SimSun"/>
          <w:lang w:eastAsia="zh-CN"/>
        </w:rPr>
      </w:pPr>
      <w:r w:rsidRPr="00614B7A">
        <w:t>NOTE 1:</w:t>
      </w:r>
      <w:r w:rsidRPr="00614B7A">
        <w:tab/>
      </w:r>
      <w:r w:rsidRPr="00614B7A">
        <w:rPr>
          <w:rFonts w:eastAsia="SimSun"/>
          <w:lang w:eastAsia="zh-CN"/>
        </w:rPr>
        <w:t>Void</w:t>
      </w:r>
      <w:r w:rsidRPr="00614B7A">
        <w:t>.</w:t>
      </w:r>
    </w:p>
    <w:p w14:paraId="4B70B9D3" w14:textId="77777777" w:rsidR="00A85D8A" w:rsidRPr="00614B7A" w:rsidRDefault="00A85D8A" w:rsidP="00A85D8A">
      <w:pPr>
        <w:pStyle w:val="NO"/>
      </w:pPr>
      <w:r w:rsidRPr="00614B7A">
        <w:t>NOTE 2:</w:t>
      </w:r>
      <w:r w:rsidRPr="00614B7A">
        <w:tab/>
      </w:r>
      <w:r w:rsidRPr="00614B7A">
        <w:rPr>
          <w:rFonts w:eastAsia="SimSun"/>
          <w:lang w:eastAsia="zh-CN"/>
        </w:rPr>
        <w:t>Void</w:t>
      </w:r>
      <w:r w:rsidRPr="00614B7A">
        <w:t>.</w:t>
      </w:r>
    </w:p>
    <w:p w14:paraId="3E95C013" w14:textId="77777777" w:rsidR="00A85D8A" w:rsidRPr="00614B7A" w:rsidRDefault="00A85D8A" w:rsidP="00A85D8A">
      <w:pPr>
        <w:pStyle w:val="H6"/>
      </w:pPr>
      <w:r w:rsidRPr="00614B7A">
        <w:t>Additional Information</w:t>
      </w:r>
    </w:p>
    <w:p w14:paraId="11F66C60" w14:textId="77777777" w:rsidR="00A85D8A" w:rsidRPr="00614B7A" w:rsidRDefault="00A85D8A" w:rsidP="00A85D8A">
      <w:pPr>
        <w:rPr>
          <w:rFonts w:eastAsia="SimSun"/>
          <w:lang w:eastAsia="zh-CN"/>
        </w:rPr>
      </w:pPr>
      <w:r w:rsidRPr="00614B7A">
        <w:t>This column contains indication if the test case may perform differently depending on the UE capabilities</w:t>
      </w:r>
      <w:r w:rsidRPr="00614B7A">
        <w:rPr>
          <w:rFonts w:eastAsia="SimSun"/>
          <w:lang w:eastAsia="zh-CN"/>
        </w:rPr>
        <w:t xml:space="preserve"> and the measurement execution</w:t>
      </w:r>
      <w:r w:rsidRPr="00614B7A">
        <w:t>.</w:t>
      </w:r>
    </w:p>
    <w:p w14:paraId="35A85FB0" w14:textId="77777777" w:rsidR="00A85D8A" w:rsidRPr="00614B7A" w:rsidRDefault="00A85D8A" w:rsidP="00A85D8A">
      <w:pPr>
        <w:rPr>
          <w:rFonts w:eastAsia="SimSun"/>
          <w:lang w:eastAsia="zh-CN"/>
        </w:rPr>
      </w:pPr>
      <w:r w:rsidRPr="00614B7A">
        <w:rPr>
          <w:rFonts w:eastAsia="SimSun"/>
          <w:lang w:eastAsia="zh-CN"/>
        </w:rPr>
        <w:lastRenderedPageBreak/>
        <w:t>This column also contains indication of the completion status of the test case.</w:t>
      </w:r>
    </w:p>
    <w:p w14:paraId="176BC15A" w14:textId="77777777" w:rsidR="00A85D8A" w:rsidRPr="00614B7A" w:rsidRDefault="00A85D8A" w:rsidP="00A85D8A">
      <w:pPr>
        <w:pStyle w:val="Heading2"/>
        <w:rPr>
          <w:lang w:eastAsia="zh-TW"/>
        </w:rPr>
      </w:pPr>
      <w:bookmarkStart w:id="66" w:name="_Toc36713251"/>
      <w:bookmarkStart w:id="67" w:name="_Toc36713654"/>
      <w:bookmarkStart w:id="68" w:name="_Toc52217967"/>
      <w:bookmarkStart w:id="69" w:name="_Toc58499579"/>
      <w:bookmarkStart w:id="70" w:name="_Toc68538436"/>
      <w:bookmarkStart w:id="71" w:name="_Toc75510019"/>
      <w:bookmarkStart w:id="72" w:name="_Toc90971497"/>
      <w:bookmarkStart w:id="73" w:name="_Toc100158405"/>
      <w:bookmarkStart w:id="74" w:name="_Toc20936806"/>
      <w:r w:rsidRPr="00614B7A">
        <w:rPr>
          <w:lang w:eastAsia="zh-TW"/>
        </w:rPr>
        <w:t>4.0</w:t>
      </w:r>
      <w:r w:rsidRPr="00614B7A">
        <w:rPr>
          <w:lang w:eastAsia="zh-TW"/>
        </w:rPr>
        <w:tab/>
        <w:t>Test case conditions and selection criteria</w:t>
      </w:r>
      <w:bookmarkEnd w:id="66"/>
      <w:bookmarkEnd w:id="67"/>
      <w:bookmarkEnd w:id="68"/>
      <w:bookmarkEnd w:id="69"/>
      <w:bookmarkEnd w:id="70"/>
      <w:bookmarkEnd w:id="71"/>
      <w:bookmarkEnd w:id="72"/>
      <w:bookmarkEnd w:id="73"/>
    </w:p>
    <w:p w14:paraId="1BE54814" w14:textId="77777777" w:rsidR="00A85D8A" w:rsidRPr="00614B7A" w:rsidRDefault="00A85D8A" w:rsidP="00A85D8A">
      <w:pPr>
        <w:rPr>
          <w:lang w:eastAsia="zh-TW"/>
        </w:rPr>
      </w:pPr>
      <w:r w:rsidRPr="00614B7A">
        <w:t xml:space="preserve">For the purposes of the present document, the </w:t>
      </w:r>
      <w:r w:rsidRPr="00614B7A">
        <w:rPr>
          <w:rFonts w:eastAsia="SimSun"/>
          <w:lang w:eastAsia="zh-CN"/>
        </w:rPr>
        <w:t>applicability of conformance</w:t>
      </w:r>
      <w:r w:rsidRPr="00614B7A">
        <w:t xml:space="preserve"> test case</w:t>
      </w:r>
      <w:r w:rsidRPr="00614B7A">
        <w:rPr>
          <w:rFonts w:eastAsia="SimSun"/>
          <w:lang w:eastAsia="zh-CN"/>
        </w:rPr>
        <w:t>s</w:t>
      </w:r>
      <w:r w:rsidRPr="00614B7A">
        <w:t xml:space="preserve"> conditions given in Table 4.0-</w:t>
      </w:r>
      <w:r w:rsidRPr="00614B7A">
        <w:rPr>
          <w:rFonts w:eastAsia="SimSun"/>
          <w:lang w:eastAsia="zh-CN"/>
        </w:rPr>
        <w:t>1</w:t>
      </w:r>
      <w:r w:rsidRPr="00614B7A">
        <w:t xml:space="preserve"> apply</w:t>
      </w:r>
      <w:r w:rsidRPr="00614B7A">
        <w:rPr>
          <w:rFonts w:eastAsia="SimSun"/>
          <w:lang w:eastAsia="zh-CN"/>
        </w:rPr>
        <w:t>.</w:t>
      </w:r>
      <w:r w:rsidRPr="00614B7A">
        <w:t xml:space="preserve"> The </w:t>
      </w:r>
      <w:r w:rsidRPr="00614B7A">
        <w:rPr>
          <w:rFonts w:eastAsia="SimSun"/>
          <w:lang w:eastAsia="zh-CN"/>
        </w:rPr>
        <w:t>tested bands selection criteria</w:t>
      </w:r>
      <w:r w:rsidRPr="00614B7A">
        <w:t xml:space="preserve"> given in Table 4.0-</w:t>
      </w:r>
      <w:r w:rsidRPr="00614B7A">
        <w:rPr>
          <w:rFonts w:eastAsia="SimSun"/>
          <w:lang w:eastAsia="zh-CN"/>
        </w:rPr>
        <w:t>2</w:t>
      </w:r>
      <w:r w:rsidRPr="00614B7A">
        <w:t xml:space="preserve"> apply</w:t>
      </w:r>
      <w:r w:rsidRPr="00614B7A">
        <w:rPr>
          <w:rFonts w:eastAsia="SimSun"/>
          <w:lang w:eastAsia="zh-CN"/>
        </w:rPr>
        <w:t xml:space="preserve">. </w:t>
      </w:r>
      <w:r w:rsidRPr="00614B7A">
        <w:t xml:space="preserve">The </w:t>
      </w:r>
      <w:r w:rsidRPr="00614B7A">
        <w:rPr>
          <w:rFonts w:eastAsia="SimSun"/>
          <w:lang w:eastAsia="zh-CN"/>
        </w:rPr>
        <w:t>tested CA/DC configuration selection criteria</w:t>
      </w:r>
      <w:r w:rsidRPr="00614B7A">
        <w:t xml:space="preserve"> given in Table 4.0-</w:t>
      </w:r>
      <w:r w:rsidRPr="00614B7A">
        <w:rPr>
          <w:rFonts w:eastAsia="SimSun"/>
          <w:lang w:eastAsia="zh-CN"/>
        </w:rPr>
        <w:t>3</w:t>
      </w:r>
      <w:r w:rsidRPr="00614B7A">
        <w:t xml:space="preserve"> apply</w:t>
      </w:r>
      <w:r w:rsidRPr="00614B7A">
        <w:rPr>
          <w:rFonts w:eastAsia="SimSun"/>
          <w:lang w:eastAsia="zh-CN"/>
        </w:rPr>
        <w:t>.</w:t>
      </w:r>
      <w:r w:rsidRPr="00614B7A">
        <w:t xml:space="preserve"> The ICS proforma</w:t>
      </w:r>
      <w:r w:rsidRPr="00614B7A">
        <w:rPr>
          <w:rFonts w:eastAsia="SimSun"/>
          <w:lang w:eastAsia="zh-CN"/>
        </w:rPr>
        <w:t>s</w:t>
      </w:r>
      <w:r w:rsidRPr="00614B7A">
        <w:t xml:space="preserve"> used in Table 4.0-</w:t>
      </w:r>
      <w:r w:rsidRPr="00614B7A">
        <w:rPr>
          <w:rFonts w:eastAsia="SimSun"/>
          <w:lang w:eastAsia="zh-CN"/>
        </w:rPr>
        <w:t>1, Table 4.0-2 and Table 4.0-3</w:t>
      </w:r>
      <w:r w:rsidRPr="00614B7A">
        <w:t xml:space="preserve"> are defined in TS 38.508-2 [8] unless otherwise stated.</w:t>
      </w:r>
    </w:p>
    <w:p w14:paraId="460AEB73" w14:textId="77777777" w:rsidR="00A85D8A" w:rsidRPr="00614B7A" w:rsidRDefault="00A85D8A" w:rsidP="00A85D8A">
      <w:pPr>
        <w:pStyle w:val="TH"/>
      </w:pPr>
      <w:bookmarkStart w:id="75" w:name="_Hlk68458867"/>
      <w:r w:rsidRPr="00614B7A">
        <w:lastRenderedPageBreak/>
        <w:t>Table 4.0-1</w:t>
      </w:r>
      <w:bookmarkEnd w:id="75"/>
      <w:r w:rsidRPr="00614B7A">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85D8A" w:rsidRPr="00614B7A" w14:paraId="50F0CFA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77FDB" w14:textId="77777777" w:rsidR="00A85D8A" w:rsidRPr="00614B7A" w:rsidRDefault="00A85D8A" w:rsidP="00BE3F9E">
            <w:pPr>
              <w:pStyle w:val="TAN"/>
            </w:pPr>
            <w:r w:rsidRPr="00614B7A">
              <w:lastRenderedPageBreak/>
              <w:t>C0</w:t>
            </w:r>
            <w:r w:rsidRPr="00614B7A">
              <w:rPr>
                <w:lang w:eastAsia="zh-CN"/>
              </w:rPr>
              <w:t>01</w:t>
            </w:r>
            <w:r w:rsidRPr="00614B7A">
              <w:tab/>
              <w:t xml:space="preserve">IF </w:t>
            </w:r>
            <w:r w:rsidRPr="00614B7A">
              <w:rPr>
                <w:lang w:eastAsia="zh-CN"/>
              </w:rPr>
              <w:t xml:space="preserve">(A.4.1-1/1 OR A.4.1-1/2) AND A.4.1-2/7 AND A.4.1-3/1 </w:t>
            </w:r>
            <w:r w:rsidRPr="00614B7A">
              <w:t>THEN R ELSE N/A</w:t>
            </w:r>
          </w:p>
        </w:tc>
      </w:tr>
      <w:tr w:rsidR="00A85D8A" w:rsidRPr="00614B7A" w14:paraId="7A0EF11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5BCE87" w14:textId="77777777" w:rsidR="00A85D8A" w:rsidRPr="00614B7A" w:rsidRDefault="00A85D8A" w:rsidP="00BE3F9E">
            <w:pPr>
              <w:pStyle w:val="TAN"/>
            </w:pPr>
            <w:r w:rsidRPr="00614B7A">
              <w:t>C001a</w:t>
            </w:r>
            <w:r w:rsidRPr="00614B7A">
              <w:tab/>
              <w:t>IF (A.4.1-1/1 OR A.4.1-1/2) AND A.4.1-2/7 AND A.4.1-3/1 AND A.4.3.1-7/3 THEN R ELSE N/A</w:t>
            </w:r>
          </w:p>
        </w:tc>
      </w:tr>
      <w:tr w:rsidR="00A85D8A" w:rsidRPr="00614B7A" w14:paraId="1866275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44470A" w14:textId="77777777" w:rsidR="00A85D8A" w:rsidRPr="00614B7A" w:rsidRDefault="00A85D8A" w:rsidP="00BE3F9E">
            <w:pPr>
              <w:pStyle w:val="TAN"/>
            </w:pPr>
            <w:r w:rsidRPr="00614B7A">
              <w:t>C0</w:t>
            </w:r>
            <w:r w:rsidRPr="00614B7A">
              <w:rPr>
                <w:lang w:eastAsia="zh-CN"/>
              </w:rPr>
              <w:t>01b</w:t>
            </w:r>
            <w:r w:rsidRPr="00614B7A">
              <w:tab/>
              <w:t xml:space="preserve">IF </w:t>
            </w:r>
            <w:r w:rsidRPr="00614B7A">
              <w:rPr>
                <w:lang w:eastAsia="zh-CN"/>
              </w:rPr>
              <w:t xml:space="preserve">(A.4.1-1/1 OR A.4.1-1/2) AND A.4.1-2/7 AND A.4.1-3/1 </w:t>
            </w:r>
            <w:r w:rsidRPr="00614B7A">
              <w:t>AND A.4.3.5-1/1</w:t>
            </w:r>
            <w:r w:rsidRPr="00614B7A">
              <w:rPr>
                <w:lang w:eastAsia="zh-CN"/>
              </w:rPr>
              <w:t xml:space="preserve"> </w:t>
            </w:r>
            <w:r w:rsidRPr="00614B7A">
              <w:t>THEN R ELSE N/A</w:t>
            </w:r>
          </w:p>
        </w:tc>
      </w:tr>
      <w:tr w:rsidR="00A85D8A" w:rsidRPr="00614B7A" w14:paraId="58AF3CB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FF42B7" w14:textId="77777777" w:rsidR="00A85D8A" w:rsidRPr="00614B7A" w:rsidRDefault="00A85D8A" w:rsidP="00BE3F9E">
            <w:pPr>
              <w:pStyle w:val="TAN"/>
            </w:pPr>
            <w:r w:rsidRPr="00614B7A">
              <w:t>C001c</w:t>
            </w:r>
            <w:r w:rsidRPr="00614B7A">
              <w:tab/>
              <w:t xml:space="preserve">IF </w:t>
            </w:r>
            <w:r w:rsidRPr="00614B7A">
              <w:rPr>
                <w:lang w:eastAsia="zh-CN"/>
              </w:rPr>
              <w:t xml:space="preserve">(A.4.1-1/1 OR A.4.1-1/2) AND A.4.1-2/7 AND A.4.1-3/1 </w:t>
            </w:r>
            <w:r w:rsidRPr="00614B7A">
              <w:t>AND (A.4.3.1-2/2e OR A.4.3.1-2/12) THEN R ELSE N/A</w:t>
            </w:r>
          </w:p>
        </w:tc>
      </w:tr>
      <w:tr w:rsidR="00A85D8A" w:rsidRPr="00614B7A" w14:paraId="43E4BC8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961AB" w14:textId="7F13BC7A" w:rsidR="00A85D8A" w:rsidRPr="00614B7A" w:rsidRDefault="00A85D8A" w:rsidP="00BE3F9E">
            <w:pPr>
              <w:keepNext/>
              <w:keepLines/>
              <w:spacing w:after="0"/>
              <w:ind w:left="851" w:hanging="851"/>
              <w:rPr>
                <w:rFonts w:ascii="Arial" w:hAnsi="Arial"/>
                <w:sz w:val="18"/>
              </w:rPr>
            </w:pPr>
            <w:r w:rsidRPr="00614B7A">
              <w:rPr>
                <w:rFonts w:ascii="Arial" w:hAnsi="Arial"/>
                <w:sz w:val="18"/>
              </w:rPr>
              <w:t>C001d</w:t>
            </w:r>
            <w:r w:rsidRPr="00614B7A">
              <w:rPr>
                <w:rFonts w:ascii="Arial" w:hAnsi="Arial"/>
                <w:sz w:val="18"/>
              </w:rPr>
              <w:tab/>
              <w:t xml:space="preserve">IF </w:t>
            </w:r>
            <w:r w:rsidRPr="00614B7A">
              <w:rPr>
                <w:rFonts w:ascii="Arial" w:hAnsi="Arial"/>
                <w:sz w:val="18"/>
                <w:lang w:eastAsia="zh-CN"/>
              </w:rPr>
              <w:t xml:space="preserve">(A.4.1-1/1 OR A.4.1-1/2) AND A.4.1-2/7 AND A.4.1-3/1 AND </w:t>
            </w:r>
            <w:r w:rsidRPr="00614B7A">
              <w:rPr>
                <w:rFonts w:ascii="Arial" w:hAnsi="Arial"/>
                <w:sz w:val="18"/>
              </w:rPr>
              <w:t>A.4.3.2-1/QQ) THEN R ELSE N/A</w:t>
            </w:r>
          </w:p>
        </w:tc>
      </w:tr>
      <w:tr w:rsidR="00A85D8A" w:rsidRPr="00614B7A" w14:paraId="2F606DE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208378" w14:textId="77777777" w:rsidR="00A85D8A" w:rsidRPr="00614B7A" w:rsidRDefault="00A85D8A" w:rsidP="00BE3F9E">
            <w:pPr>
              <w:pStyle w:val="TAN"/>
            </w:pPr>
            <w:r w:rsidRPr="00614B7A">
              <w:t>C002</w:t>
            </w:r>
            <w:r w:rsidRPr="00614B7A">
              <w:tab/>
              <w:t>IF (A.4.1-1/1 OR A.4.1-1/2) AND A.4.1-2/7 AND A.4.1-3/1 AND (A.4.1-2/3 OR A.4.1-2/5) THEN R ELSE N/A</w:t>
            </w:r>
          </w:p>
        </w:tc>
      </w:tr>
      <w:tr w:rsidR="00A85D8A" w:rsidRPr="00614B7A" w14:paraId="67E8E8D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662D69" w14:textId="77777777" w:rsidR="00A85D8A" w:rsidRPr="00614B7A" w:rsidRDefault="00A85D8A" w:rsidP="00BE3F9E">
            <w:pPr>
              <w:pStyle w:val="TAN"/>
            </w:pPr>
            <w:r w:rsidRPr="00614B7A">
              <w:t>C003</w:t>
            </w:r>
            <w:r w:rsidRPr="00614B7A">
              <w:tab/>
              <w:t>IF (A.4.1-1/1 OR A.4.1-1/2) AND A.4.1-2/7 AND A.4.1-3/1 AND (A.4.3.2-1/14 OR A.4.3.2-1/15) THEN R ELSE N/A</w:t>
            </w:r>
          </w:p>
        </w:tc>
      </w:tr>
      <w:tr w:rsidR="00A85D8A" w:rsidRPr="00614B7A" w14:paraId="4B9E51B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955D2" w14:textId="77777777" w:rsidR="00A85D8A" w:rsidRPr="00614B7A" w:rsidRDefault="00A85D8A" w:rsidP="00BE3F9E">
            <w:pPr>
              <w:pStyle w:val="TAN"/>
            </w:pPr>
            <w:r w:rsidRPr="00614B7A">
              <w:t>C003b</w:t>
            </w:r>
            <w:r w:rsidRPr="00614B7A">
              <w:tab/>
              <w:t>IF A.4.1-1/1 AND A.4.1-2/7 AND A.4.1-3/1 AND (A.4.3.2-1/14 OR A.4.3.2-1/15) AND (A.4.3.2-1/58 OR A.4.3.2-1/59 OR A.4.3.2-1/60) THEN R ELSE N/A</w:t>
            </w:r>
          </w:p>
        </w:tc>
      </w:tr>
      <w:tr w:rsidR="00A85D8A" w:rsidRPr="00614B7A" w14:paraId="0BA4B20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B115F9" w14:textId="77777777" w:rsidR="00A85D8A" w:rsidRPr="00614B7A" w:rsidRDefault="00A85D8A" w:rsidP="00BE3F9E">
            <w:pPr>
              <w:pStyle w:val="TAN"/>
            </w:pPr>
            <w:r w:rsidRPr="00614B7A">
              <w:t>C003a</w:t>
            </w:r>
            <w:r w:rsidRPr="00614B7A">
              <w:tab/>
              <w:t>IF A.4.1-1/1 AND A.4.1-2/7 AND A.4.1-3/1 AND (A.4.3.2-1/14 OR A.4.3.2-1/15) THEN R ELSE N/A</w:t>
            </w:r>
          </w:p>
        </w:tc>
      </w:tr>
      <w:tr w:rsidR="00A85D8A" w:rsidRPr="00614B7A" w14:paraId="2351E26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4F3FDD" w14:textId="77777777" w:rsidR="00A85D8A" w:rsidRPr="00614B7A" w:rsidRDefault="00A85D8A" w:rsidP="00BE3F9E">
            <w:pPr>
              <w:pStyle w:val="TAN"/>
            </w:pPr>
            <w:r w:rsidRPr="00614B7A">
              <w:t>C004</w:t>
            </w:r>
            <w:r w:rsidRPr="00614B7A">
              <w:tab/>
              <w:t>IF (A.4.1-1/1 OR A.4.1-1/2) AND A.4.1-2/7 AND A.4.1-3/1 AND (A.4.1-4A/1 OR A.4.1-4A/2 OR A.4.1-4A/5) AND A.4.3.2A.1-2/1 THEN R ELSE N/A</w:t>
            </w:r>
          </w:p>
        </w:tc>
      </w:tr>
      <w:tr w:rsidR="00A85D8A" w:rsidRPr="00614B7A" w14:paraId="656E586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66FFC1" w14:textId="77777777" w:rsidR="00A85D8A" w:rsidRPr="00614B7A" w:rsidRDefault="00A85D8A" w:rsidP="00BE3F9E">
            <w:pPr>
              <w:pStyle w:val="TAN"/>
            </w:pPr>
            <w:r w:rsidRPr="00614B7A">
              <w:t>C005</w:t>
            </w:r>
            <w:r w:rsidRPr="00614B7A">
              <w:tab/>
              <w:t>IF (A.4.1-1/1 OR A.4.1-1/2) AND A.4.1-2/7 AND A.4.1-3/1 AND A.4.1-4A/5 AND A.4.1-2/4 AND A.4.3.2A.1-1/1 AND A.4.1-3/1 THEN R ELSE N/A</w:t>
            </w:r>
          </w:p>
        </w:tc>
      </w:tr>
      <w:tr w:rsidR="00A85D8A" w:rsidRPr="00614B7A" w14:paraId="5C43AE9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1E6E4" w14:textId="77777777" w:rsidR="00A85D8A" w:rsidRPr="00614B7A" w:rsidRDefault="00A85D8A" w:rsidP="00BE3F9E">
            <w:pPr>
              <w:pStyle w:val="TAN"/>
            </w:pPr>
            <w:r w:rsidRPr="00614B7A">
              <w:t>C006</w:t>
            </w:r>
            <w:r w:rsidRPr="00614B7A">
              <w:tab/>
              <w:t>IF A.4.1-1/2 AND A.4.1-2/8 AND A.4.1-3/1 THEN R ELSE N/A</w:t>
            </w:r>
          </w:p>
        </w:tc>
      </w:tr>
      <w:tr w:rsidR="00A85D8A" w:rsidRPr="00614B7A" w14:paraId="1B583D5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8EAB8E" w14:textId="77777777" w:rsidR="00A85D8A" w:rsidRPr="00614B7A" w:rsidRDefault="00A85D8A" w:rsidP="00BE3F9E">
            <w:pPr>
              <w:pStyle w:val="TAN"/>
            </w:pPr>
            <w:r w:rsidRPr="00614B7A">
              <w:t>C006</w:t>
            </w:r>
            <w:r w:rsidRPr="00614B7A">
              <w:rPr>
                <w:lang w:eastAsia="zh-CN"/>
              </w:rPr>
              <w:t>a</w:t>
            </w:r>
            <w:r w:rsidRPr="00614B7A">
              <w:tab/>
              <w:t>IF A.4.1-1/2 AND A.4.1-2/8 AND A.4.1-3/1 AND A.4.3.5-1/1</w:t>
            </w:r>
            <w:r w:rsidRPr="00614B7A">
              <w:rPr>
                <w:lang w:eastAsia="zh-CN"/>
              </w:rPr>
              <w:t xml:space="preserve"> </w:t>
            </w:r>
            <w:r w:rsidRPr="00614B7A">
              <w:t>THEN R ELSE N/A</w:t>
            </w:r>
          </w:p>
        </w:tc>
      </w:tr>
      <w:tr w:rsidR="00A85D8A" w:rsidRPr="00614B7A" w14:paraId="7EBBA5E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68C93" w14:textId="77777777" w:rsidR="00A85D8A" w:rsidRPr="00614B7A" w:rsidRDefault="00A85D8A" w:rsidP="00BE3F9E">
            <w:pPr>
              <w:pStyle w:val="TAN"/>
            </w:pPr>
            <w:r w:rsidRPr="00614B7A">
              <w:t>C006</w:t>
            </w:r>
            <w:r w:rsidRPr="00614B7A">
              <w:rPr>
                <w:lang w:eastAsia="zh-CN"/>
              </w:rPr>
              <w:t>b</w:t>
            </w:r>
            <w:r w:rsidRPr="00614B7A">
              <w:tab/>
              <w:t xml:space="preserve">IF A.4.1-1/2 AND A.4.1-2/8 AND A.4.1-3/1 </w:t>
            </w:r>
            <w:r w:rsidRPr="00614B7A">
              <w:rPr>
                <w:lang w:eastAsia="zh-CN"/>
              </w:rPr>
              <w:t xml:space="preserve">AND A.4.3.2-1/31a </w:t>
            </w:r>
            <w:r w:rsidRPr="00614B7A">
              <w:t>THEN R ELSE N/A</w:t>
            </w:r>
          </w:p>
        </w:tc>
      </w:tr>
      <w:tr w:rsidR="00A85D8A" w:rsidRPr="00614B7A" w14:paraId="61AA44A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9CD69" w14:textId="77777777" w:rsidR="00A85D8A" w:rsidRPr="00614B7A" w:rsidRDefault="00A85D8A" w:rsidP="00BE3F9E">
            <w:pPr>
              <w:pStyle w:val="TAN"/>
            </w:pPr>
            <w:r w:rsidRPr="00614B7A">
              <w:t>C006c</w:t>
            </w:r>
            <w:r w:rsidRPr="00614B7A">
              <w:tab/>
              <w:t xml:space="preserve">IF A.4.1-1/2 AND A.4.1-2/8 AND A.4.1-3/1 AND </w:t>
            </w:r>
            <w:r w:rsidRPr="00614B7A">
              <w:rPr>
                <w:szCs w:val="18"/>
              </w:rPr>
              <w:t xml:space="preserve">(A.4.1-4A/3 OR A.4.1-4A/4) AND </w:t>
            </w:r>
            <w:r w:rsidRPr="00614B7A">
              <w:t>A.4.3.2A.1-1/1 THEN R ELSE N/A</w:t>
            </w:r>
          </w:p>
        </w:tc>
      </w:tr>
      <w:tr w:rsidR="00A85D8A" w:rsidRPr="00614B7A" w14:paraId="1861665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7CEB2" w14:textId="77777777" w:rsidR="00A85D8A" w:rsidRPr="00614B7A" w:rsidRDefault="00A85D8A" w:rsidP="00BE3F9E">
            <w:pPr>
              <w:pStyle w:val="TAN"/>
            </w:pPr>
            <w:r w:rsidRPr="00614B7A">
              <w:t>C006d</w:t>
            </w:r>
            <w:r w:rsidRPr="00614B7A">
              <w:tab/>
              <w:t xml:space="preserve">IF A.4.1-1/2 AND A.4.1-2/8 AND A.4.1-3/1 AND </w:t>
            </w:r>
            <w:r w:rsidRPr="00614B7A">
              <w:rPr>
                <w:szCs w:val="18"/>
              </w:rPr>
              <w:t>(A.4.1-4A/3 OR A.4.1-4A/4) AND</w:t>
            </w:r>
            <w:r w:rsidRPr="00614B7A">
              <w:t xml:space="preserve"> A.4.3.2A.1-1/2 THEN R ELSE N/A</w:t>
            </w:r>
          </w:p>
        </w:tc>
      </w:tr>
      <w:tr w:rsidR="00A85D8A" w:rsidRPr="00614B7A" w14:paraId="52D89AD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9F2197" w14:textId="77777777" w:rsidR="00A85D8A" w:rsidRPr="00614B7A" w:rsidRDefault="00A85D8A" w:rsidP="00BE3F9E">
            <w:pPr>
              <w:pStyle w:val="TAN"/>
            </w:pPr>
            <w:r w:rsidRPr="00614B7A">
              <w:t>C006e</w:t>
            </w:r>
            <w:r w:rsidRPr="00614B7A">
              <w:tab/>
              <w:t xml:space="preserve">IF A.4.1-1/2 AND A.4.1-2/8 AND A.4.1-3/1 AND </w:t>
            </w:r>
            <w:r w:rsidRPr="00614B7A">
              <w:rPr>
                <w:szCs w:val="18"/>
              </w:rPr>
              <w:t>(A.4.1-4A/3 OR A.4.1-4A/4) AND</w:t>
            </w:r>
            <w:r w:rsidRPr="00614B7A">
              <w:t xml:space="preserve"> A.4.3.2A.1-1/3 THEN R ELSE N/A</w:t>
            </w:r>
          </w:p>
        </w:tc>
      </w:tr>
      <w:tr w:rsidR="00A85D8A" w:rsidRPr="00614B7A" w14:paraId="00F6F05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B8DCAE" w14:textId="77777777" w:rsidR="00A85D8A" w:rsidRPr="00614B7A" w:rsidRDefault="00A85D8A" w:rsidP="00BE3F9E">
            <w:pPr>
              <w:pStyle w:val="TAN"/>
            </w:pPr>
            <w:r w:rsidRPr="00614B7A">
              <w:t>C006f</w:t>
            </w:r>
            <w:r w:rsidRPr="00614B7A">
              <w:tab/>
              <w:t xml:space="preserve">IF A.4.1-1/2 AND A.4.1-2/8 AND A.4.1-3/1 AND </w:t>
            </w:r>
            <w:r w:rsidRPr="00614B7A">
              <w:rPr>
                <w:szCs w:val="18"/>
              </w:rPr>
              <w:t xml:space="preserve">(A.4.1-4A/3 OR A.4.1-4A/4) AND </w:t>
            </w:r>
            <w:r w:rsidRPr="00614B7A">
              <w:t>A.4.3.2A.1-1/4 THEN R ELSE N/A</w:t>
            </w:r>
          </w:p>
        </w:tc>
      </w:tr>
      <w:tr w:rsidR="00A85D8A" w:rsidRPr="00614B7A" w14:paraId="7F21351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F912D" w14:textId="77777777" w:rsidR="00A85D8A" w:rsidRPr="00614B7A" w:rsidRDefault="00A85D8A" w:rsidP="00BE3F9E">
            <w:pPr>
              <w:pStyle w:val="TAN"/>
            </w:pPr>
            <w:r w:rsidRPr="00614B7A">
              <w:t>C006g</w:t>
            </w:r>
            <w:r w:rsidRPr="00614B7A">
              <w:tab/>
              <w:t xml:space="preserve">IF A.4.1-1/2 AND A.4.1-2/8 AND A.4.1-3/1 AND </w:t>
            </w:r>
            <w:r w:rsidRPr="00614B7A">
              <w:rPr>
                <w:szCs w:val="18"/>
              </w:rPr>
              <w:t xml:space="preserve">(A.4.1-4A/3 OR A.4.1-4A/4) AND </w:t>
            </w:r>
            <w:r w:rsidRPr="00614B7A">
              <w:t>A.4.3.2A.1-1/5 THEN R ELSE N/A</w:t>
            </w:r>
          </w:p>
        </w:tc>
      </w:tr>
      <w:tr w:rsidR="00A85D8A" w:rsidRPr="00614B7A" w14:paraId="2A6E9D5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FE1B6B" w14:textId="77777777" w:rsidR="00A85D8A" w:rsidRPr="00614B7A" w:rsidRDefault="00A85D8A" w:rsidP="00BE3F9E">
            <w:pPr>
              <w:pStyle w:val="TAN"/>
            </w:pPr>
            <w:r w:rsidRPr="00614B7A">
              <w:t>C006h</w:t>
            </w:r>
            <w:r w:rsidRPr="00614B7A">
              <w:tab/>
              <w:t xml:space="preserve">IF A.4.1-1/2 AND A.4.1-2/8 AND A.4.1-3/1 AND </w:t>
            </w:r>
            <w:r w:rsidRPr="00614B7A">
              <w:rPr>
                <w:szCs w:val="18"/>
              </w:rPr>
              <w:t xml:space="preserve">(A.4.1-4A/3 OR A.4.1-4A/4) AND </w:t>
            </w:r>
            <w:r w:rsidRPr="00614B7A">
              <w:t>A.4.3.2A.1-1/6 THEN R ELSE N/A</w:t>
            </w:r>
          </w:p>
        </w:tc>
      </w:tr>
      <w:tr w:rsidR="00A85D8A" w:rsidRPr="00614B7A" w14:paraId="59EAF08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9687F7" w14:textId="77777777" w:rsidR="00A85D8A" w:rsidRPr="00614B7A" w:rsidRDefault="00A85D8A" w:rsidP="00BE3F9E">
            <w:pPr>
              <w:pStyle w:val="TAN"/>
            </w:pPr>
            <w:r w:rsidRPr="00614B7A">
              <w:t>C006i</w:t>
            </w:r>
            <w:r w:rsidRPr="00614B7A">
              <w:tab/>
              <w:t xml:space="preserve">IF A.4.1-1/2 AND A.4.1-2/8 AND A.4.1-3/1 AND </w:t>
            </w:r>
            <w:r w:rsidRPr="00614B7A">
              <w:rPr>
                <w:szCs w:val="18"/>
              </w:rPr>
              <w:t xml:space="preserve">(A.4.1-4A/3 OR A.4.1-4A/4) AND </w:t>
            </w:r>
            <w:r w:rsidRPr="00614B7A">
              <w:t>A.4.3.2A.1-1/7 THEN R ELSE N/A</w:t>
            </w:r>
          </w:p>
        </w:tc>
      </w:tr>
      <w:tr w:rsidR="00A85D8A" w:rsidRPr="00614B7A" w14:paraId="6511A9C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19AD14" w14:textId="77777777" w:rsidR="00A85D8A" w:rsidRPr="00614B7A" w:rsidRDefault="00A85D8A" w:rsidP="00BE3F9E">
            <w:pPr>
              <w:pStyle w:val="TAN"/>
            </w:pPr>
            <w:r w:rsidRPr="00614B7A">
              <w:t>C007</w:t>
            </w:r>
            <w:r w:rsidRPr="00614B7A">
              <w:tab/>
              <w:t>IF A.4.1-1/2 AND A.4.1-2/8 AND A.4.1-3/1 AND A.4.3.2-1/22 THEN R ELSE N/A</w:t>
            </w:r>
          </w:p>
        </w:tc>
      </w:tr>
      <w:tr w:rsidR="00A85D8A" w:rsidRPr="00614B7A" w14:paraId="59D4693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B75D5" w14:textId="77777777" w:rsidR="00A85D8A" w:rsidRPr="00614B7A" w:rsidRDefault="00A85D8A" w:rsidP="00BE3F9E">
            <w:pPr>
              <w:pStyle w:val="TAN"/>
            </w:pPr>
            <w:r w:rsidRPr="00614B7A">
              <w:t>C008</w:t>
            </w:r>
            <w:r w:rsidRPr="00614B7A">
              <w:tab/>
              <w:t>IF A.4.1-1/2 AND A.4.1-2/8 AND A.4.1-3/1 AND NOT(A.4.3.2-1/22) THEN R ELSE N/A</w:t>
            </w:r>
          </w:p>
        </w:tc>
      </w:tr>
      <w:tr w:rsidR="00A85D8A" w:rsidRPr="00614B7A" w14:paraId="3B97F18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507C5" w14:textId="77777777" w:rsidR="00A85D8A" w:rsidRPr="00614B7A" w:rsidRDefault="00A85D8A" w:rsidP="00BE3F9E">
            <w:pPr>
              <w:pStyle w:val="TAN"/>
            </w:pPr>
            <w:r w:rsidRPr="00614B7A">
              <w:t>C009</w:t>
            </w:r>
            <w:r w:rsidRPr="00614B7A">
              <w:tab/>
              <w:t>IF (A.4.1-1/1 OR A.4.1-1/2) AND A.4.1-3/2 AND A.4.1-4/1 AND A.4.3.2B.2.0-2/1 THEN R ELSE N/A</w:t>
            </w:r>
          </w:p>
        </w:tc>
      </w:tr>
      <w:tr w:rsidR="00A85D8A" w:rsidRPr="00614B7A" w14:paraId="1FE3AC2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197D2B" w14:textId="77777777" w:rsidR="00A85D8A" w:rsidRPr="00614B7A" w:rsidRDefault="00A85D8A" w:rsidP="00BE3F9E">
            <w:pPr>
              <w:pStyle w:val="TAN"/>
            </w:pPr>
            <w:r w:rsidRPr="00614B7A">
              <w:t>C009a</w:t>
            </w:r>
            <w:r w:rsidRPr="00614B7A">
              <w:tab/>
              <w:t>IF (A.4.1-1/1 OR A.4.1-1/2) AND A.4.1-3/2 AND A.4.1-4/1 AND A.4.3.2B.2.0-1/1 THEN R ELSE N/A</w:t>
            </w:r>
          </w:p>
        </w:tc>
      </w:tr>
      <w:tr w:rsidR="00A85D8A" w:rsidRPr="00614B7A" w14:paraId="1D5A71A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FD2E4" w14:textId="77777777" w:rsidR="00A85D8A" w:rsidRPr="00614B7A" w:rsidRDefault="00A85D8A" w:rsidP="00BE3F9E">
            <w:pPr>
              <w:pStyle w:val="TAN"/>
            </w:pPr>
            <w:r w:rsidRPr="00614B7A">
              <w:t>C009</w:t>
            </w:r>
            <w:r w:rsidRPr="00614B7A">
              <w:rPr>
                <w:rFonts w:eastAsia="SimSun"/>
                <w:lang w:eastAsia="zh-CN"/>
              </w:rPr>
              <w:t>z</w:t>
            </w:r>
            <w:r w:rsidRPr="00614B7A">
              <w:tab/>
              <w:t>IF (A.4.1-1/1 OR A.4.1-1/2) AND A.4.1-3/2 AND A.4.1-4/1 AND A.4.3.2B.2.0-2/1 AND A.4.3.2-1/25 THEN R ELSE N/A</w:t>
            </w:r>
          </w:p>
        </w:tc>
      </w:tr>
      <w:tr w:rsidR="00A85D8A" w:rsidRPr="00614B7A" w14:paraId="40DE7AD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C72B8C" w14:textId="77777777" w:rsidR="00A85D8A" w:rsidRPr="00614B7A" w:rsidRDefault="00A85D8A" w:rsidP="00BE3F9E">
            <w:pPr>
              <w:pStyle w:val="TAN"/>
            </w:pPr>
            <w:r w:rsidRPr="00614B7A">
              <w:t>C010</w:t>
            </w:r>
            <w:r w:rsidRPr="00614B7A">
              <w:tab/>
              <w:t>IF (A.4.1-1/1 OR A.4.1-1/2) AND A.4.1-3/2 AND A.4.1-4/2 AND A.4.3.2B.2.0-2/1 THEN R ELSE N/A</w:t>
            </w:r>
          </w:p>
        </w:tc>
      </w:tr>
      <w:tr w:rsidR="00A85D8A" w:rsidRPr="00614B7A" w14:paraId="3D96D70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1A7F6A" w14:textId="77777777" w:rsidR="00A85D8A" w:rsidRPr="00614B7A" w:rsidRDefault="00A85D8A" w:rsidP="00BE3F9E">
            <w:pPr>
              <w:pStyle w:val="TAN"/>
            </w:pPr>
            <w:r w:rsidRPr="00614B7A">
              <w:t>C010a</w:t>
            </w:r>
            <w:r w:rsidRPr="00614B7A">
              <w:tab/>
              <w:t>IF (A.4.1-1/1 OR A.4.1-1/2) AND A.4.1-3/2 AND A.4.1-4/2 AND A.4.3.2B.2.0-1/1 THEN R ELSE N/A</w:t>
            </w:r>
          </w:p>
        </w:tc>
      </w:tr>
      <w:tr w:rsidR="00A85D8A" w:rsidRPr="00614B7A" w14:paraId="240DB4E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4195C" w14:textId="77777777" w:rsidR="00A85D8A" w:rsidRPr="00614B7A" w:rsidRDefault="00A85D8A" w:rsidP="00BE3F9E">
            <w:pPr>
              <w:pStyle w:val="TAN"/>
            </w:pPr>
            <w:r w:rsidRPr="00614B7A">
              <w:t>C010</w:t>
            </w:r>
            <w:r w:rsidRPr="00614B7A">
              <w:rPr>
                <w:rFonts w:eastAsia="SimSun"/>
                <w:lang w:eastAsia="zh-CN"/>
              </w:rPr>
              <w:t>z</w:t>
            </w:r>
            <w:r w:rsidRPr="00614B7A">
              <w:tab/>
              <w:t>IF (A.4.1-1/1 OR A.4.1-1/2) AND A.4.1-3/2 AND A.4.1-4/2 AND A.4.3.2B.2.0-2/1 AND A.4.3.2-1/25 THEN R ELSE N/A</w:t>
            </w:r>
          </w:p>
        </w:tc>
      </w:tr>
      <w:tr w:rsidR="00A85D8A" w:rsidRPr="00614B7A" w14:paraId="2C40136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E159D5" w14:textId="77777777" w:rsidR="00A85D8A" w:rsidRPr="00614B7A" w:rsidRDefault="00A85D8A" w:rsidP="00BE3F9E">
            <w:pPr>
              <w:pStyle w:val="TAN"/>
            </w:pPr>
            <w:r w:rsidRPr="00614B7A">
              <w:t>C011</w:t>
            </w:r>
            <w:r w:rsidRPr="00614B7A">
              <w:tab/>
              <w:t>IF (A.4.1-1/1 OR A.4.1-1/2) AND A.4.1-3/2 AND A.4.1-4/3 AND A.4.3.2B.2.0-2/1 THEN R ELSE N/A</w:t>
            </w:r>
          </w:p>
        </w:tc>
      </w:tr>
      <w:tr w:rsidR="00A85D8A" w:rsidRPr="00614B7A" w14:paraId="5C44D6C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3513C9" w14:textId="77777777" w:rsidR="00A85D8A" w:rsidRPr="00614B7A" w:rsidRDefault="00A85D8A" w:rsidP="00BE3F9E">
            <w:pPr>
              <w:pStyle w:val="TAN"/>
            </w:pPr>
            <w:r w:rsidRPr="00614B7A">
              <w:t>C011a</w:t>
            </w:r>
            <w:r w:rsidRPr="00614B7A">
              <w:tab/>
              <w:t>IF (A.4.1-1/1 OR A.4.1-1/2) AND A.4.1-3/2 AND A.4.1-4/3 AND A.4.3.2B.2.0-1/1 THEN R ELSE N/A</w:t>
            </w:r>
          </w:p>
        </w:tc>
      </w:tr>
      <w:tr w:rsidR="00A85D8A" w:rsidRPr="00614B7A" w14:paraId="5309AFD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F0FC3E" w14:textId="77777777" w:rsidR="00A85D8A" w:rsidRPr="00614B7A" w:rsidRDefault="00A85D8A" w:rsidP="00BE3F9E">
            <w:pPr>
              <w:pStyle w:val="TAN"/>
            </w:pPr>
            <w:r w:rsidRPr="00614B7A">
              <w:t>C011b</w:t>
            </w:r>
            <w:r w:rsidRPr="00614B7A">
              <w:tab/>
              <w:t>IF (A.4.1-1/1 OR A.4.1-1/2) AND A.4.1-3/2 AND A.4.1-4/3 AND A.4.3.2B.2.0-2A/1 THEN R ELSE N/A</w:t>
            </w:r>
          </w:p>
        </w:tc>
      </w:tr>
      <w:tr w:rsidR="00A85D8A" w:rsidRPr="00614B7A" w14:paraId="121AC9A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AB925D" w14:textId="77777777" w:rsidR="00A85D8A" w:rsidRPr="00614B7A" w:rsidRDefault="00A85D8A" w:rsidP="00BE3F9E">
            <w:pPr>
              <w:pStyle w:val="TAN"/>
            </w:pPr>
            <w:r w:rsidRPr="00614B7A">
              <w:t>C011c</w:t>
            </w:r>
            <w:r w:rsidRPr="00614B7A">
              <w:tab/>
              <w:t>IF (A.4.1-1/1 OR A.4.1-1/2) AND A.4.1-3/2 AND A.4.1-4/3 AND A.4.3.2B.2.0-1A/1 THEN R ELSE N/A</w:t>
            </w:r>
          </w:p>
        </w:tc>
      </w:tr>
      <w:tr w:rsidR="00A85D8A" w:rsidRPr="00614B7A" w14:paraId="14ECD20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B72400" w14:textId="77777777" w:rsidR="00A85D8A" w:rsidRPr="00614B7A" w:rsidRDefault="00A85D8A" w:rsidP="00BE3F9E">
            <w:pPr>
              <w:pStyle w:val="TAN"/>
            </w:pPr>
            <w:r w:rsidRPr="00614B7A">
              <w:t>C011d</w:t>
            </w:r>
            <w:r w:rsidRPr="00614B7A">
              <w:tab/>
              <w:t>IF (A.4.1-1/1 OR A.4.1-1/2) AND A.4.1-3/2 AND A.4.1-4/3 AND A.4.3.2B.2.0-2/2 AND A.4.3.2B.2.0-2A/1 THEN R ELSE N/A</w:t>
            </w:r>
          </w:p>
        </w:tc>
      </w:tr>
      <w:tr w:rsidR="00A85D8A" w:rsidRPr="00614B7A" w14:paraId="05D0904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2B2C1" w14:textId="77777777" w:rsidR="00A85D8A" w:rsidRPr="00614B7A" w:rsidRDefault="00A85D8A" w:rsidP="00BE3F9E">
            <w:pPr>
              <w:pStyle w:val="TAN"/>
            </w:pPr>
            <w:r w:rsidRPr="00614B7A">
              <w:t>C011</w:t>
            </w:r>
            <w:r w:rsidRPr="00614B7A">
              <w:rPr>
                <w:rFonts w:eastAsia="SimSun"/>
                <w:lang w:eastAsia="zh-CN"/>
              </w:rPr>
              <w:t>z</w:t>
            </w:r>
            <w:r w:rsidRPr="00614B7A">
              <w:tab/>
              <w:t>IF (A.4.1-1/1 OR A.4.1-1/2) AND A.4.1-3/2 AND A.4.1-4/3 AND A.4.3.2B.2.0-2A/1 AND A.4.3.2-1/25 THEN R ELSE N/A</w:t>
            </w:r>
          </w:p>
        </w:tc>
      </w:tr>
      <w:tr w:rsidR="00A85D8A" w:rsidRPr="00614B7A" w14:paraId="3CBBDE5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A9D93" w14:textId="77777777" w:rsidR="00A85D8A" w:rsidRPr="00614B7A" w:rsidRDefault="00A85D8A" w:rsidP="00BE3F9E">
            <w:pPr>
              <w:pStyle w:val="TAN"/>
            </w:pPr>
            <w:r w:rsidRPr="00614B7A">
              <w:t>C012</w:t>
            </w:r>
            <w:r w:rsidRPr="00614B7A">
              <w:tab/>
              <w:t>IF (A.4.1-1/1 OR A.4.1-1/2) AND A.4.1-3/2 AND A.4.1-4/4 AND A.4.3.2B.2.0-2/1 THEN R ELSE N/A</w:t>
            </w:r>
          </w:p>
        </w:tc>
      </w:tr>
      <w:tr w:rsidR="00A85D8A" w:rsidRPr="00614B7A" w14:paraId="3DD578F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D12C3" w14:textId="77777777" w:rsidR="00A85D8A" w:rsidRPr="00614B7A" w:rsidRDefault="00A85D8A" w:rsidP="00BE3F9E">
            <w:pPr>
              <w:pStyle w:val="TAN"/>
            </w:pPr>
            <w:r w:rsidRPr="00614B7A">
              <w:t>C012a</w:t>
            </w:r>
            <w:r w:rsidRPr="00614B7A">
              <w:tab/>
              <w:t>IF (A.4.1-1/1 OR A.4.1-1/2) AND A.4.1-3/2 AND A.4.1-4/4 AND A.4.3.2B.2.0-1A/1 THEN R ELSE N/A</w:t>
            </w:r>
          </w:p>
        </w:tc>
      </w:tr>
      <w:tr w:rsidR="00A85D8A" w:rsidRPr="00614B7A" w14:paraId="69D7B9A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8D6E92" w14:textId="77777777" w:rsidR="00A85D8A" w:rsidRPr="00614B7A" w:rsidRDefault="00A85D8A" w:rsidP="00BE3F9E">
            <w:pPr>
              <w:pStyle w:val="TAN"/>
            </w:pPr>
            <w:r w:rsidRPr="00614B7A">
              <w:t>C012b</w:t>
            </w:r>
            <w:r w:rsidRPr="00614B7A">
              <w:tab/>
              <w:t xml:space="preserve">IF (A.4.1-1/1 OR A.4.1-1/2) AND A.4.1-3/2 AND A.4.1-4/4 AND </w:t>
            </w:r>
            <w:r w:rsidRPr="00614B7A">
              <w:rPr>
                <w:rFonts w:eastAsia="SimSun"/>
                <w:lang w:eastAsia="zh-CN"/>
              </w:rPr>
              <w:t>A.4.3.2B.2.0-2A/2</w:t>
            </w:r>
            <w:r w:rsidRPr="00614B7A">
              <w:t xml:space="preserve"> THEN R ELSE N/A</w:t>
            </w:r>
          </w:p>
        </w:tc>
      </w:tr>
      <w:tr w:rsidR="00A85D8A" w:rsidRPr="00614B7A" w14:paraId="70D1EFB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F9CA48" w14:textId="77777777" w:rsidR="00A85D8A" w:rsidRPr="00614B7A" w:rsidRDefault="00A85D8A" w:rsidP="00BE3F9E">
            <w:pPr>
              <w:pStyle w:val="TAN"/>
            </w:pPr>
            <w:r w:rsidRPr="00614B7A">
              <w:t>C012c</w:t>
            </w:r>
            <w:r w:rsidRPr="00614B7A">
              <w:tab/>
              <w:t xml:space="preserve">IF (A.4.1-1/1 OR A.4.1-1/2) AND A.4.1-3/2 AND A.4.1-4/4 AND </w:t>
            </w:r>
            <w:r w:rsidRPr="00614B7A">
              <w:rPr>
                <w:rFonts w:eastAsia="SimSun"/>
                <w:lang w:eastAsia="zh-CN"/>
              </w:rPr>
              <w:t>A.4.3.2B.2.0-2A/3</w:t>
            </w:r>
            <w:r w:rsidRPr="00614B7A">
              <w:t xml:space="preserve"> THEN R ELSE N/A</w:t>
            </w:r>
          </w:p>
        </w:tc>
      </w:tr>
      <w:tr w:rsidR="00A85D8A" w:rsidRPr="00614B7A" w14:paraId="7DB8ABA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E71FB8" w14:textId="77777777" w:rsidR="00A85D8A" w:rsidRPr="00614B7A" w:rsidRDefault="00A85D8A" w:rsidP="00BE3F9E">
            <w:pPr>
              <w:pStyle w:val="TAN"/>
            </w:pPr>
            <w:r w:rsidRPr="00614B7A">
              <w:t>C012d</w:t>
            </w:r>
            <w:r w:rsidRPr="00614B7A">
              <w:tab/>
              <w:t xml:space="preserve">IF (A.4.1-1/1 OR A.4.1-1/2) AND A.4.1-3/2 AND A.4.1-4/4 AND </w:t>
            </w:r>
            <w:r w:rsidRPr="00614B7A">
              <w:rPr>
                <w:rFonts w:eastAsia="SimSun"/>
                <w:lang w:eastAsia="zh-CN"/>
              </w:rPr>
              <w:t>A.4.3.2B.2.0-2A/4</w:t>
            </w:r>
            <w:r w:rsidRPr="00614B7A">
              <w:t xml:space="preserve"> THEN R ELSE N/A</w:t>
            </w:r>
          </w:p>
        </w:tc>
      </w:tr>
      <w:tr w:rsidR="00A85D8A" w:rsidRPr="00614B7A" w14:paraId="21415A2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9D653B" w14:textId="77777777" w:rsidR="00A85D8A" w:rsidRPr="00614B7A" w:rsidRDefault="00A85D8A" w:rsidP="00BE3F9E">
            <w:pPr>
              <w:pStyle w:val="TAN"/>
            </w:pPr>
            <w:r w:rsidRPr="00614B7A">
              <w:t>C012e</w:t>
            </w:r>
            <w:r w:rsidRPr="00614B7A">
              <w:tab/>
              <w:t xml:space="preserve">IF (A.4.1-1/1 OR A.4.1-1/2) AND A.4.1-3/2 AND A.4.1-4/4 AND </w:t>
            </w:r>
            <w:r w:rsidRPr="00614B7A">
              <w:rPr>
                <w:rFonts w:eastAsia="SimSun"/>
                <w:lang w:eastAsia="zh-CN"/>
              </w:rPr>
              <w:t>A.4.3.2B.2.0-1A/2</w:t>
            </w:r>
            <w:r w:rsidRPr="00614B7A">
              <w:t xml:space="preserve"> THEN R ELSE N/A</w:t>
            </w:r>
          </w:p>
        </w:tc>
      </w:tr>
      <w:tr w:rsidR="00A85D8A" w:rsidRPr="00614B7A" w14:paraId="623DB7A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2D7711" w14:textId="77777777" w:rsidR="00A85D8A" w:rsidRPr="00614B7A" w:rsidRDefault="00A85D8A" w:rsidP="00BE3F9E">
            <w:pPr>
              <w:pStyle w:val="TAN"/>
            </w:pPr>
            <w:r w:rsidRPr="00614B7A">
              <w:t>C012f</w:t>
            </w:r>
            <w:r w:rsidRPr="00614B7A">
              <w:tab/>
              <w:t xml:space="preserve">IF (A.4.1-1/1 OR A.4.1-1/2) AND A.4.1-3/2 AND A.4.1-4/4 AND A.4.3.2B.2.0-2/1 AND </w:t>
            </w:r>
            <w:r w:rsidRPr="00614B7A">
              <w:rPr>
                <w:lang w:eastAsia="zh-CN"/>
              </w:rPr>
              <w:t>A.4.3.2-1/31a</w:t>
            </w:r>
            <w:r w:rsidRPr="00614B7A">
              <w:t xml:space="preserve"> THEN R ELSE N/A</w:t>
            </w:r>
          </w:p>
        </w:tc>
      </w:tr>
      <w:tr w:rsidR="00A85D8A" w:rsidRPr="00614B7A" w14:paraId="4524D7F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B0111" w14:textId="77777777" w:rsidR="00A85D8A" w:rsidRPr="00614B7A" w:rsidRDefault="00A85D8A" w:rsidP="00BE3F9E">
            <w:pPr>
              <w:pStyle w:val="TAN"/>
            </w:pPr>
            <w:r w:rsidRPr="00614B7A">
              <w:t>C012g</w:t>
            </w:r>
            <w:r w:rsidRPr="00614B7A">
              <w:tab/>
              <w:t xml:space="preserve">IF (A.4.1-1/1 OR A.4.1-1/2) AND A.4.1-3/2 AND A.4.1-4/4 AND </w:t>
            </w:r>
            <w:r w:rsidRPr="00614B7A">
              <w:rPr>
                <w:rFonts w:eastAsia="SimSun"/>
                <w:lang w:eastAsia="zh-CN"/>
              </w:rPr>
              <w:t>A.4.3.2B.2.0-1A/3</w:t>
            </w:r>
            <w:r w:rsidRPr="00614B7A">
              <w:t xml:space="preserve"> THEN R ELSE N/A</w:t>
            </w:r>
          </w:p>
        </w:tc>
      </w:tr>
      <w:tr w:rsidR="00A85D8A" w:rsidRPr="00614B7A" w14:paraId="74AE504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F1DFD" w14:textId="77777777" w:rsidR="00A85D8A" w:rsidRPr="00614B7A" w:rsidRDefault="00A85D8A" w:rsidP="00BE3F9E">
            <w:pPr>
              <w:pStyle w:val="TAN"/>
            </w:pPr>
            <w:r w:rsidRPr="00614B7A">
              <w:t>C012h</w:t>
            </w:r>
            <w:r w:rsidRPr="00614B7A">
              <w:tab/>
              <w:t xml:space="preserve">IF (A.4.1-1/1 OR A.4.1-1/2) AND A.4.1-3/2 AND A.4.1-4/4 AND </w:t>
            </w:r>
            <w:r w:rsidRPr="00614B7A">
              <w:rPr>
                <w:rFonts w:eastAsia="SimSun"/>
                <w:lang w:eastAsia="zh-CN"/>
              </w:rPr>
              <w:t>A.4.3.2B.2.0-1A/4</w:t>
            </w:r>
            <w:r w:rsidRPr="00614B7A">
              <w:t xml:space="preserve"> THEN R ELSE N/A</w:t>
            </w:r>
          </w:p>
        </w:tc>
      </w:tr>
      <w:tr w:rsidR="00A85D8A" w:rsidRPr="00614B7A" w14:paraId="6386008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A4D58" w14:textId="77777777" w:rsidR="00A85D8A" w:rsidRPr="00614B7A" w:rsidRDefault="00A85D8A" w:rsidP="00BE3F9E">
            <w:pPr>
              <w:pStyle w:val="TAN"/>
            </w:pPr>
            <w:r w:rsidRPr="00614B7A">
              <w:t>C012</w:t>
            </w:r>
            <w:r w:rsidRPr="00614B7A">
              <w:rPr>
                <w:rFonts w:eastAsia="SimSun"/>
                <w:lang w:eastAsia="zh-CN"/>
              </w:rPr>
              <w:t>z</w:t>
            </w:r>
            <w:r w:rsidRPr="00614B7A">
              <w:tab/>
              <w:t>IF (A.4.1-1/1 OR A.4.1-1/2) AND A.4.1-3/2 AND A.4.1-4/4 AND A.4.3.2B.2.0-2A/1 AND A.4.3.2-1/25 THEN R ELSE N/A</w:t>
            </w:r>
          </w:p>
        </w:tc>
      </w:tr>
      <w:tr w:rsidR="00A85D8A" w:rsidRPr="00614B7A" w14:paraId="21502BA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054C1" w14:textId="77777777" w:rsidR="00A85D8A" w:rsidRPr="00614B7A" w:rsidRDefault="00A85D8A" w:rsidP="00BE3F9E">
            <w:pPr>
              <w:pStyle w:val="TAN"/>
            </w:pPr>
            <w:r w:rsidRPr="00614B7A">
              <w:t>C013</w:t>
            </w:r>
            <w:r w:rsidRPr="00614B7A">
              <w:tab/>
              <w:t>IF (A.4.1-1/1 OR A.4.1-1/2) AND (A.4.1-3/2 OR A.4.1-3/3 OR A.4.1-3/5) AND (A.4.1-4/3 OR A.4.1-4/4) THEN R ELSE N/A</w:t>
            </w:r>
          </w:p>
        </w:tc>
      </w:tr>
      <w:tr w:rsidR="00A85D8A" w:rsidRPr="00614B7A" w14:paraId="2E64A5A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A89B90" w14:textId="77777777" w:rsidR="00A85D8A" w:rsidRPr="00614B7A" w:rsidRDefault="00A85D8A" w:rsidP="00BE3F9E">
            <w:pPr>
              <w:pStyle w:val="TAN"/>
            </w:pPr>
            <w:r w:rsidRPr="00614B7A">
              <w:lastRenderedPageBreak/>
              <w:t>C014</w:t>
            </w:r>
            <w:r w:rsidRPr="00614B7A">
              <w:tab/>
              <w:t>IF (A.4.1-1/1 OR A.4.1-1/2) AND (A.4.1-3/2 OR A.4.1-3/3 OR A.4.1-3/5) AND (A.4.1-4/1 OR A.4.1-4/2 OR A.4.1-4/3 OR A.4.1-4/4) THEN R ELSE N/A</w:t>
            </w:r>
          </w:p>
        </w:tc>
      </w:tr>
      <w:tr w:rsidR="00A85D8A" w:rsidRPr="00614B7A" w14:paraId="434DF9D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32BB72" w14:textId="77777777" w:rsidR="00A85D8A" w:rsidRPr="00614B7A" w:rsidRDefault="00A85D8A" w:rsidP="00BE3F9E">
            <w:pPr>
              <w:pStyle w:val="TAN"/>
            </w:pPr>
            <w:r w:rsidRPr="00614B7A">
              <w:t>C015</w:t>
            </w:r>
            <w:r w:rsidRPr="00614B7A">
              <w:tab/>
              <w:t>IF A.4.1-1/1 AND (A.4.1-3/1 OR A.4.1-3/2 OR A.4.1-3/3 OR A.4.1-3/5) AND NOT A.4.3.1-7a/2 THEN R ELSE N/A</w:t>
            </w:r>
          </w:p>
        </w:tc>
      </w:tr>
      <w:tr w:rsidR="00A85D8A" w:rsidRPr="00614B7A" w14:paraId="47C542A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605B2" w14:textId="77777777" w:rsidR="00A85D8A" w:rsidRPr="00614B7A" w:rsidRDefault="00A85D8A" w:rsidP="00BE3F9E">
            <w:pPr>
              <w:pStyle w:val="TAN"/>
            </w:pPr>
            <w:r w:rsidRPr="00614B7A">
              <w:t>C015b</w:t>
            </w:r>
            <w:r w:rsidRPr="00614B7A">
              <w:tab/>
              <w:t>IF A.4.1-1/1 AND (A.4.1-3/1 OR A.4.1-3/2 OR A.4.1-3/3 OR A.4.1-3/5) AND A.4.3.2-1/6 AND NOT A.4.3.1-7a/2 THEN R ELSE N/A</w:t>
            </w:r>
          </w:p>
        </w:tc>
      </w:tr>
      <w:tr w:rsidR="00A85D8A" w:rsidRPr="00614B7A" w14:paraId="6F28808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9BA57C" w14:textId="77777777" w:rsidR="00A85D8A" w:rsidRPr="00614B7A" w:rsidRDefault="00A85D8A" w:rsidP="00BE3F9E">
            <w:pPr>
              <w:pStyle w:val="TAN"/>
            </w:pPr>
            <w:r w:rsidRPr="00614B7A">
              <w:t>C015c</w:t>
            </w:r>
            <w:r w:rsidRPr="00614B7A">
              <w:tab/>
              <w:t>IF A.4.1-1/1 AND (A.4.1-3/1 OR A.4.1-3/2 OR A.4.1-3/3 OR A.4.1-3/5) AND A.4.3.2-1/66 AND NOT A.4.3.1-7a/2 THEN R ELSE N/A</w:t>
            </w:r>
          </w:p>
        </w:tc>
      </w:tr>
      <w:tr w:rsidR="00A85D8A" w:rsidRPr="00614B7A" w14:paraId="349EA56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8A0D2" w14:textId="77777777" w:rsidR="00A85D8A" w:rsidRPr="00614B7A" w:rsidRDefault="00A85D8A" w:rsidP="00BE3F9E">
            <w:pPr>
              <w:pStyle w:val="TAN"/>
            </w:pPr>
            <w:r w:rsidRPr="00614B7A">
              <w:t>C015x</w:t>
            </w:r>
            <w:r w:rsidRPr="00614B7A">
              <w:tab/>
              <w:t>IF A.4.1-1/1 AND (A.4.1-3/1 OR A.4.1-3/2 OR A.4.1-3/3 OR A.4.1-3/5) AND A.4.3.9-1/1 AND NOT A.4.3.1-7a/2 THEN R ELSE N/A</w:t>
            </w:r>
          </w:p>
        </w:tc>
      </w:tr>
      <w:tr w:rsidR="00A85D8A" w:rsidRPr="00614B7A" w14:paraId="104352D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3B5547" w14:textId="77777777" w:rsidR="00A85D8A" w:rsidRPr="00614B7A" w:rsidRDefault="00A85D8A" w:rsidP="00BE3F9E">
            <w:pPr>
              <w:pStyle w:val="TAN"/>
            </w:pPr>
            <w:r w:rsidRPr="00614B7A">
              <w:t>C015y</w:t>
            </w:r>
            <w:r w:rsidRPr="00614B7A">
              <w:tab/>
              <w:t>IF A.4.1-1/1 AND (A.4.1-3/1 OR A.4.1-3/2 OR A.4.1-3/3 OR A.4.1-3/5) AND A.4.3.2-1/33 AND NOT A.4.3.1-7a/2 THEN R ELSE N/A</w:t>
            </w:r>
          </w:p>
        </w:tc>
      </w:tr>
      <w:tr w:rsidR="00A85D8A" w:rsidRPr="00614B7A" w14:paraId="7B46833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CEF2D5" w14:textId="77777777" w:rsidR="00A85D8A" w:rsidRPr="00614B7A" w:rsidRDefault="00A85D8A" w:rsidP="00BE3F9E">
            <w:pPr>
              <w:pStyle w:val="TAN"/>
            </w:pPr>
            <w:r w:rsidRPr="00614B7A">
              <w:t>C016</w:t>
            </w:r>
            <w:r w:rsidRPr="00614B7A">
              <w:tab/>
              <w:t>IF A.4.1-1/2 AND (A.4.1-3/1 OR A.4.1-3/2 OR A.4.1-3/3 OR A.4.1-3/5) AND NOT A.4.3</w:t>
            </w:r>
            <w:r w:rsidRPr="00614B7A">
              <w:rPr>
                <w:lang w:eastAsia="zh-CN"/>
              </w:rPr>
              <w:t>.1</w:t>
            </w:r>
            <w:r w:rsidRPr="00614B7A">
              <w:t>-</w:t>
            </w:r>
            <w:r w:rsidRPr="00614B7A">
              <w:rPr>
                <w:lang w:eastAsia="zh-CN"/>
              </w:rPr>
              <w:t>7</w:t>
            </w:r>
            <w:r w:rsidRPr="00614B7A">
              <w:rPr>
                <w:rFonts w:eastAsia="SimSun"/>
                <w:lang w:eastAsia="zh-CN"/>
              </w:rPr>
              <w:t>a/3</w:t>
            </w:r>
            <w:r w:rsidRPr="00614B7A">
              <w:t xml:space="preserve"> THEN R ELSE N/A</w:t>
            </w:r>
          </w:p>
        </w:tc>
      </w:tr>
      <w:tr w:rsidR="00A85D8A" w:rsidRPr="00614B7A" w14:paraId="4703C10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574EE" w14:textId="77777777" w:rsidR="00A85D8A" w:rsidRPr="00614B7A" w:rsidRDefault="00A85D8A" w:rsidP="00BE3F9E">
            <w:pPr>
              <w:pStyle w:val="TAN"/>
            </w:pPr>
            <w:r w:rsidRPr="00614B7A">
              <w:t>C016b</w:t>
            </w:r>
            <w:r w:rsidRPr="00614B7A">
              <w:tab/>
              <w:t>IF A.4.1-1/2 AND (A.4.1-3/1 OR A.4.1-3/2 OR A.4.1-3/3 OR A.4.1-3/5) AND A.4.3.2-1/6 AND NOT A.4.3.1-7a/3</w:t>
            </w:r>
            <w:r w:rsidRPr="00614B7A">
              <w:rPr>
                <w:rFonts w:eastAsia="Microsoft YaHei"/>
              </w:rPr>
              <w:t xml:space="preserve"> </w:t>
            </w:r>
            <w:r w:rsidRPr="00614B7A">
              <w:t>THEN R ELSE N/A</w:t>
            </w:r>
          </w:p>
        </w:tc>
      </w:tr>
      <w:tr w:rsidR="00A85D8A" w:rsidRPr="00614B7A" w14:paraId="042C0A4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10F8F7" w14:textId="77777777" w:rsidR="00A85D8A" w:rsidRPr="00614B7A" w:rsidRDefault="00A85D8A" w:rsidP="00BE3F9E">
            <w:pPr>
              <w:pStyle w:val="TAN"/>
            </w:pPr>
            <w:r w:rsidRPr="00614B7A">
              <w:t>C016c</w:t>
            </w:r>
            <w:r w:rsidRPr="00614B7A">
              <w:tab/>
              <w:t>IF A.4.1-1/2 AND (A.4.1-3/1 OR A.4.1-3/2 OR A.4.1-3/3 OR A.4.1-3/5) AND A.4.3.2-1/66 AND NOT A.4.3</w:t>
            </w:r>
            <w:r w:rsidRPr="00614B7A">
              <w:rPr>
                <w:lang w:eastAsia="zh-CN"/>
              </w:rPr>
              <w:t>.1</w:t>
            </w:r>
            <w:r w:rsidRPr="00614B7A">
              <w:t>-</w:t>
            </w:r>
            <w:r w:rsidRPr="00614B7A">
              <w:rPr>
                <w:lang w:eastAsia="zh-CN"/>
              </w:rPr>
              <w:t>7</w:t>
            </w:r>
            <w:r w:rsidRPr="00614B7A">
              <w:rPr>
                <w:rFonts w:eastAsia="SimSun"/>
                <w:lang w:eastAsia="zh-CN"/>
              </w:rPr>
              <w:t>a/3</w:t>
            </w:r>
            <w:r w:rsidRPr="00614B7A">
              <w:t xml:space="preserve"> THEN R ELSE N/A</w:t>
            </w:r>
          </w:p>
        </w:tc>
      </w:tr>
      <w:tr w:rsidR="00A85D8A" w:rsidRPr="00614B7A" w14:paraId="0680303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921018" w14:textId="77777777" w:rsidR="00A85D8A" w:rsidRPr="00614B7A" w:rsidRDefault="00A85D8A" w:rsidP="00BE3F9E">
            <w:pPr>
              <w:pStyle w:val="TAN"/>
            </w:pPr>
            <w:r w:rsidRPr="00614B7A">
              <w:t>C016x</w:t>
            </w:r>
            <w:r w:rsidRPr="00614B7A">
              <w:tab/>
              <w:t>IF A.4.1-1/2 AND (A.4.1-3/1 OR A.4.1-3/2 OR A.4.1-3/3 OR A.4.1-3/5) AND A.4.3.9-1/1 AND NOT A.4.3.1-7a/3 THEN R ELSE N/A</w:t>
            </w:r>
          </w:p>
        </w:tc>
      </w:tr>
      <w:tr w:rsidR="00A85D8A" w:rsidRPr="00614B7A" w14:paraId="0BFA0AF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5F94D" w14:textId="77777777" w:rsidR="00A85D8A" w:rsidRPr="00614B7A" w:rsidRDefault="00A85D8A" w:rsidP="00BE3F9E">
            <w:pPr>
              <w:pStyle w:val="TAN"/>
            </w:pPr>
            <w:r w:rsidRPr="00614B7A">
              <w:t>C016y</w:t>
            </w:r>
            <w:r w:rsidRPr="00614B7A">
              <w:tab/>
              <w:t xml:space="preserve">IF A.4.1-1/2 AND (A.4.1-3/1 OR A.4.1-3/2 OR A.4.1-3/3 OR A.4.1-3/5) AND A.4.3.2-1/20 </w:t>
            </w:r>
            <w:r w:rsidRPr="00614B7A">
              <w:rPr>
                <w:lang w:val="en-US"/>
              </w:rPr>
              <w:t xml:space="preserve">AND </w:t>
            </w:r>
            <w:r w:rsidRPr="00614B7A">
              <w:t>A.4.3.2-1/</w:t>
            </w:r>
            <w:r w:rsidRPr="00614B7A">
              <w:rPr>
                <w:lang w:val="en-US"/>
              </w:rPr>
              <w:t>33</w:t>
            </w:r>
            <w:r w:rsidRPr="00614B7A">
              <w:rPr>
                <w:rFonts w:hint="eastAsia"/>
                <w:lang w:val="en-US" w:eastAsia="zh-CN"/>
              </w:rPr>
              <w:t xml:space="preserve"> </w:t>
            </w:r>
            <w:r w:rsidRPr="00614B7A">
              <w:rPr>
                <w:lang w:val="en-US" w:eastAsia="zh-CN"/>
              </w:rPr>
              <w:t xml:space="preserve">AND </w:t>
            </w:r>
            <w:r w:rsidRPr="00614B7A">
              <w:t>A.4.3.2-1/</w:t>
            </w:r>
            <w:r w:rsidRPr="00614B7A">
              <w:rPr>
                <w:lang w:val="en-US" w:eastAsia="zh-CN"/>
              </w:rPr>
              <w:t xml:space="preserve">68 </w:t>
            </w:r>
            <w:r w:rsidRPr="00614B7A">
              <w:t>AND NOT A.4.3.1-7a/3 THEN R ELSE N/A</w:t>
            </w:r>
          </w:p>
        </w:tc>
      </w:tr>
      <w:tr w:rsidR="00A85D8A" w:rsidRPr="00614B7A" w14:paraId="3344110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827EB8" w14:textId="77777777" w:rsidR="00A85D8A" w:rsidRPr="00614B7A" w:rsidRDefault="00A85D8A" w:rsidP="00BE3F9E">
            <w:pPr>
              <w:pStyle w:val="TAN"/>
            </w:pPr>
            <w:r w:rsidRPr="00614B7A">
              <w:t>C017</w:t>
            </w:r>
            <w:r w:rsidRPr="00614B7A">
              <w:tab/>
              <w:t>IF A.4.1-1/1 AND (A.4.1-3/1 OR A.4.1-3/2 OR A.4.1-3/3 OR A.4.1-3/5) AND (NOT A.4.3.9-1/2 AND A.4.3.9-4a/7 OR (A.4.3.9-4a/1 OR A.4.3.9-4a/2 OR A.4.3.9-4a/3 OR A.4.3.9-4a/66 OR A.4.3.9-4a/70)) THEN R ELSE N/A</w:t>
            </w:r>
          </w:p>
        </w:tc>
      </w:tr>
      <w:tr w:rsidR="00A85D8A" w:rsidRPr="00614B7A" w14:paraId="41DCD25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E8F50" w14:textId="77777777" w:rsidR="00A85D8A" w:rsidRPr="00614B7A" w:rsidRDefault="00A85D8A" w:rsidP="00BE3F9E">
            <w:pPr>
              <w:pStyle w:val="TAN"/>
            </w:pPr>
            <w:r w:rsidRPr="00614B7A">
              <w:t>C017b</w:t>
            </w:r>
            <w:r w:rsidRPr="00614B7A">
              <w:tab/>
              <w:t>IF A.4.1-1/1 AND (A.4.1-3/1 OR A.4.1-3/2 OR A.4.1-3/3 OR A.4.1-3/5) AND (NOT A.4.3.9-1/2 AND A.4.3.9-4a/7 OR (A.4.3.9-4a/1 OR A.4.3.9-4a/2 OR A.4.3.9-4a/3 OR A.4.3.9-4a/66 OR A.4.3.9-4a/70)) AND A.4.3.2-1/6 THEN R ELSE N/A</w:t>
            </w:r>
          </w:p>
        </w:tc>
      </w:tr>
      <w:tr w:rsidR="00A85D8A" w:rsidRPr="00614B7A" w14:paraId="60AC5BE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7F45FA" w14:textId="77777777" w:rsidR="00A85D8A" w:rsidRPr="00614B7A" w:rsidRDefault="00A85D8A" w:rsidP="00BE3F9E">
            <w:pPr>
              <w:pStyle w:val="TAN"/>
            </w:pPr>
            <w:r w:rsidRPr="00614B7A">
              <w:t>C017c</w:t>
            </w:r>
            <w:r w:rsidRPr="00614B7A">
              <w:tab/>
              <w:t>IF A.4.1-1/1 AND (A.4.1-3/1 OR A.4.1-3/2 OR A.4.1-3/3 OR A.4.1-3/5) AND (NOT A.4.3.9-1/2 AND A.4.3.9-4a/7 OR (A.4.3.9-4a/1 OR A.4.3.9-4a/2 OR A.4.3.9-4a/3 OR A.4.3.9-4a/66 OR A.4.3.9-4a/70)) AND A.4.3.2-1/66 THEN R ELSE N/A</w:t>
            </w:r>
          </w:p>
        </w:tc>
      </w:tr>
      <w:tr w:rsidR="00A85D8A" w:rsidRPr="00614B7A" w14:paraId="003025F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4E0C06" w14:textId="77777777" w:rsidR="00A85D8A" w:rsidRPr="00614B7A" w:rsidRDefault="00A85D8A" w:rsidP="00BE3F9E">
            <w:pPr>
              <w:pStyle w:val="TAN"/>
            </w:pPr>
            <w:r w:rsidRPr="00614B7A">
              <w:t>C017x</w:t>
            </w:r>
            <w:r w:rsidRPr="00614B7A">
              <w:tab/>
              <w:t>IF A.4.1-1/1 AND (A.4.1-3/1 OR A.4.1-3/2 OR A.4.1-3/3 OR A.4.1-3/5) AND (NOT A.4.3.9-1/2 AND A.4.3.9-4a/7 OR (A.4.3.9-4a/1 OR A.4.3.9-4a/2 OR A.4.3.9-4a/3 OR A.4.3.9-4a/66 OR A.4.3.9-4a/70)) AND A.4.3.9-1/1 THEN R ELSE N/A</w:t>
            </w:r>
          </w:p>
        </w:tc>
      </w:tr>
      <w:tr w:rsidR="00A85D8A" w:rsidRPr="00614B7A" w14:paraId="4B9A414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E0C4A" w14:textId="77777777" w:rsidR="00A85D8A" w:rsidRPr="00614B7A" w:rsidRDefault="00A85D8A" w:rsidP="00BE3F9E">
            <w:pPr>
              <w:pStyle w:val="TAN"/>
            </w:pPr>
            <w:r w:rsidRPr="00614B7A">
              <w:t>C017y</w:t>
            </w:r>
            <w:r w:rsidRPr="00614B7A">
              <w:tab/>
              <w:t>IF A.4.1-1/1 AND (A.4.1-3/1 OR A.4.1-3/2 OR A.4.1-3/3 OR A.4.1-3/5) AND (NOT A.4.3.9-1/2 AND A.4.3.9-4a/7 OR (A.4.3.9-4a/1 OR A.4.3.9-4a/2 OR A.4.3.9-4a/3 OR A.4.3.9-4a/66 OR A.4.3.9-4a/70)) AND A.4.3.2-1/33 THEN R ELSE N/A</w:t>
            </w:r>
          </w:p>
        </w:tc>
      </w:tr>
      <w:tr w:rsidR="00A85D8A" w:rsidRPr="00614B7A" w14:paraId="11B8FD0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C6690D" w14:textId="77777777" w:rsidR="00A85D8A" w:rsidRPr="00614B7A" w:rsidRDefault="00A85D8A" w:rsidP="00BE3F9E">
            <w:pPr>
              <w:keepNext/>
              <w:keepLines/>
              <w:spacing w:after="0"/>
              <w:ind w:left="851" w:hanging="851"/>
              <w:rPr>
                <w:rFonts w:ascii="Arial" w:hAnsi="Arial"/>
                <w:sz w:val="18"/>
              </w:rPr>
            </w:pPr>
            <w:r w:rsidRPr="00614B7A">
              <w:rPr>
                <w:rFonts w:ascii="Arial" w:hAnsi="Arial"/>
                <w:sz w:val="18"/>
              </w:rPr>
              <w:t>C017z</w:t>
            </w:r>
            <w:r w:rsidRPr="00614B7A">
              <w:rPr>
                <w:rFonts w:ascii="Arial" w:hAnsi="Arial"/>
                <w:sz w:val="18"/>
              </w:rPr>
              <w:tab/>
              <w:t>IF A.4.1-1/2 AND (A.4.1-3/1 OR A.4.1-3/2 OR A.4.1-3/3 OR A.4.1-3/5) AND (NOT A.4.3.9-1/2 AND A.4.3.9-4a/7 OR (A.4.3.9-4a/1 OR A.4.3.9-4a/2 OR A.4.3.9-4a/3 OR A.4.3.9-4a/66 OR A.4.3.9-4a/70)) AND A.4.3.2-1/33 THEN R ELSE N/A</w:t>
            </w:r>
          </w:p>
        </w:tc>
      </w:tr>
      <w:tr w:rsidR="00A85D8A" w:rsidRPr="00614B7A" w14:paraId="3CE6D03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FBF34" w14:textId="77777777" w:rsidR="00A85D8A" w:rsidRPr="00614B7A" w:rsidRDefault="00A85D8A" w:rsidP="00BE3F9E">
            <w:pPr>
              <w:pStyle w:val="TAN"/>
            </w:pPr>
            <w:r w:rsidRPr="00614B7A">
              <w:t>C018</w:t>
            </w:r>
            <w:r w:rsidRPr="00614B7A">
              <w:tab/>
              <w:t>IF (A.4.1-1/1 OR A.4.1-1/2) AND A.4.1-2/7 AND A.4.1-3/1 AND 4.3.2-1/9 THEN R ELSE N/A</w:t>
            </w:r>
          </w:p>
        </w:tc>
      </w:tr>
      <w:tr w:rsidR="00A85D8A" w:rsidRPr="00614B7A" w14:paraId="71A3382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E626F" w14:textId="77777777" w:rsidR="00A85D8A" w:rsidRPr="00614B7A" w:rsidRDefault="00A85D8A" w:rsidP="00BE3F9E">
            <w:pPr>
              <w:pStyle w:val="TAN"/>
            </w:pPr>
            <w:r w:rsidRPr="00614B7A">
              <w:t>C019</w:t>
            </w:r>
            <w:r w:rsidRPr="00614B7A">
              <w:tab/>
              <w:t>IF A.4.1-1/2 AND (A.4.1-3/1 OR A.4.1-3/2 OR A.4.1-3/3 OR A.4.1-3/5) AND (NOT A.4.3.9-1/2 AND (A.4.3.9-4b/38 OR A.4.3.9-4b/41 OR A.4.3.9-4b/77 OR A.4.3.9-4b/78 OR A.4.3.9-4b/79) OR (A.4.3.9-4b/34 OR A.4.3.9-4b/39 OR A.4.3.9-4b/40 OR A.4.3.9-4b/48)) THEN R ELSE N/A</w:t>
            </w:r>
          </w:p>
        </w:tc>
      </w:tr>
      <w:tr w:rsidR="00A85D8A" w:rsidRPr="00614B7A" w14:paraId="6276A02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F204B" w14:textId="77777777" w:rsidR="00A85D8A" w:rsidRPr="00614B7A" w:rsidRDefault="00A85D8A" w:rsidP="00BE3F9E">
            <w:pPr>
              <w:pStyle w:val="TAN"/>
            </w:pPr>
            <w:r w:rsidRPr="00614B7A">
              <w:t>C019b</w:t>
            </w:r>
            <w:r w:rsidRPr="00614B7A">
              <w:tab/>
              <w:t>IF A.4.1-1/2 AND (A.4.1-3/1 OR A.4.1-3/2 OR A.4.1-3/3 OR A.4.1-3/5) AND (NOT A.4.3.9-1/2 AND (A.4.3.9-4b/38 OR A.4.3.9-4b/41 OR A.4.3.9-4b/77 OR A.4.3.9-4b/78 OR A.4.3.9-4b/79) OR (A.4.3.9-4b/34 OR A.4.3.9-4b/39 OR A.4.3.9-4b/40 OR A.4.3.9-4b/48)) AND A.4.3.2-1/6 THEN R ELSE N/A</w:t>
            </w:r>
          </w:p>
        </w:tc>
      </w:tr>
      <w:tr w:rsidR="00A85D8A" w:rsidRPr="00614B7A" w14:paraId="0174F89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EB003C" w14:textId="77777777" w:rsidR="00A85D8A" w:rsidRPr="00614B7A" w:rsidRDefault="00A85D8A" w:rsidP="00BE3F9E">
            <w:pPr>
              <w:pStyle w:val="TAN"/>
            </w:pPr>
            <w:r w:rsidRPr="00614B7A">
              <w:t>C019c</w:t>
            </w:r>
            <w:r w:rsidRPr="00614B7A">
              <w:tab/>
              <w:t>IF A.4.1-1/2 AND (A.4.1-3/1 OR A.4.1-3/2 OR A.4.1-3/3 OR A.4.1-3/5) AND (NOT A.4.3.9-1/2 AND (A.4.3.9-4b/38 OR A.4.3.9-4b/41 OR A.4.3.9-4b/77 OR A.4.3.9-4b/78 OR A.4.3.9-4b/79) OR (A.4.3.9-4b/34 OR A.4.3.9-4b/39 OR A.4.3.9-4b/40 OR A.4.3.9-4b/48)) AND A.4.3.2-1/66 THEN R ELSE N/A</w:t>
            </w:r>
          </w:p>
        </w:tc>
      </w:tr>
      <w:tr w:rsidR="00A85D8A" w:rsidRPr="00614B7A" w14:paraId="586B129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72210E" w14:textId="77777777" w:rsidR="00A85D8A" w:rsidRPr="00614B7A" w:rsidRDefault="00A85D8A" w:rsidP="00BE3F9E">
            <w:pPr>
              <w:pStyle w:val="TAN"/>
            </w:pPr>
            <w:r w:rsidRPr="00614B7A">
              <w:t>C019x</w:t>
            </w:r>
            <w:r w:rsidRPr="00614B7A">
              <w:tab/>
              <w:t>IF A.4.1-1/2 AND (A.4.1-3/1 OR A.4.1-3/2 OR A.4.1-3/3 OR A.4.1-3/5) AND (NOT A.4.3.9-1/2 AND (A.4.3.9-4b/38 OR A.4.3.9-4b/41 OR A.4.3.9-4b/77 OR A.4.3.9-4b/78 OR A.4.3.9-4b/79) OR (A.4.3.9-4b/34 OR A.4.3.9-4b/39 OR A.4.3.9-4b/40 OR A.4.3.9-4b/48)) AND A.4.3.9-1/1 THEN R ELSE N/A</w:t>
            </w:r>
          </w:p>
        </w:tc>
      </w:tr>
      <w:tr w:rsidR="00A85D8A" w:rsidRPr="00614B7A" w14:paraId="4AD4166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6186F" w14:textId="77777777" w:rsidR="00A85D8A" w:rsidRPr="00614B7A" w:rsidRDefault="00A85D8A" w:rsidP="00BE3F9E">
            <w:pPr>
              <w:pStyle w:val="TAN"/>
            </w:pPr>
            <w:r w:rsidRPr="00614B7A">
              <w:t>C020</w:t>
            </w:r>
            <w:r w:rsidRPr="00614B7A">
              <w:tab/>
              <w:t>IF (A.4.1-1/1 OR A.4.1-1/2) AND (A.4.1-3/2 OR A.4.1-3/3 OR A.4.1-3/5) THEN R ELSE N/A</w:t>
            </w:r>
          </w:p>
        </w:tc>
      </w:tr>
      <w:tr w:rsidR="00A85D8A" w:rsidRPr="00614B7A" w14:paraId="7B184D4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6CD446" w14:textId="77777777" w:rsidR="00A85D8A" w:rsidRPr="00614B7A" w:rsidRDefault="00A85D8A" w:rsidP="00BE3F9E">
            <w:pPr>
              <w:pStyle w:val="TAN"/>
            </w:pPr>
            <w:r w:rsidRPr="00614B7A">
              <w:t>C021</w:t>
            </w:r>
            <w:r w:rsidRPr="00614B7A">
              <w:tab/>
              <w:t>IF (A.4.1-4/1 OR A.4.1-4/2 OR A.4.1-4/3 OR A.4.1-4/5) AND A.4.1-3/2 THEN R ELSE N/A</w:t>
            </w:r>
          </w:p>
        </w:tc>
      </w:tr>
      <w:tr w:rsidR="00A85D8A" w:rsidRPr="00614B7A" w14:paraId="5B61CD9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8AFEB" w14:textId="77777777" w:rsidR="00A85D8A" w:rsidRPr="00614B7A" w:rsidRDefault="00A85D8A" w:rsidP="00BE3F9E">
            <w:pPr>
              <w:pStyle w:val="TAN"/>
            </w:pPr>
            <w:r w:rsidRPr="00614B7A">
              <w:t>C021</w:t>
            </w:r>
            <w:r w:rsidRPr="00614B7A">
              <w:rPr>
                <w:lang w:eastAsia="zh-CN"/>
              </w:rPr>
              <w:t>a</w:t>
            </w:r>
            <w:r w:rsidRPr="00614B7A">
              <w:tab/>
              <w:t>IF (A.4.1-4/1 OR A.4.1-4/2 OR A.4.1-4/3 OR A.4.1-4/5) AND A.4.1-3/2 AND A.4.3.5-1/1</w:t>
            </w:r>
            <w:r w:rsidRPr="00614B7A">
              <w:rPr>
                <w:lang w:eastAsia="zh-CN"/>
              </w:rPr>
              <w:t xml:space="preserve"> </w:t>
            </w:r>
            <w:r w:rsidRPr="00614B7A">
              <w:t>THEN R ELSE N/A</w:t>
            </w:r>
          </w:p>
        </w:tc>
      </w:tr>
      <w:tr w:rsidR="00A85D8A" w:rsidRPr="00614B7A" w14:paraId="05DB8CC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835FA" w14:textId="77777777" w:rsidR="00A85D8A" w:rsidRPr="00614B7A" w:rsidRDefault="00A85D8A" w:rsidP="00BE3F9E">
            <w:pPr>
              <w:pStyle w:val="TAN"/>
            </w:pPr>
            <w:r w:rsidRPr="00614B7A">
              <w:t>C021b</w:t>
            </w:r>
            <w:r w:rsidRPr="00614B7A">
              <w:tab/>
              <w:t>IF A.4.1-1/1 AND (A.4.1-4/1 OR A.4.1-4/2 OR A.4.1-4/3 OR A.4.1-4/5) AND A.4.1-3/2 THEN R ELSE N/A</w:t>
            </w:r>
          </w:p>
        </w:tc>
      </w:tr>
      <w:tr w:rsidR="00A85D8A" w:rsidRPr="00614B7A" w14:paraId="03F9CCA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B4FA79" w14:textId="77777777" w:rsidR="00A85D8A" w:rsidRPr="00614B7A" w:rsidRDefault="00A85D8A" w:rsidP="00BE3F9E">
            <w:pPr>
              <w:pStyle w:val="TAN"/>
            </w:pPr>
            <w:r w:rsidRPr="00614B7A">
              <w:t>C022</w:t>
            </w:r>
            <w:r w:rsidRPr="00614B7A">
              <w:tab/>
              <w:t>IF (A.4.1-4/4 OR A.4.1-4/5) AND A.4.1-3/2 THEN R ELSE N/A</w:t>
            </w:r>
          </w:p>
        </w:tc>
      </w:tr>
      <w:tr w:rsidR="00A85D8A" w:rsidRPr="00614B7A" w14:paraId="72FA89A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2DBEB9" w14:textId="77777777" w:rsidR="00A85D8A" w:rsidRPr="00614B7A" w:rsidRDefault="00A85D8A" w:rsidP="00BE3F9E">
            <w:pPr>
              <w:pStyle w:val="TAN"/>
            </w:pPr>
            <w:r w:rsidRPr="00614B7A">
              <w:t>C022</w:t>
            </w:r>
            <w:r w:rsidRPr="00614B7A">
              <w:rPr>
                <w:lang w:eastAsia="zh-CN"/>
              </w:rPr>
              <w:t>a</w:t>
            </w:r>
            <w:r w:rsidRPr="00614B7A">
              <w:tab/>
              <w:t>IF (A.4.1-4/4 OR A.4.1-4/5) AND A.4.1-3/2 AND A.4.3.5-1/1</w:t>
            </w:r>
            <w:r w:rsidRPr="00614B7A">
              <w:rPr>
                <w:lang w:eastAsia="zh-CN"/>
              </w:rPr>
              <w:t xml:space="preserve"> </w:t>
            </w:r>
            <w:r w:rsidRPr="00614B7A">
              <w:t>THEN R ELSE N/A</w:t>
            </w:r>
          </w:p>
        </w:tc>
      </w:tr>
      <w:tr w:rsidR="00A85D8A" w:rsidRPr="00614B7A" w14:paraId="3D25C7C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0ED8C" w14:textId="77777777" w:rsidR="00A85D8A" w:rsidRPr="00614B7A" w:rsidRDefault="00A85D8A" w:rsidP="00BE3F9E">
            <w:pPr>
              <w:pStyle w:val="TAN"/>
            </w:pPr>
            <w:r w:rsidRPr="00614B7A">
              <w:t>C023</w:t>
            </w:r>
            <w:r w:rsidRPr="00614B7A">
              <w:tab/>
              <w:t>IF A.4.1-4/5 AND A.4.1-3/2 THEN R ELSE N/A</w:t>
            </w:r>
          </w:p>
        </w:tc>
      </w:tr>
      <w:tr w:rsidR="00A85D8A" w:rsidRPr="00614B7A" w14:paraId="397908B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6E3F23" w14:textId="77777777" w:rsidR="00A85D8A" w:rsidRPr="00614B7A" w:rsidRDefault="00A85D8A" w:rsidP="00BE3F9E">
            <w:pPr>
              <w:pStyle w:val="TAN"/>
            </w:pPr>
            <w:r w:rsidRPr="00614B7A">
              <w:t>C023</w:t>
            </w:r>
            <w:r w:rsidRPr="00614B7A">
              <w:rPr>
                <w:lang w:eastAsia="zh-CN"/>
              </w:rPr>
              <w:t>a</w:t>
            </w:r>
            <w:r w:rsidRPr="00614B7A">
              <w:tab/>
              <w:t>IF A.4.1-4/5 AND A.4.1-3/2 AND A.4.3.5-1/1</w:t>
            </w:r>
            <w:r w:rsidRPr="00614B7A">
              <w:rPr>
                <w:lang w:eastAsia="zh-CN"/>
              </w:rPr>
              <w:t xml:space="preserve"> </w:t>
            </w:r>
            <w:r w:rsidRPr="00614B7A">
              <w:t>THEN R ELSE N/A</w:t>
            </w:r>
          </w:p>
        </w:tc>
      </w:tr>
      <w:tr w:rsidR="00A85D8A" w:rsidRPr="00614B7A" w14:paraId="0CE791F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513192" w14:textId="77777777" w:rsidR="00A85D8A" w:rsidRPr="00614B7A" w:rsidRDefault="00A85D8A" w:rsidP="00BE3F9E">
            <w:pPr>
              <w:pStyle w:val="TAN"/>
            </w:pPr>
            <w:r w:rsidRPr="00614B7A">
              <w:t>C024</w:t>
            </w:r>
            <w:r w:rsidRPr="00614B7A">
              <w:tab/>
              <w:t>IF A.4.1-1/1 AND A.4.1-2/7 AND A.4.1-3/1 THEN R ELSE N/A</w:t>
            </w:r>
          </w:p>
        </w:tc>
      </w:tr>
      <w:tr w:rsidR="00A85D8A" w:rsidRPr="00614B7A" w14:paraId="53F5F08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8A31A" w14:textId="77777777" w:rsidR="00A85D8A" w:rsidRPr="00614B7A" w:rsidRDefault="00A85D8A" w:rsidP="00BE3F9E">
            <w:pPr>
              <w:pStyle w:val="TAN"/>
            </w:pPr>
            <w:r w:rsidRPr="00614B7A">
              <w:t>C025</w:t>
            </w:r>
            <w:r w:rsidRPr="00614B7A">
              <w:tab/>
              <w:t>IF ((A.4.1-1/1 AND [10]A.4.1-1/1) OR (A.4.1-1/1 AND [10]A.4.1-1/2) OR (A.4.1-1/2 AND [10]A.4.1-1/1) OR (A.4.1-1/2 AND [10]A.4.1-1/2)) AND A.4.1-3/1 THEN R ELSE N/A</w:t>
            </w:r>
          </w:p>
        </w:tc>
      </w:tr>
      <w:tr w:rsidR="00A85D8A" w:rsidRPr="00614B7A" w14:paraId="5B0FF79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8CA27" w14:textId="77777777" w:rsidR="00A85D8A" w:rsidRPr="00614B7A" w:rsidRDefault="00A85D8A" w:rsidP="00BE3F9E">
            <w:pPr>
              <w:pStyle w:val="TAN"/>
            </w:pPr>
            <w:r w:rsidRPr="00614B7A">
              <w:t>C025</w:t>
            </w:r>
            <w:r w:rsidRPr="00614B7A">
              <w:rPr>
                <w:lang w:eastAsia="zh-CN"/>
              </w:rPr>
              <w:t>a</w:t>
            </w:r>
            <w:r w:rsidRPr="00614B7A">
              <w:tab/>
              <w:t>IF ((A.4.1-1/1 AND [10]A.4.1-1/1) OR (A.4.1-1/1 AND [10]A.4.1-1/2) OR (A.4.1-1/2 AND [10]A.4.1-1/1) OR (A.4.1-1/2 AND [10]A.4.1-1/2)) AND A.4.1-3/1 AND A.4.3.5-1/1</w:t>
            </w:r>
            <w:r w:rsidRPr="00614B7A">
              <w:rPr>
                <w:lang w:eastAsia="zh-CN"/>
              </w:rPr>
              <w:t xml:space="preserve"> </w:t>
            </w:r>
            <w:r w:rsidRPr="00614B7A">
              <w:t>THEN R ELSE N/A</w:t>
            </w:r>
          </w:p>
        </w:tc>
      </w:tr>
      <w:tr w:rsidR="00A85D8A" w:rsidRPr="00614B7A" w14:paraId="6978F7E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9AF36B" w14:textId="77777777" w:rsidR="00A85D8A" w:rsidRPr="00614B7A" w:rsidRDefault="00A85D8A" w:rsidP="00BE3F9E">
            <w:pPr>
              <w:pStyle w:val="TAN"/>
            </w:pPr>
            <w:r w:rsidRPr="00614B7A">
              <w:t>C026</w:t>
            </w:r>
            <w:r w:rsidRPr="00614B7A">
              <w:tab/>
              <w:t>IF (A.4.1-4/1 OR A.4.1-4/2 OR A.4.1-4/3 OR A.4.1-4/5) AND A.4.1-3/2 AND 4.3.6-1/11 THEN R ELSE N/A</w:t>
            </w:r>
          </w:p>
        </w:tc>
      </w:tr>
      <w:tr w:rsidR="00A85D8A" w:rsidRPr="00614B7A" w14:paraId="51A2997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CA72CA" w14:textId="77777777" w:rsidR="00A85D8A" w:rsidRPr="00614B7A" w:rsidRDefault="00A85D8A" w:rsidP="00BE3F9E">
            <w:pPr>
              <w:pStyle w:val="TAN"/>
            </w:pPr>
            <w:r w:rsidRPr="00614B7A">
              <w:lastRenderedPageBreak/>
              <w:t>C027</w:t>
            </w:r>
            <w:r w:rsidRPr="00614B7A">
              <w:tab/>
            </w:r>
            <w:r w:rsidRPr="00614B7A">
              <w:rPr>
                <w:lang w:eastAsia="zh-CN"/>
              </w:rPr>
              <w:t>Void</w:t>
            </w:r>
          </w:p>
        </w:tc>
      </w:tr>
      <w:tr w:rsidR="00A85D8A" w:rsidRPr="00614B7A" w14:paraId="65F821E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6E550" w14:textId="77777777" w:rsidR="00A85D8A" w:rsidRPr="00614B7A" w:rsidRDefault="00A85D8A" w:rsidP="00BE3F9E">
            <w:pPr>
              <w:pStyle w:val="TAN"/>
            </w:pPr>
            <w:r w:rsidRPr="00614B7A">
              <w:t>C028</w:t>
            </w:r>
            <w:r w:rsidRPr="00614B7A">
              <w:tab/>
              <w:t>IF (A.4.1-1/1 OR A.4.1-1/2) AND A.4.1-3/1 AND 4.3.6-1/11 THEN R ELSE N/A</w:t>
            </w:r>
          </w:p>
        </w:tc>
      </w:tr>
      <w:tr w:rsidR="00A85D8A" w:rsidRPr="00614B7A" w14:paraId="6532D44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396DB6" w14:textId="77777777" w:rsidR="00A85D8A" w:rsidRPr="00614B7A" w:rsidRDefault="00A85D8A" w:rsidP="00BE3F9E">
            <w:pPr>
              <w:pStyle w:val="TAN"/>
            </w:pPr>
            <w:r w:rsidRPr="00614B7A">
              <w:t>C029</w:t>
            </w:r>
            <w:r w:rsidRPr="00614B7A">
              <w:tab/>
              <w:t>IF (A.4.1-1/1 OR A.4.1-1/2) AND A.4.1-3/1 AND 4.3.2-1/9 THEN R ELSE N/A</w:t>
            </w:r>
          </w:p>
        </w:tc>
      </w:tr>
      <w:tr w:rsidR="00A85D8A" w:rsidRPr="00614B7A" w14:paraId="3F64A05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79178" w14:textId="77777777" w:rsidR="00A85D8A" w:rsidRPr="00614B7A" w:rsidRDefault="00A85D8A" w:rsidP="00BE3F9E">
            <w:pPr>
              <w:pStyle w:val="TAN"/>
            </w:pPr>
            <w:r w:rsidRPr="00614B7A">
              <w:t>C030</w:t>
            </w:r>
            <w:r w:rsidRPr="00614B7A">
              <w:tab/>
              <w:t>IF (A.4.1-4/1 OR A.4.1-4/2 OR A.4.1-4/3 OR A.4.1-4/5) AND A.4.1-3/2 AND A.4.3.2-1/9 THEN R ELSE N/A</w:t>
            </w:r>
          </w:p>
        </w:tc>
      </w:tr>
      <w:tr w:rsidR="00A85D8A" w:rsidRPr="00614B7A" w14:paraId="2B9AF36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79A66" w14:textId="77777777" w:rsidR="00A85D8A" w:rsidRPr="00614B7A" w:rsidRDefault="00A85D8A" w:rsidP="00BE3F9E">
            <w:pPr>
              <w:pStyle w:val="TAN"/>
            </w:pPr>
            <w:r w:rsidRPr="00614B7A">
              <w:t>C030a</w:t>
            </w:r>
            <w:r w:rsidRPr="00614B7A">
              <w:tab/>
              <w:t>IF (A.4.1-4/4 OR A.4.1-4/5) AND A.4.1-3/2 AND A.4.3.2-1/9 THEN R ELSE N/A</w:t>
            </w:r>
          </w:p>
        </w:tc>
      </w:tr>
      <w:tr w:rsidR="00A85D8A" w:rsidRPr="00614B7A" w14:paraId="13ED208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7880AB" w14:textId="77777777" w:rsidR="00A85D8A" w:rsidRPr="00614B7A" w:rsidRDefault="00A85D8A" w:rsidP="00BE3F9E">
            <w:pPr>
              <w:pStyle w:val="TAN"/>
            </w:pPr>
            <w:r w:rsidRPr="00614B7A">
              <w:t>C031</w:t>
            </w:r>
            <w:r w:rsidRPr="00614B7A">
              <w:tab/>
              <w:t>IF (A.4.1-1/1 OR A.4.1-1/2) AND A.4.1-2/7 AND A.4.1-3/1 AND (A.4.1-4A/1 OR A.4.1-4A/2 OR A.4.1-4A/5) AND A.4.3.2A.1-1/1 THEN R ELSE N/A</w:t>
            </w:r>
          </w:p>
        </w:tc>
      </w:tr>
      <w:tr w:rsidR="00A85D8A" w:rsidRPr="00614B7A" w14:paraId="13A6327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68197" w14:textId="77777777" w:rsidR="00A85D8A" w:rsidRPr="00614B7A" w:rsidRDefault="00A85D8A" w:rsidP="00BE3F9E">
            <w:pPr>
              <w:pStyle w:val="TAN"/>
            </w:pPr>
            <w:r w:rsidRPr="00614B7A">
              <w:t>C032</w:t>
            </w:r>
            <w:r w:rsidRPr="00614B7A">
              <w:tab/>
              <w:t>IF (A.4.1-4/1 OR A.4.1-4/2 OR A.4.1-4/3 OR A.4.1-4/5) AND A.4.1-3/2 AND (A.4.1-2/3 OR A.4.1-2/5) THEN R ELSE N/A</w:t>
            </w:r>
          </w:p>
        </w:tc>
      </w:tr>
      <w:tr w:rsidR="00A85D8A" w:rsidRPr="00614B7A" w14:paraId="63483DF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A799C" w14:textId="77777777" w:rsidR="00A85D8A" w:rsidRPr="00614B7A" w:rsidRDefault="00A85D8A" w:rsidP="00BE3F9E">
            <w:pPr>
              <w:pStyle w:val="TAN"/>
            </w:pPr>
            <w:r w:rsidRPr="00614B7A">
              <w:t>C033</w:t>
            </w:r>
            <w:r w:rsidRPr="00614B7A">
              <w:tab/>
              <w:t>IF (A.4.1-1/1 OR A.4.1-1/2) AND A.4.1-2/7 AND A.4.1-3/1 AND (A.4.1-4A/1 OR A.4.1-4A/2 OR A.4.1-4A/5) AND A.4.3.2A.1-1/2 THEN R ELSE N/A</w:t>
            </w:r>
          </w:p>
        </w:tc>
      </w:tr>
      <w:tr w:rsidR="00A85D8A" w:rsidRPr="00614B7A" w14:paraId="396866A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7E4D4D" w14:textId="77777777" w:rsidR="00A85D8A" w:rsidRPr="00614B7A" w:rsidRDefault="00A85D8A" w:rsidP="00BE3F9E">
            <w:pPr>
              <w:pStyle w:val="TAN"/>
            </w:pPr>
            <w:r w:rsidRPr="00614B7A">
              <w:t>C034</w:t>
            </w:r>
            <w:r w:rsidRPr="00614B7A">
              <w:tab/>
              <w:t>IF (A.4.1-1/1 OR A.4.1-1/2) AND A.4.1-2/7 AND A.4.1-3/1 AND A.4.3.6-1/6 THEN R ELSE N/A</w:t>
            </w:r>
          </w:p>
        </w:tc>
      </w:tr>
      <w:tr w:rsidR="00A85D8A" w:rsidRPr="00614B7A" w14:paraId="32832BD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35F84A" w14:textId="77777777" w:rsidR="00A85D8A" w:rsidRPr="00614B7A" w:rsidRDefault="00A85D8A" w:rsidP="00BE3F9E">
            <w:pPr>
              <w:pStyle w:val="TAN"/>
            </w:pPr>
            <w:r w:rsidRPr="00614B7A">
              <w:t>C035</w:t>
            </w:r>
            <w:r w:rsidRPr="00614B7A">
              <w:tab/>
              <w:t>IF (A.4.1-4/1 OR A.4.1-4/2 OR A.4.1-4/3 OR A.4.1-4/5) AND A.4.1-3/2 AND A.4.3.6-1/6 THEN R ELSE N/A</w:t>
            </w:r>
          </w:p>
        </w:tc>
      </w:tr>
      <w:tr w:rsidR="00A85D8A" w:rsidRPr="00614B7A" w14:paraId="622DF9D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69639" w14:textId="77777777" w:rsidR="00A85D8A" w:rsidRPr="00614B7A" w:rsidRDefault="00A85D8A" w:rsidP="00BE3F9E">
            <w:pPr>
              <w:pStyle w:val="TAN"/>
            </w:pPr>
            <w:r w:rsidRPr="00614B7A">
              <w:t>C036</w:t>
            </w:r>
            <w:r w:rsidRPr="00614B7A">
              <w:tab/>
              <w:t>IF (A.4.1-1/1 OR A.4.1-1/2) AND A.4.1-2/7 AND A.4.1-3/1 AND (A.4.1-4A/1 OR A.4.1-4A/2 OR A.4.1-4A/5) AND A.4.3.2A.1-1/3 THEN R ELSE N/A</w:t>
            </w:r>
          </w:p>
        </w:tc>
      </w:tr>
      <w:tr w:rsidR="00A85D8A" w:rsidRPr="00614B7A" w14:paraId="06212C8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6DE77" w14:textId="77777777" w:rsidR="00A85D8A" w:rsidRPr="00614B7A" w:rsidRDefault="00A85D8A" w:rsidP="00BE3F9E">
            <w:pPr>
              <w:pStyle w:val="TAN"/>
            </w:pPr>
            <w:r w:rsidRPr="00614B7A">
              <w:t>C037</w:t>
            </w:r>
            <w:r w:rsidRPr="00614B7A">
              <w:tab/>
              <w:t>IF (A.4.1-1/1 OR A.4.1-1/2) AND A.4.1-2/7 AND A.4.1-3/1 AND A.4.3.6-1/41 THEN R ELSE N/A</w:t>
            </w:r>
          </w:p>
        </w:tc>
      </w:tr>
      <w:tr w:rsidR="00A85D8A" w:rsidRPr="00614B7A" w14:paraId="096EDB2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64B2D" w14:textId="77777777" w:rsidR="00A85D8A" w:rsidRPr="00614B7A" w:rsidRDefault="00A85D8A" w:rsidP="00BE3F9E">
            <w:pPr>
              <w:pStyle w:val="TAN"/>
            </w:pPr>
            <w:r w:rsidRPr="00614B7A">
              <w:t>C037</w:t>
            </w:r>
            <w:r w:rsidRPr="00614B7A">
              <w:rPr>
                <w:lang w:eastAsia="zh-CN"/>
              </w:rPr>
              <w:t>a</w:t>
            </w:r>
            <w:r w:rsidRPr="00614B7A">
              <w:tab/>
              <w:t>IF (A.4.1-1/1 OR A.4.1-1/2) AND A.4.1-2/7 AND A.4.1-3/1 AND A.4.3.6-1/41 AND A.4.3.5-1/1</w:t>
            </w:r>
            <w:r w:rsidRPr="00614B7A">
              <w:rPr>
                <w:lang w:eastAsia="zh-CN"/>
              </w:rPr>
              <w:t xml:space="preserve"> </w:t>
            </w:r>
            <w:r w:rsidRPr="00614B7A">
              <w:t>THEN R ELSE N/A</w:t>
            </w:r>
          </w:p>
        </w:tc>
      </w:tr>
      <w:tr w:rsidR="00A85D8A" w:rsidRPr="00614B7A" w14:paraId="641DDDC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DA7740" w14:textId="77777777" w:rsidR="00A85D8A" w:rsidRPr="00614B7A" w:rsidRDefault="00A85D8A" w:rsidP="00BE3F9E">
            <w:pPr>
              <w:pStyle w:val="TAN"/>
            </w:pPr>
            <w:r w:rsidRPr="00614B7A">
              <w:t>C038</w:t>
            </w:r>
            <w:r w:rsidRPr="00614B7A">
              <w:tab/>
              <w:t>IF (A.4.1-1/1 OR A.4.1-1/2) AND A.4.1-2/7 AND A.4.1-3/2 AND (A.4.1-4/1 OR A.4.1-4/2 OR A.4.1-4/3 OR A.4.1-4/5) AND A.4.3.6-1/41 THEN R ELSE N/A</w:t>
            </w:r>
          </w:p>
        </w:tc>
      </w:tr>
      <w:tr w:rsidR="00A85D8A" w:rsidRPr="00614B7A" w14:paraId="49B8A32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18A6F" w14:textId="77777777" w:rsidR="00A85D8A" w:rsidRPr="00614B7A" w:rsidRDefault="00A85D8A" w:rsidP="00BE3F9E">
            <w:pPr>
              <w:pStyle w:val="TAN"/>
            </w:pPr>
            <w:r w:rsidRPr="00614B7A">
              <w:t>C038</w:t>
            </w:r>
            <w:r w:rsidRPr="00614B7A">
              <w:rPr>
                <w:lang w:eastAsia="zh-CN"/>
              </w:rPr>
              <w:t>a</w:t>
            </w:r>
            <w:r w:rsidRPr="00614B7A">
              <w:tab/>
              <w:t>IF (A.4.1-1/1 OR A.4.1-1/2) AND A.4.1-2/7 AND A.4.1-3/2 AND (A.4.1-4/1 OR A.4.1-4/2 OR A.4.1-4/3 OR A.4.1-4/5) AND A.4.3.6-1/41 AND A.4.3.5-1/1</w:t>
            </w:r>
            <w:r w:rsidRPr="00614B7A">
              <w:rPr>
                <w:lang w:eastAsia="zh-CN"/>
              </w:rPr>
              <w:t xml:space="preserve"> </w:t>
            </w:r>
            <w:r w:rsidRPr="00614B7A">
              <w:t>THEN R ELSE N/A</w:t>
            </w:r>
          </w:p>
        </w:tc>
      </w:tr>
      <w:tr w:rsidR="00A85D8A" w:rsidRPr="00614B7A" w14:paraId="3451748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591A44" w14:textId="77777777" w:rsidR="00A85D8A" w:rsidRPr="00614B7A" w:rsidRDefault="00A85D8A" w:rsidP="00BE3F9E">
            <w:pPr>
              <w:pStyle w:val="TAN"/>
            </w:pPr>
            <w:r w:rsidRPr="00614B7A">
              <w:t>C039</w:t>
            </w:r>
            <w:r w:rsidRPr="00614B7A">
              <w:tab/>
              <w:t>IF A.4.1-1/1 AND A.4.1-2/7 AND A.4.1-3/1 AND (A.4.1-4A/1 OR A.4.1-4A/2 OR A.4.1-4/5 OR A.4.1-4/7) AND A.4.1-5/1 AND A.4.3.6-1/41 THEN R ELSE N/A</w:t>
            </w:r>
          </w:p>
        </w:tc>
      </w:tr>
      <w:tr w:rsidR="00A85D8A" w:rsidRPr="00614B7A" w14:paraId="1E08B2B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F02002" w14:textId="77777777" w:rsidR="00A85D8A" w:rsidRPr="00614B7A" w:rsidRDefault="00A85D8A" w:rsidP="00BE3F9E">
            <w:pPr>
              <w:pStyle w:val="TAN"/>
            </w:pPr>
            <w:r w:rsidRPr="00614B7A">
              <w:t>C040</w:t>
            </w:r>
            <w:r w:rsidRPr="00614B7A">
              <w:tab/>
              <w:t>IF A.4.1-1/1 AND A.4.1-2/7 AND A.4.1-3/2 AND (A.4.1-4/1 OR A.4.1-4/2 OR A.4.1-4/3 OR A.4.1-4/5) AND A.4.3.6-1/41 THEN R ELSE N/A</w:t>
            </w:r>
          </w:p>
        </w:tc>
      </w:tr>
      <w:tr w:rsidR="00A85D8A" w:rsidRPr="00614B7A" w14:paraId="399CE4B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BCBC9E" w14:textId="77777777" w:rsidR="00A85D8A" w:rsidRPr="00614B7A" w:rsidRDefault="00A85D8A" w:rsidP="00BE3F9E">
            <w:pPr>
              <w:pStyle w:val="TAN"/>
            </w:pPr>
            <w:r w:rsidRPr="00614B7A">
              <w:t>C041</w:t>
            </w:r>
            <w:r w:rsidRPr="00614B7A">
              <w:tab/>
              <w:t>IF (A.4.1-1/1 OR A.4.1-1/2) AND A.4.1-2/7 AND A.4.1-3/1 AND A.4.1-5/1 AND A.4.3.2-1/</w:t>
            </w:r>
            <w:r w:rsidRPr="00614B7A">
              <w:rPr>
                <w:lang w:eastAsia="zh-CN"/>
              </w:rPr>
              <w:t>34</w:t>
            </w:r>
            <w:r w:rsidRPr="00614B7A">
              <w:t xml:space="preserve"> AND A.4.3.6-1/41 THEN R ELSE N/A</w:t>
            </w:r>
          </w:p>
        </w:tc>
      </w:tr>
      <w:tr w:rsidR="00A85D8A" w:rsidRPr="00614B7A" w14:paraId="0383D14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FE5EB3" w14:textId="77777777" w:rsidR="00A85D8A" w:rsidRPr="00614B7A" w:rsidRDefault="00A85D8A" w:rsidP="00BE3F9E">
            <w:pPr>
              <w:pStyle w:val="TAN"/>
            </w:pPr>
            <w:r w:rsidRPr="00614B7A">
              <w:t>C041</w:t>
            </w:r>
            <w:r w:rsidRPr="00614B7A">
              <w:rPr>
                <w:lang w:eastAsia="zh-CN"/>
              </w:rPr>
              <w:t>a</w:t>
            </w:r>
            <w:r w:rsidRPr="00614B7A">
              <w:tab/>
              <w:t>IF (A.4.1-1/1 OR A.4.1-1/2) AND A.4.1-2/7 AND A.4.1-3/1 AND A.4.1-5/1 AND A.4.3.2-1/</w:t>
            </w:r>
            <w:r w:rsidRPr="00614B7A">
              <w:rPr>
                <w:lang w:eastAsia="zh-CN"/>
              </w:rPr>
              <w:t>34</w:t>
            </w:r>
            <w:r w:rsidRPr="00614B7A">
              <w:t xml:space="preserve"> AND A.4.3.6-1/41 AND A.4.3.5-1/1</w:t>
            </w:r>
            <w:r w:rsidRPr="00614B7A">
              <w:rPr>
                <w:lang w:eastAsia="zh-CN"/>
              </w:rPr>
              <w:t xml:space="preserve"> </w:t>
            </w:r>
            <w:r w:rsidRPr="00614B7A">
              <w:t>THEN R ELSE N/A</w:t>
            </w:r>
          </w:p>
        </w:tc>
      </w:tr>
      <w:tr w:rsidR="00A85D8A" w:rsidRPr="00614B7A" w14:paraId="08DE537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010309" w14:textId="77777777" w:rsidR="00A85D8A" w:rsidRPr="00614B7A" w:rsidRDefault="00A85D8A" w:rsidP="00BE3F9E">
            <w:pPr>
              <w:pStyle w:val="TAN"/>
            </w:pPr>
            <w:r w:rsidRPr="00614B7A">
              <w:t>C041b</w:t>
            </w:r>
            <w:r w:rsidRPr="00614B7A">
              <w:tab/>
              <w:t>IF A.4.1-1/1 AND A.4.1-2/7 AND A.4.1-3/1 AND A.4.1-5/1 AND A.4.3.2-1/</w:t>
            </w:r>
            <w:r w:rsidRPr="00614B7A">
              <w:rPr>
                <w:lang w:eastAsia="zh-CN"/>
              </w:rPr>
              <w:t>34</w:t>
            </w:r>
            <w:r w:rsidRPr="00614B7A">
              <w:t xml:space="preserve"> AND A.4.3.6-1/41 AND A.4.3.5-1/1</w:t>
            </w:r>
            <w:r w:rsidRPr="00614B7A">
              <w:rPr>
                <w:lang w:eastAsia="zh-CN"/>
              </w:rPr>
              <w:t xml:space="preserve"> </w:t>
            </w:r>
            <w:r w:rsidRPr="00614B7A">
              <w:t>THEN R ELSE N/A</w:t>
            </w:r>
          </w:p>
        </w:tc>
      </w:tr>
      <w:tr w:rsidR="00A85D8A" w:rsidRPr="00614B7A" w14:paraId="18591D3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3535AD" w14:textId="77777777" w:rsidR="00A85D8A" w:rsidRPr="00614B7A" w:rsidRDefault="00A85D8A" w:rsidP="00BE3F9E">
            <w:pPr>
              <w:pStyle w:val="TAN"/>
            </w:pPr>
            <w:r w:rsidRPr="00614B7A">
              <w:t>C042</w:t>
            </w:r>
            <w:r w:rsidRPr="00614B7A">
              <w:tab/>
              <w:t>IF (A.4.1-1/1 OR A.4.1-1/2) AND A.4.1-2/7 AND A.4.1-3/2 AND (A.4.1-4/1 OR A.4.1-4/2 OR A.4.1-4/3 OR A.4.1-4/5) AND A.4.3.2-1/34 AND A.4.3.6-1/41 THEN R ELSE N/A</w:t>
            </w:r>
          </w:p>
        </w:tc>
      </w:tr>
      <w:tr w:rsidR="00A85D8A" w:rsidRPr="00614B7A" w14:paraId="7BA93CA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C1B77F" w14:textId="77777777" w:rsidR="00A85D8A" w:rsidRPr="00614B7A" w:rsidRDefault="00A85D8A" w:rsidP="00BE3F9E">
            <w:pPr>
              <w:pStyle w:val="TAN"/>
            </w:pPr>
            <w:r w:rsidRPr="00614B7A">
              <w:t>C042</w:t>
            </w:r>
            <w:r w:rsidRPr="00614B7A">
              <w:rPr>
                <w:lang w:eastAsia="zh-CN"/>
              </w:rPr>
              <w:t>a</w:t>
            </w:r>
            <w:r w:rsidRPr="00614B7A">
              <w:tab/>
              <w:t>IF (A.4.1-1/1 OR A.4.1-1/2) AND A.4.1-2/7 AND A.4.1-3/2 AND (A.4.1-4/1 OR A.4.1-4/2 OR A.4.1-4/3 OR A.4.1-4/5) AND A.4.3.2-1/34 AND A.4.3.6-1/41 AND A.4.3.5-1/1</w:t>
            </w:r>
            <w:r w:rsidRPr="00614B7A">
              <w:rPr>
                <w:lang w:eastAsia="zh-CN"/>
              </w:rPr>
              <w:t xml:space="preserve"> </w:t>
            </w:r>
            <w:r w:rsidRPr="00614B7A">
              <w:t>THEN R ELSE N/A</w:t>
            </w:r>
          </w:p>
        </w:tc>
      </w:tr>
      <w:tr w:rsidR="00A85D8A" w:rsidRPr="00614B7A" w14:paraId="0F6CD85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9CC3C" w14:textId="77777777" w:rsidR="00A85D8A" w:rsidRPr="00614B7A" w:rsidRDefault="00A85D8A" w:rsidP="00BE3F9E">
            <w:pPr>
              <w:pStyle w:val="TAN"/>
            </w:pPr>
            <w:r w:rsidRPr="00614B7A">
              <w:t>C042b</w:t>
            </w:r>
            <w:r w:rsidRPr="00614B7A">
              <w:tab/>
              <w:t>IF A.4.1-1/1 AND A.4.1-2/7 AND A.4.1-3/2 AND (A.4.1-4/1 OR A.4.1-4/2 OR A.4.1-4/3 OR A.4.1-4/5) AND A.4.3.2-1/34 AND A.4.3.6-1/41 AND A.4.3.5-1/1</w:t>
            </w:r>
            <w:r w:rsidRPr="00614B7A">
              <w:rPr>
                <w:lang w:eastAsia="zh-CN"/>
              </w:rPr>
              <w:t xml:space="preserve"> </w:t>
            </w:r>
            <w:r w:rsidRPr="00614B7A">
              <w:t>THEN R ELSE N/A</w:t>
            </w:r>
          </w:p>
        </w:tc>
      </w:tr>
      <w:tr w:rsidR="00A85D8A" w:rsidRPr="00614B7A" w14:paraId="0BBD9EA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B534F6" w14:textId="77777777" w:rsidR="00A85D8A" w:rsidRPr="00614B7A" w:rsidRDefault="00A85D8A" w:rsidP="00BE3F9E">
            <w:pPr>
              <w:pStyle w:val="TAN"/>
            </w:pPr>
            <w:r w:rsidRPr="00614B7A">
              <w:t>C043</w:t>
            </w:r>
            <w:r w:rsidRPr="00614B7A">
              <w:tab/>
              <w:t xml:space="preserve">IF </w:t>
            </w:r>
            <w:r w:rsidRPr="00614B7A">
              <w:rPr>
                <w:lang w:eastAsia="zh-CN"/>
              </w:rPr>
              <w:t>(</w:t>
            </w:r>
            <w:r w:rsidRPr="00614B7A">
              <w:t>A.4.1-4/</w:t>
            </w:r>
            <w:r w:rsidRPr="00614B7A">
              <w:rPr>
                <w:lang w:eastAsia="zh-CN"/>
              </w:rPr>
              <w:t xml:space="preserve">1 OR </w:t>
            </w:r>
            <w:r w:rsidRPr="00614B7A">
              <w:t>A.4.1-4/</w:t>
            </w:r>
            <w:r w:rsidRPr="00614B7A">
              <w:rPr>
                <w:lang w:eastAsia="zh-CN"/>
              </w:rPr>
              <w:t xml:space="preserve">2 OR </w:t>
            </w:r>
            <w:r w:rsidRPr="00614B7A">
              <w:t>A.4.1-4/</w:t>
            </w:r>
            <w:r w:rsidRPr="00614B7A">
              <w:rPr>
                <w:lang w:eastAsia="zh-CN"/>
              </w:rPr>
              <w:t>3</w:t>
            </w:r>
            <w:r w:rsidRPr="00614B7A">
              <w:rPr>
                <w:rFonts w:eastAsia="SimSun"/>
                <w:lang w:eastAsia="zh-CN"/>
              </w:rPr>
              <w:t xml:space="preserve"> </w:t>
            </w:r>
            <w:r w:rsidRPr="00614B7A">
              <w:rPr>
                <w:lang w:eastAsia="zh-CN"/>
              </w:rPr>
              <w:t>OR</w:t>
            </w:r>
            <w:r w:rsidRPr="00614B7A">
              <w:rPr>
                <w:rFonts w:eastAsia="SimSun"/>
                <w:lang w:eastAsia="zh-CN"/>
              </w:rPr>
              <w:t xml:space="preserve"> </w:t>
            </w:r>
            <w:r w:rsidRPr="00614B7A">
              <w:t>A.4.1-4/</w:t>
            </w:r>
            <w:r w:rsidRPr="00614B7A">
              <w:rPr>
                <w:rFonts w:eastAsia="SimSun"/>
                <w:lang w:eastAsia="zh-CN"/>
              </w:rPr>
              <w:t>5</w:t>
            </w:r>
            <w:r w:rsidRPr="00614B7A">
              <w:rPr>
                <w:lang w:eastAsia="zh-CN"/>
              </w:rPr>
              <w:t xml:space="preserve">) AND </w:t>
            </w:r>
            <w:r w:rsidRPr="00614B7A">
              <w:t>A.4.1-3/2 AND (4.3.6-1/43 OR 4.3.6-1/44) THEN R ELSE N/A</w:t>
            </w:r>
          </w:p>
        </w:tc>
      </w:tr>
      <w:tr w:rsidR="00A85D8A" w:rsidRPr="00614B7A" w14:paraId="2F7B917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7C4BFB" w14:textId="77777777" w:rsidR="00A85D8A" w:rsidRPr="00614B7A" w:rsidRDefault="00A85D8A" w:rsidP="00BE3F9E">
            <w:pPr>
              <w:pStyle w:val="TAN"/>
            </w:pPr>
            <w:r w:rsidRPr="00614B7A">
              <w:t>C043a</w:t>
            </w:r>
            <w:r w:rsidRPr="00614B7A">
              <w:tab/>
              <w:t>IF (A.4.1-4/4 OR A.4.1-4/5) AND A.4.1-3/2 AND A.4.3.2-1/34 AND A.4.3.6-1/41a AND A.4.3.5-1/1</w:t>
            </w:r>
            <w:r w:rsidRPr="00614B7A">
              <w:rPr>
                <w:lang w:eastAsia="zh-CN"/>
              </w:rPr>
              <w:t xml:space="preserve"> </w:t>
            </w:r>
            <w:r w:rsidRPr="00614B7A">
              <w:t>THEN R ELSE N/A</w:t>
            </w:r>
          </w:p>
        </w:tc>
      </w:tr>
      <w:tr w:rsidR="00A85D8A" w:rsidRPr="00614B7A" w14:paraId="29990AF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8814F7" w14:textId="77777777" w:rsidR="00A85D8A" w:rsidRPr="00614B7A" w:rsidRDefault="00A85D8A" w:rsidP="00BE3F9E">
            <w:pPr>
              <w:pStyle w:val="TAN"/>
            </w:pPr>
            <w:r w:rsidRPr="00614B7A">
              <w:t>C044</w:t>
            </w:r>
            <w:r w:rsidRPr="00614B7A">
              <w:tab/>
              <w:t xml:space="preserve">IF </w:t>
            </w:r>
            <w:r w:rsidRPr="00614B7A">
              <w:rPr>
                <w:lang w:eastAsia="zh-CN"/>
              </w:rPr>
              <w:t xml:space="preserve">(A.4.1-1/1 OR A.4.1-1/2) AND A.4.1-2/7 AND A.4.1-3/1 </w:t>
            </w:r>
            <w:r w:rsidRPr="00614B7A">
              <w:t>AND 4.3.6-1/42 THEN R ELSE N/A</w:t>
            </w:r>
          </w:p>
        </w:tc>
      </w:tr>
      <w:tr w:rsidR="00A85D8A" w:rsidRPr="00614B7A" w14:paraId="5BB5C78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4596C4" w14:textId="77777777" w:rsidR="00A85D8A" w:rsidRPr="00614B7A" w:rsidRDefault="00A85D8A" w:rsidP="00BE3F9E">
            <w:pPr>
              <w:pStyle w:val="TAN"/>
            </w:pPr>
            <w:r w:rsidRPr="00614B7A">
              <w:t>C045</w:t>
            </w:r>
            <w:r w:rsidRPr="00614B7A">
              <w:tab/>
              <w:t>IF (A.4.1-1/1 OR A.4.1-1/2) AND A.4.1-3/2 AND A.4.3.2B.2.0-1/2 AND (A.4.1-4/1 OR A.4.1-4/2 OR A.4.1-4/3) THEN R ELSE N/A</w:t>
            </w:r>
          </w:p>
        </w:tc>
      </w:tr>
      <w:tr w:rsidR="00A85D8A" w:rsidRPr="00614B7A" w14:paraId="0C5F435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4564A" w14:textId="77777777" w:rsidR="00A85D8A" w:rsidRPr="00614B7A" w:rsidRDefault="00A85D8A" w:rsidP="00BE3F9E">
            <w:pPr>
              <w:pStyle w:val="TAN"/>
            </w:pPr>
            <w:r w:rsidRPr="00614B7A">
              <w:t>C046</w:t>
            </w:r>
            <w:r w:rsidRPr="00614B7A">
              <w:tab/>
              <w:t>IF (A.4.1-1/1 OR A.4.1-1/2) AND A.4.1-3/2 AND A.4.3.2B.2.0-1/3 AND (A.4.1-4/1 OR A.4.1-4/2 OR A.4.1-4/3 ) THEN R ELSE N/A</w:t>
            </w:r>
          </w:p>
        </w:tc>
      </w:tr>
      <w:tr w:rsidR="00A85D8A" w:rsidRPr="00614B7A" w14:paraId="40B9910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6BD51" w14:textId="77777777" w:rsidR="00A85D8A" w:rsidRPr="00614B7A" w:rsidRDefault="00A85D8A" w:rsidP="00BE3F9E">
            <w:pPr>
              <w:pStyle w:val="TAN"/>
            </w:pPr>
            <w:r w:rsidRPr="00614B7A">
              <w:t>C047</w:t>
            </w:r>
            <w:r w:rsidRPr="00614B7A">
              <w:tab/>
              <w:t>IF (A.4.1-1/1 OR A.4.1-1/2) AND A.4.1-3/2 AND A.4.3.2B.2.0-1/4 AND (A.4.1-4/1 OR A.4.1-4/2 OR A.4.1-4/3) THEN R ELSE N/A</w:t>
            </w:r>
          </w:p>
        </w:tc>
      </w:tr>
      <w:tr w:rsidR="00A85D8A" w:rsidRPr="00614B7A" w14:paraId="303D3D3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ED4FA" w14:textId="77777777" w:rsidR="00A85D8A" w:rsidRPr="00614B7A" w:rsidRDefault="00A85D8A" w:rsidP="00BE3F9E">
            <w:pPr>
              <w:pStyle w:val="TAN"/>
            </w:pPr>
            <w:r w:rsidRPr="00614B7A">
              <w:t>C048</w:t>
            </w:r>
            <w:r w:rsidRPr="00614B7A">
              <w:tab/>
              <w:t>IF (A.4.1-1/1 OR A.4.1-1/2) AND A.4.1-3/2 AND A.4.3.2B.2.0-1/2 AND A.4.1-4/1 THEN R ELSE N/A</w:t>
            </w:r>
          </w:p>
        </w:tc>
      </w:tr>
      <w:tr w:rsidR="00A85D8A" w:rsidRPr="00614B7A" w14:paraId="207C52C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1F18C" w14:textId="77777777" w:rsidR="00A85D8A" w:rsidRPr="00614B7A" w:rsidRDefault="00A85D8A" w:rsidP="00BE3F9E">
            <w:pPr>
              <w:pStyle w:val="TAN"/>
            </w:pPr>
            <w:r w:rsidRPr="00614B7A">
              <w:t>C049</w:t>
            </w:r>
            <w:r w:rsidRPr="00614B7A">
              <w:tab/>
              <w:t>IF (A.4.1-1/1 OR A.4.1-1/2) AND A.4.1-3/2 AND A.4.3.2B.2.0-1/3 AND A.4.1-4/1 THEN R ELSE N/A</w:t>
            </w:r>
          </w:p>
        </w:tc>
      </w:tr>
      <w:tr w:rsidR="00A85D8A" w:rsidRPr="00614B7A" w14:paraId="566F192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80DB6F" w14:textId="77777777" w:rsidR="00A85D8A" w:rsidRPr="00614B7A" w:rsidRDefault="00A85D8A" w:rsidP="00BE3F9E">
            <w:pPr>
              <w:pStyle w:val="TAN"/>
            </w:pPr>
            <w:r w:rsidRPr="00614B7A">
              <w:t>C050</w:t>
            </w:r>
            <w:r w:rsidRPr="00614B7A">
              <w:tab/>
              <w:t xml:space="preserve">IF </w:t>
            </w:r>
            <w:r w:rsidRPr="00614B7A">
              <w:rPr>
                <w:lang w:eastAsia="zh-CN"/>
              </w:rPr>
              <w:t xml:space="preserve">A.4.1-1/2 AND A.4.1-2/7 AND A.4.1-3/1 AND </w:t>
            </w:r>
            <w:r w:rsidRPr="00614B7A">
              <w:t>A.4.3.2-</w:t>
            </w:r>
            <w:r w:rsidRPr="00614B7A">
              <w:rPr>
                <w:lang w:eastAsia="zh-CN"/>
              </w:rPr>
              <w:t xml:space="preserve">1/36 </w:t>
            </w:r>
            <w:r w:rsidRPr="00614B7A">
              <w:t>THEN R ELSE N/A</w:t>
            </w:r>
          </w:p>
        </w:tc>
      </w:tr>
      <w:tr w:rsidR="00A85D8A" w:rsidRPr="00614B7A" w14:paraId="6207AC6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25A3BE" w14:textId="77777777" w:rsidR="00A85D8A" w:rsidRPr="00614B7A" w:rsidRDefault="00A85D8A" w:rsidP="00BE3F9E">
            <w:pPr>
              <w:pStyle w:val="TAN"/>
            </w:pPr>
            <w:r w:rsidRPr="00614B7A">
              <w:t>C051</w:t>
            </w:r>
            <w:r w:rsidRPr="00614B7A">
              <w:tab/>
              <w:t>IF (A.4.1-1/1 OR A.4.1-1/2) AND A.4.1-2/7 AND A.4.1-3/1 AND A.4.1-4A/5 AND A.4.3.2A.1-2/1 AND A.4.3.2-1/37 THEN R ELSE N/A</w:t>
            </w:r>
          </w:p>
        </w:tc>
      </w:tr>
      <w:tr w:rsidR="00A85D8A" w:rsidRPr="00614B7A" w14:paraId="2037A3F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6DD956" w14:textId="77777777" w:rsidR="00A85D8A" w:rsidRPr="00614B7A" w:rsidRDefault="00A85D8A" w:rsidP="00BE3F9E">
            <w:pPr>
              <w:pStyle w:val="TAN"/>
            </w:pPr>
            <w:r w:rsidRPr="00614B7A">
              <w:rPr>
                <w:lang w:eastAsia="zh-CN"/>
              </w:rPr>
              <w:t>C052</w:t>
            </w:r>
            <w:r w:rsidRPr="00614B7A">
              <w:rPr>
                <w:lang w:eastAsia="zh-CN"/>
              </w:rPr>
              <w:tab/>
            </w:r>
            <w:r w:rsidRPr="00614B7A">
              <w:t xml:space="preserve">IF </w:t>
            </w:r>
            <w:r w:rsidRPr="00614B7A">
              <w:rPr>
                <w:lang w:eastAsia="zh-CN"/>
              </w:rPr>
              <w:t xml:space="preserve">(A.4.1-1/1 OR A.4.1-1/2) AND A.4.1-2/7 AND A.4.1-3/1 AND A.4.3.11-1/1 </w:t>
            </w:r>
            <w:r w:rsidRPr="00614B7A">
              <w:t>THEN R ELSE N/A</w:t>
            </w:r>
          </w:p>
        </w:tc>
      </w:tr>
      <w:tr w:rsidR="00A85D8A" w:rsidRPr="00614B7A" w14:paraId="02B79C3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B0265" w14:textId="77777777" w:rsidR="00A85D8A" w:rsidRPr="00614B7A" w:rsidRDefault="00A85D8A" w:rsidP="00BE3F9E">
            <w:pPr>
              <w:pStyle w:val="TAN"/>
              <w:rPr>
                <w:rFonts w:eastAsia="SimSun"/>
                <w:lang w:eastAsia="zh-CN"/>
              </w:rPr>
            </w:pPr>
            <w:r w:rsidRPr="00614B7A">
              <w:rPr>
                <w:rFonts w:eastAsia="SimSun"/>
                <w:lang w:eastAsia="zh-CN"/>
              </w:rPr>
              <w:t>C053</w:t>
            </w:r>
            <w:r w:rsidRPr="00614B7A">
              <w:rPr>
                <w:rFonts w:eastAsia="SimSun"/>
                <w:lang w:eastAsia="zh-CN"/>
              </w:rPr>
              <w:tab/>
            </w:r>
            <w:r w:rsidRPr="00614B7A">
              <w:t>IF A.4.1-1/2 AND A.4.1-2/8 AND A.4.1-3/1 AND (A.4.1-4A/3 OR A.4.1-4A/4) AND A.4.3.2A.1-2/1 THEN R ELSE N/A</w:t>
            </w:r>
          </w:p>
        </w:tc>
      </w:tr>
      <w:tr w:rsidR="00A85D8A" w:rsidRPr="00614B7A" w14:paraId="3EC2160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F15E78" w14:textId="77777777" w:rsidR="00A85D8A" w:rsidRPr="00614B7A" w:rsidRDefault="00A85D8A" w:rsidP="00BE3F9E">
            <w:pPr>
              <w:pStyle w:val="TAN"/>
              <w:rPr>
                <w:rFonts w:eastAsia="SimSun"/>
                <w:lang w:eastAsia="zh-CN"/>
              </w:rPr>
            </w:pPr>
            <w:r w:rsidRPr="00614B7A">
              <w:rPr>
                <w:rFonts w:eastAsia="SimSun"/>
                <w:lang w:eastAsia="zh-CN"/>
              </w:rPr>
              <w:t>C054</w:t>
            </w:r>
            <w:r w:rsidRPr="00614B7A">
              <w:rPr>
                <w:rFonts w:eastAsia="SimSun"/>
                <w:lang w:eastAsia="zh-CN"/>
              </w:rPr>
              <w:tab/>
            </w:r>
            <w:r w:rsidRPr="00614B7A">
              <w:t>IF A.4.1-1/2 AND A.4.1-2/8 AND A.4.1-3/1 AND (A.4.1-4A/3 OR A.4.1-4A/4) AND A.4.3.2A.1-2/2 THEN R ELSE N/A</w:t>
            </w:r>
          </w:p>
        </w:tc>
      </w:tr>
      <w:tr w:rsidR="00A85D8A" w:rsidRPr="00614B7A" w14:paraId="04AC398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D42C17" w14:textId="77777777" w:rsidR="00A85D8A" w:rsidRPr="00614B7A" w:rsidRDefault="00A85D8A" w:rsidP="00BE3F9E">
            <w:pPr>
              <w:pStyle w:val="TAN"/>
              <w:rPr>
                <w:rFonts w:eastAsia="SimSun"/>
                <w:lang w:eastAsia="zh-CN"/>
              </w:rPr>
            </w:pPr>
            <w:r w:rsidRPr="00614B7A">
              <w:rPr>
                <w:rFonts w:eastAsia="SimSun"/>
                <w:lang w:eastAsia="zh-CN"/>
              </w:rPr>
              <w:t>C055</w:t>
            </w:r>
            <w:r w:rsidRPr="00614B7A">
              <w:rPr>
                <w:rFonts w:eastAsia="SimSun"/>
                <w:lang w:eastAsia="zh-CN"/>
              </w:rPr>
              <w:tab/>
            </w:r>
            <w:r w:rsidRPr="00614B7A">
              <w:t>IF A.4.1-1/2 AND A.4.1-2/8 AND A.4.1-3/1 AND (A.4.1-4A/3 OR A.4.1-4A/4) AND A.4.3.2A.1-2/3 THEN R ELSE N/A</w:t>
            </w:r>
          </w:p>
        </w:tc>
      </w:tr>
      <w:tr w:rsidR="00A85D8A" w:rsidRPr="00614B7A" w14:paraId="1BCB139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27112F" w14:textId="77777777" w:rsidR="00A85D8A" w:rsidRPr="00614B7A" w:rsidRDefault="00A85D8A" w:rsidP="00BE3F9E">
            <w:pPr>
              <w:pStyle w:val="TAN"/>
              <w:rPr>
                <w:rFonts w:eastAsia="SimSun"/>
                <w:lang w:eastAsia="zh-CN"/>
              </w:rPr>
            </w:pPr>
            <w:r w:rsidRPr="00614B7A">
              <w:rPr>
                <w:rFonts w:eastAsia="SimSun"/>
                <w:lang w:eastAsia="zh-CN"/>
              </w:rPr>
              <w:t>C056</w:t>
            </w:r>
            <w:r w:rsidRPr="00614B7A">
              <w:rPr>
                <w:rFonts w:eastAsia="SimSun"/>
                <w:lang w:eastAsia="zh-CN"/>
              </w:rPr>
              <w:tab/>
            </w:r>
            <w:r w:rsidRPr="00614B7A">
              <w:t>IF A.4.1-1/2 AND A.4.1-2/8 AND A.4.1-3/1 AND (A.4.1-4A/3 OR A.4.1-4A/4) AND A.4.3.2A.1-2/4 THEN R ELSE N/A</w:t>
            </w:r>
          </w:p>
        </w:tc>
      </w:tr>
      <w:tr w:rsidR="00A85D8A" w:rsidRPr="00614B7A" w14:paraId="7E22793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BA4CD5" w14:textId="77777777" w:rsidR="00A85D8A" w:rsidRPr="00614B7A" w:rsidRDefault="00A85D8A" w:rsidP="00BE3F9E">
            <w:pPr>
              <w:pStyle w:val="TAN"/>
              <w:rPr>
                <w:rFonts w:eastAsia="SimSun"/>
                <w:lang w:eastAsia="zh-CN"/>
              </w:rPr>
            </w:pPr>
            <w:r w:rsidRPr="00614B7A">
              <w:rPr>
                <w:rFonts w:eastAsia="SimSun"/>
                <w:lang w:eastAsia="zh-CN"/>
              </w:rPr>
              <w:t>C057</w:t>
            </w:r>
            <w:r w:rsidRPr="00614B7A">
              <w:rPr>
                <w:rFonts w:eastAsia="SimSun"/>
                <w:lang w:eastAsia="zh-CN"/>
              </w:rPr>
              <w:tab/>
            </w:r>
            <w:r w:rsidRPr="00614B7A">
              <w:t>IF A.4.1-1/2 AND A.4.1-2/8 AND A.4.1-3/1 AND (A.4.1-4A/3 OR A.4.1-4A/4) AND A.4.3.2A.1-2/5 THEN R ELSE N/A</w:t>
            </w:r>
          </w:p>
        </w:tc>
      </w:tr>
      <w:tr w:rsidR="00A85D8A" w:rsidRPr="00614B7A" w14:paraId="3965970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049A3" w14:textId="77777777" w:rsidR="00A85D8A" w:rsidRPr="00614B7A" w:rsidRDefault="00A85D8A" w:rsidP="00BE3F9E">
            <w:pPr>
              <w:pStyle w:val="TAN"/>
              <w:rPr>
                <w:rFonts w:eastAsia="SimSun"/>
                <w:lang w:eastAsia="zh-CN"/>
              </w:rPr>
            </w:pPr>
            <w:r w:rsidRPr="00614B7A">
              <w:rPr>
                <w:rFonts w:eastAsia="SimSun"/>
                <w:lang w:eastAsia="zh-CN"/>
              </w:rPr>
              <w:t>C058</w:t>
            </w:r>
            <w:r w:rsidRPr="00614B7A">
              <w:rPr>
                <w:rFonts w:eastAsia="SimSun"/>
                <w:lang w:eastAsia="zh-CN"/>
              </w:rPr>
              <w:tab/>
            </w:r>
            <w:r w:rsidRPr="00614B7A">
              <w:t>IF A.4.1-1/2 AND A.4.1-2/8 AND A.4.1-3/1 AND (A.4.1-4A/3 OR A.4.1-4A/4) AND A.4.3.2A.1-2/6 THEN R ELSE N/A</w:t>
            </w:r>
          </w:p>
        </w:tc>
      </w:tr>
      <w:tr w:rsidR="00A85D8A" w:rsidRPr="00614B7A" w14:paraId="181D3F4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5EE253" w14:textId="77777777" w:rsidR="00A85D8A" w:rsidRPr="00614B7A" w:rsidRDefault="00A85D8A" w:rsidP="00BE3F9E">
            <w:pPr>
              <w:pStyle w:val="TAN"/>
              <w:rPr>
                <w:rFonts w:eastAsia="SimSun"/>
                <w:lang w:eastAsia="zh-CN"/>
              </w:rPr>
            </w:pPr>
            <w:r w:rsidRPr="00614B7A">
              <w:rPr>
                <w:rFonts w:eastAsia="SimSun"/>
                <w:lang w:eastAsia="zh-CN"/>
              </w:rPr>
              <w:lastRenderedPageBreak/>
              <w:t>C059</w:t>
            </w:r>
            <w:r w:rsidRPr="00614B7A">
              <w:rPr>
                <w:rFonts w:eastAsia="SimSun"/>
                <w:lang w:eastAsia="zh-CN"/>
              </w:rPr>
              <w:tab/>
            </w:r>
            <w:r w:rsidRPr="00614B7A">
              <w:t>IF A.4.1-1/2 AND A.4.1-2/8 AND A.4.1-3/1 AND (A.4.1-4A/3 OR A.4.1-4A/4) AND A.4.3.2A.1-2/7 THEN R ELSE N/A</w:t>
            </w:r>
          </w:p>
        </w:tc>
      </w:tr>
      <w:tr w:rsidR="00A85D8A" w:rsidRPr="00614B7A" w14:paraId="7575E6E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115851" w14:textId="77777777" w:rsidR="00A85D8A" w:rsidRPr="00614B7A" w:rsidRDefault="00A85D8A" w:rsidP="00BE3F9E">
            <w:pPr>
              <w:pStyle w:val="TAN"/>
              <w:rPr>
                <w:rFonts w:eastAsia="SimSun"/>
                <w:lang w:eastAsia="zh-CN"/>
              </w:rPr>
            </w:pPr>
            <w:r w:rsidRPr="00614B7A">
              <w:t>C060</w:t>
            </w:r>
            <w:r w:rsidRPr="00614B7A">
              <w:tab/>
              <w:t>IF A.4.1-1/2 AND A.4.1-2/8 AND A.4.1-3/1 AND (A.4.3.2-1/14 OR A.4.3.2-1/15) THEN R ELSE N/A</w:t>
            </w:r>
          </w:p>
        </w:tc>
      </w:tr>
      <w:tr w:rsidR="00A85D8A" w:rsidRPr="00614B7A" w14:paraId="4271E86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71C35" w14:textId="77777777" w:rsidR="00A85D8A" w:rsidRPr="00614B7A" w:rsidRDefault="00A85D8A" w:rsidP="00BE3F9E">
            <w:pPr>
              <w:pStyle w:val="TAN"/>
            </w:pPr>
            <w:r w:rsidRPr="00614B7A">
              <w:t>C061</w:t>
            </w:r>
            <w:r w:rsidRPr="00614B7A">
              <w:tab/>
              <w:t>IF A.4.1-1/2 AND A.4.1-2/8 AND (A.4.1-3/1 OR A.4.1-3/2 OR A.4.1-3/3 OR A.4.1-3/5) THEN R ELSE N/A</w:t>
            </w:r>
          </w:p>
        </w:tc>
      </w:tr>
      <w:tr w:rsidR="00A85D8A" w:rsidRPr="00614B7A" w14:paraId="09BB342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DBEBE" w14:textId="77777777" w:rsidR="00A85D8A" w:rsidRPr="00614B7A" w:rsidRDefault="00A85D8A" w:rsidP="00BE3F9E">
            <w:pPr>
              <w:pStyle w:val="TAN"/>
            </w:pPr>
            <w:r w:rsidRPr="00614B7A">
              <w:t>C062</w:t>
            </w:r>
            <w:r w:rsidRPr="00614B7A">
              <w:tab/>
              <w:t>IF A.4.1-1/2 AND A.4.1.2/8 AND (A.4.1-3/1 OR A.4.1-3/2 OR A.4.1-3/3 OR A.4.1-3/5) AND A.4.3.9-1/1 THEN R ELSE N/A</w:t>
            </w:r>
          </w:p>
        </w:tc>
      </w:tr>
      <w:tr w:rsidR="00A85D8A" w:rsidRPr="00614B7A" w14:paraId="55A4CCF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C6753" w14:textId="77777777" w:rsidR="00A85D8A" w:rsidRPr="00614B7A" w:rsidRDefault="00A85D8A" w:rsidP="00BE3F9E">
            <w:pPr>
              <w:pStyle w:val="TAN"/>
            </w:pPr>
            <w:r w:rsidRPr="00614B7A">
              <w:t>C063</w:t>
            </w:r>
            <w:r w:rsidRPr="00614B7A">
              <w:tab/>
              <w:t>IF (A.4.1-1/1 OR A.4.1-1/2) AND A.4.1-3/2 AND (A.4.1-4/3 OR A.4.1-4/2) AND A.4.3.2B.2.0-1A/2 THEN R ELSE N/A</w:t>
            </w:r>
          </w:p>
        </w:tc>
      </w:tr>
      <w:tr w:rsidR="00A85D8A" w:rsidRPr="00614B7A" w14:paraId="054F6B3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81CA3" w14:textId="77777777" w:rsidR="00A85D8A" w:rsidRPr="00614B7A" w:rsidRDefault="00A85D8A" w:rsidP="00BE3F9E">
            <w:pPr>
              <w:pStyle w:val="TAN"/>
            </w:pPr>
            <w:r w:rsidRPr="00614B7A">
              <w:t>C064</w:t>
            </w:r>
            <w:r w:rsidRPr="00614B7A">
              <w:tab/>
              <w:t>IF (A.4.1-1/1 OR A.4.1-1/2) AND A.4.1-3/2 AND (A.4.1-4/3 OR A.4.1-4/2) AND A.4.3.2B.2.0-1A/3 THEN R ELSE N/A</w:t>
            </w:r>
          </w:p>
        </w:tc>
      </w:tr>
      <w:tr w:rsidR="00A85D8A" w:rsidRPr="00614B7A" w14:paraId="0BB7CA5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CFDF56" w14:textId="77777777" w:rsidR="00A85D8A" w:rsidRPr="00614B7A" w:rsidRDefault="00A85D8A" w:rsidP="00BE3F9E">
            <w:pPr>
              <w:pStyle w:val="TAN"/>
            </w:pPr>
            <w:r w:rsidRPr="00614B7A">
              <w:t>C064a</w:t>
            </w:r>
            <w:r w:rsidRPr="00614B7A">
              <w:tab/>
              <w:t>IF (A.4.1-1/1 OR A.4.1-1/2) AND A.4.1-3/2 AND (A.4.1-4/3 OR A.4.1-4/2) AND A.4.3.2B.2.0-1A/4 THEN R ELSE N/A</w:t>
            </w:r>
          </w:p>
        </w:tc>
      </w:tr>
      <w:tr w:rsidR="00A85D8A" w:rsidRPr="00614B7A" w14:paraId="6E43896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DA8596" w14:textId="77777777" w:rsidR="00A85D8A" w:rsidRPr="00614B7A" w:rsidRDefault="00A85D8A" w:rsidP="00BE3F9E">
            <w:pPr>
              <w:pStyle w:val="TAN"/>
            </w:pPr>
            <w:r w:rsidRPr="00614B7A">
              <w:t>C064b</w:t>
            </w:r>
            <w:r w:rsidRPr="00614B7A">
              <w:tab/>
              <w:t>IF (A.4.1-1/1 OR A.4.1-1/2) AND A.4.1-3/2 AND (A.4.1-4/3 OR A.4.1-4/2) AND A.4.3.2B.2.0-1A/5 THEN R ELSE N/A</w:t>
            </w:r>
          </w:p>
        </w:tc>
      </w:tr>
      <w:tr w:rsidR="00A85D8A" w:rsidRPr="00614B7A" w14:paraId="30D3D47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A4FCA" w14:textId="77777777" w:rsidR="00A85D8A" w:rsidRPr="00614B7A" w:rsidRDefault="00A85D8A" w:rsidP="00BE3F9E">
            <w:pPr>
              <w:pStyle w:val="TAN"/>
            </w:pPr>
            <w:bookmarkStart w:id="76" w:name="_Hlk75949411"/>
            <w:r w:rsidRPr="00614B7A">
              <w:t>C065</w:t>
            </w:r>
            <w:r w:rsidRPr="00614B7A">
              <w:tab/>
              <w:t xml:space="preserve">IF (A.4.1-4/1 OR A.4.1-4/2 OR A.4.1-4/3) </w:t>
            </w:r>
            <w:r w:rsidRPr="00614B7A">
              <w:rPr>
                <w:lang w:eastAsia="zh-CN"/>
              </w:rPr>
              <w:t xml:space="preserve">AND A.4.1-3/2 AND (A.4.3.2-1/42 OR A.4.3.2-1/43 OR A.4.3.2-1/44) AND (A.4.3.2-1/24 OR A.4.3.2-1/24A) </w:t>
            </w:r>
            <w:r w:rsidRPr="00614B7A">
              <w:t>THEN R ELSE N/A</w:t>
            </w:r>
          </w:p>
        </w:tc>
      </w:tr>
      <w:tr w:rsidR="00A85D8A" w:rsidRPr="00614B7A" w14:paraId="7020195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AE280" w14:textId="77777777" w:rsidR="00A85D8A" w:rsidRPr="00614B7A" w:rsidRDefault="00A85D8A" w:rsidP="00BE3F9E">
            <w:pPr>
              <w:pStyle w:val="TAN"/>
            </w:pPr>
            <w:r w:rsidRPr="00614B7A">
              <w:t>C065a</w:t>
            </w:r>
            <w:r w:rsidRPr="00614B7A">
              <w:tab/>
              <w:t xml:space="preserve">IF (A.4.1-4/1 OR A.4.1-4/2 OR A.4.1-4/3) </w:t>
            </w:r>
            <w:r w:rsidRPr="00614B7A">
              <w:rPr>
                <w:lang w:eastAsia="zh-CN"/>
              </w:rPr>
              <w:t xml:space="preserve">AND A.4.1-3/2 AND (A.4.3.2-1/42 OR A.4.3.2-1/43 OR A.4.3.2-1/44) AND (A.4.3.2-1/24 OR A.4.3.2-1/24A) AND A.4.3.2A.1-1/1 </w:t>
            </w:r>
            <w:r w:rsidRPr="00614B7A">
              <w:t>THEN R ELSE N/A</w:t>
            </w:r>
          </w:p>
        </w:tc>
      </w:tr>
      <w:bookmarkEnd w:id="76"/>
      <w:tr w:rsidR="00A85D8A" w:rsidRPr="00614B7A" w14:paraId="39511B7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944CD" w14:textId="77777777" w:rsidR="00A85D8A" w:rsidRPr="00614B7A" w:rsidRDefault="00A85D8A" w:rsidP="00BE3F9E">
            <w:pPr>
              <w:pStyle w:val="TAN"/>
            </w:pPr>
            <w:r w:rsidRPr="00614B7A">
              <w:t>C065b</w:t>
            </w:r>
            <w:r w:rsidRPr="00614B7A">
              <w:tab/>
              <w:t xml:space="preserve">IF (A.4.1-4/1 OR A.4.1-4/2 OR A.4.1-4/3) </w:t>
            </w:r>
            <w:r w:rsidRPr="00614B7A">
              <w:rPr>
                <w:lang w:eastAsia="zh-CN"/>
              </w:rPr>
              <w:t xml:space="preserve">AND A.4.1-3/2 AND (A.4.3.2-1/42 OR A.4.3.2-1/43) </w:t>
            </w:r>
            <w:r w:rsidRPr="00614B7A">
              <w:t>THEN R ELSE N/A</w:t>
            </w:r>
          </w:p>
        </w:tc>
      </w:tr>
      <w:tr w:rsidR="00A85D8A" w:rsidRPr="00614B7A" w14:paraId="77E9383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706B5" w14:textId="77777777" w:rsidR="00A85D8A" w:rsidRPr="00614B7A" w:rsidRDefault="00A85D8A" w:rsidP="00BE3F9E">
            <w:pPr>
              <w:pStyle w:val="TAN"/>
            </w:pPr>
            <w:r w:rsidRPr="00614B7A">
              <w:t>C066</w:t>
            </w:r>
            <w:r w:rsidRPr="00614B7A">
              <w:tab/>
              <w:t xml:space="preserve">IF </w:t>
            </w:r>
            <w:r w:rsidRPr="00614B7A">
              <w:rPr>
                <w:lang w:eastAsia="zh-CN"/>
              </w:rPr>
              <w:t xml:space="preserve">(A.4.1-1/1 OR A.4.1-1/2) AND A.4.1-2/7 AND A.4.1-3/1 AND (A.4.3.2-1/42 OR A.4.3.2-1/43 OR A.4.3.2-1/44) AND (A.4.3.2-1/24 OR A.4.3.2-1/24A) </w:t>
            </w:r>
            <w:r w:rsidRPr="00614B7A">
              <w:t>THEN R ELSE N/A</w:t>
            </w:r>
          </w:p>
        </w:tc>
      </w:tr>
      <w:tr w:rsidR="00A85D8A" w:rsidRPr="00614B7A" w14:paraId="419A8EE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1EE741" w14:textId="77777777" w:rsidR="00A85D8A" w:rsidRPr="00614B7A" w:rsidRDefault="00A85D8A" w:rsidP="00BE3F9E">
            <w:pPr>
              <w:pStyle w:val="TAN"/>
            </w:pPr>
            <w:r w:rsidRPr="00614B7A">
              <w:t>C066a</w:t>
            </w:r>
            <w:r w:rsidRPr="00614B7A">
              <w:tab/>
              <w:t xml:space="preserve">IF </w:t>
            </w:r>
            <w:r w:rsidRPr="00614B7A">
              <w:rPr>
                <w:lang w:eastAsia="zh-CN"/>
              </w:rPr>
              <w:t xml:space="preserve">(A.4.1-1/1 OR A.4.1-1/2) AND A.4.1-2/7 AND A.4.1-3/1 AND (A.4.3.2-1/42 OR A.4.3.2-1/43 OR A.4.3.2-1/44) AND (A.4.3.2-1/24 OR A.4.3.2-1/24A) AND A.4.3.2A.1-1/1 </w:t>
            </w:r>
            <w:r w:rsidRPr="00614B7A">
              <w:t>THEN R ELSE N/A</w:t>
            </w:r>
          </w:p>
        </w:tc>
      </w:tr>
      <w:tr w:rsidR="00A85D8A" w:rsidRPr="00614B7A" w14:paraId="04A947C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689858" w14:textId="77777777" w:rsidR="00A85D8A" w:rsidRPr="00614B7A" w:rsidRDefault="00A85D8A" w:rsidP="00BE3F9E">
            <w:pPr>
              <w:pStyle w:val="TAN"/>
            </w:pPr>
            <w:r w:rsidRPr="00614B7A">
              <w:t>C066b</w:t>
            </w:r>
            <w:r w:rsidRPr="00614B7A">
              <w:tab/>
              <w:t xml:space="preserve">IF </w:t>
            </w:r>
            <w:r w:rsidRPr="00614B7A">
              <w:rPr>
                <w:lang w:eastAsia="zh-CN"/>
              </w:rPr>
              <w:t xml:space="preserve">(A.4.1-1/1 OR A.4.1-1/2) AND A.4.1-2/7 AND A.4.1-3/1 AND (A.4.3.2-1/42 OR A.4.3.2-1/43) </w:t>
            </w:r>
            <w:r w:rsidRPr="00614B7A">
              <w:t>THEN R ELSE N/A</w:t>
            </w:r>
          </w:p>
        </w:tc>
      </w:tr>
      <w:tr w:rsidR="00A85D8A" w:rsidRPr="00614B7A" w14:paraId="0EC122A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46986" w14:textId="77777777" w:rsidR="00A85D8A" w:rsidRPr="00614B7A" w:rsidRDefault="00A85D8A" w:rsidP="00BE3F9E">
            <w:pPr>
              <w:pStyle w:val="TAN"/>
            </w:pPr>
            <w:r w:rsidRPr="00614B7A">
              <w:t>C067</w:t>
            </w:r>
            <w:r w:rsidRPr="00614B7A">
              <w:tab/>
              <w:t>IF (A.4.1-4/1 OR A.4.1-4/2 OR A.4.1-4/3 OR A.4.1-4/5) AND (A.4.1-4A/1 OR A.4.1-4A/2 OR A.4.1-4A/5) AND A.4.1-3/2 THEN R ELSE N/A</w:t>
            </w:r>
          </w:p>
        </w:tc>
      </w:tr>
      <w:tr w:rsidR="00A85D8A" w:rsidRPr="00614B7A" w14:paraId="23A37F1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B4CF1" w14:textId="77777777" w:rsidR="00A85D8A" w:rsidRPr="00614B7A" w:rsidRDefault="00A85D8A" w:rsidP="00BE3F9E">
            <w:pPr>
              <w:pStyle w:val="TAN"/>
            </w:pPr>
            <w:r w:rsidRPr="00614B7A">
              <w:t>C068</w:t>
            </w:r>
            <w:r w:rsidRPr="00614B7A">
              <w:tab/>
              <w:t>IF (A.4.1-4/1 OR A.4.1-4/2 OR A.4.1-4/3 OR A.4.1-4/5) AND [10] A.4.6-1/1 AND A.4.1-3/2 THEN R ELSE N/A</w:t>
            </w:r>
          </w:p>
        </w:tc>
      </w:tr>
      <w:tr w:rsidR="00A85D8A" w:rsidRPr="00614B7A" w14:paraId="4426020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F380C" w14:textId="77777777" w:rsidR="00A85D8A" w:rsidRPr="00614B7A" w:rsidRDefault="00A85D8A" w:rsidP="00BE3F9E">
            <w:pPr>
              <w:pStyle w:val="TAN"/>
            </w:pPr>
            <w:r w:rsidRPr="00614B7A">
              <w:t>C069</w:t>
            </w:r>
            <w:r w:rsidRPr="00614B7A">
              <w:tab/>
              <w:t>IF (A.4.1-4/4 OR A.4.1-4/5) AND A.4.1-3/2 AND A.4.3.6-1/6 THEN R ELSE N/A</w:t>
            </w:r>
          </w:p>
        </w:tc>
      </w:tr>
      <w:tr w:rsidR="00A85D8A" w:rsidRPr="00614B7A" w14:paraId="0368E25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8559C" w14:textId="77777777" w:rsidR="00A85D8A" w:rsidRPr="00614B7A" w:rsidRDefault="00A85D8A" w:rsidP="00BE3F9E">
            <w:pPr>
              <w:pStyle w:val="TAN"/>
              <w:rPr>
                <w:lang w:eastAsia="zh-CN"/>
              </w:rPr>
            </w:pPr>
            <w:bookmarkStart w:id="77" w:name="_Hlk75949227"/>
            <w:r w:rsidRPr="00614B7A">
              <w:t>C070</w:t>
            </w:r>
            <w:r w:rsidRPr="00614B7A">
              <w:tab/>
              <w:t>IF A.4.1-1/1 AND (A.4.1-3/1 OR A.4.1-3/2 OR A.4.1-3/3 OR A.4.1-3/5) AND A.4.3.2-</w:t>
            </w:r>
            <w:r w:rsidRPr="00614B7A">
              <w:rPr>
                <w:lang w:eastAsia="zh-CN"/>
              </w:rPr>
              <w:t xml:space="preserve">1/41 </w:t>
            </w:r>
            <w:r w:rsidRPr="00614B7A">
              <w:t>AND NOT A.4.3.1-7a/2 THEN R ELSE N/A</w:t>
            </w:r>
          </w:p>
        </w:tc>
      </w:tr>
      <w:tr w:rsidR="00A85D8A" w:rsidRPr="00614B7A" w14:paraId="068A4EA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004F0" w14:textId="77777777" w:rsidR="00A85D8A" w:rsidRPr="00614B7A" w:rsidRDefault="00A85D8A" w:rsidP="00BE3F9E">
            <w:pPr>
              <w:pStyle w:val="TAN"/>
              <w:ind w:left="805" w:hanging="805"/>
            </w:pPr>
            <w:r w:rsidRPr="00614B7A">
              <w:t>C071</w:t>
            </w:r>
            <w:r w:rsidRPr="00614B7A">
              <w:tab/>
              <w:t>IF A.4.1-1/2 AND (A.4.1-3/1 OR A.4.1-3/2 OR A.4.1-3/3 OR A.4.1-3/5) AND A.4.3.2-1/41 AND NOT A.4.3.1-7a/3 THEN R ELSE N/A</w:t>
            </w:r>
          </w:p>
        </w:tc>
      </w:tr>
      <w:tr w:rsidR="00A85D8A" w:rsidRPr="00614B7A" w14:paraId="040890A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820A2" w14:textId="77777777" w:rsidR="00A85D8A" w:rsidRPr="00614B7A" w:rsidRDefault="00A85D8A" w:rsidP="00BE3F9E">
            <w:pPr>
              <w:pStyle w:val="TAN"/>
              <w:ind w:left="805" w:hanging="805"/>
            </w:pPr>
            <w:r w:rsidRPr="00614B7A">
              <w:t>C072</w:t>
            </w:r>
            <w:r w:rsidRPr="00614B7A">
              <w:tab/>
              <w:t>IF A.4.1-1/1 AND (A.4.1-3/1 OR A.4.1-3/2 OR A.4.1-3/3 OR A.4.1-3/5) AND A.4.3.2-1/41 AND (NOT A.4.3.9-1/2 AND A.4.3.9-4a/7 OR (A.4.3.9-4a/1 OR A.4.3.9-4a/2 OR A.4.3.9-4a/3 OR A.4.3.9-4a/66 OR A.4.3.9-4a/70)) THEN R ELSE N/A</w:t>
            </w:r>
          </w:p>
        </w:tc>
      </w:tr>
      <w:tr w:rsidR="00A85D8A" w:rsidRPr="00614B7A" w14:paraId="11B677E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A28ADF" w14:textId="77777777" w:rsidR="00A85D8A" w:rsidRPr="00614B7A" w:rsidRDefault="00A85D8A" w:rsidP="00BE3F9E">
            <w:pPr>
              <w:pStyle w:val="TAN"/>
              <w:ind w:left="805" w:hanging="805"/>
            </w:pPr>
            <w:r w:rsidRPr="00614B7A">
              <w:t>C073</w:t>
            </w:r>
            <w:r w:rsidRPr="00614B7A">
              <w:tab/>
              <w:t>IF A.4.1-1/2 AND (A.4.1-3/1 OR A.4.1-3/2 OR A.4.1-3/3 OR A.4.1-3/5) AND A.4.3.2-1/41 AND (A.4.3.9-4b/38 OR A.4.3.9-4b/41 OR A.4.3.9-4b/77 OR A.4.3.9-4b/78 OR A.4.3.9-4b/79) OR (A.4.3.9-4b/34 OR A.4.3.9-4b/39 OR A.4.3.9-4b/40 OR A.4.3.9-4b/48)) THEN R ELSE N/A</w:t>
            </w:r>
          </w:p>
        </w:tc>
        <w:bookmarkEnd w:id="77"/>
      </w:tr>
      <w:tr w:rsidR="00A85D8A" w:rsidRPr="00614B7A" w14:paraId="0F8CADE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23915F" w14:textId="77777777" w:rsidR="00A85D8A" w:rsidRPr="00614B7A" w:rsidRDefault="00A85D8A" w:rsidP="00BE3F9E">
            <w:pPr>
              <w:pStyle w:val="TAN"/>
              <w:rPr>
                <w:lang w:eastAsia="zh-CN"/>
              </w:rPr>
            </w:pPr>
            <w:bookmarkStart w:id="78" w:name="_Hlk75949332"/>
            <w:r w:rsidRPr="00614B7A">
              <w:t>C074</w:t>
            </w:r>
            <w:r w:rsidRPr="00614B7A">
              <w:tab/>
              <w:t>IF A.4.1-1/1 AND (A.4.1-3/1 OR A.4.1-3/2 OR A.4.1-3/3 OR A.4.1-3/5) AND A.4.3.2-</w:t>
            </w:r>
            <w:r w:rsidRPr="00614B7A">
              <w:rPr>
                <w:lang w:eastAsia="zh-CN"/>
              </w:rPr>
              <w:t xml:space="preserve">1/39 AND </w:t>
            </w:r>
            <w:r w:rsidRPr="00614B7A">
              <w:t>A.4.3.2-</w:t>
            </w:r>
            <w:r w:rsidRPr="00614B7A">
              <w:rPr>
                <w:lang w:eastAsia="zh-CN"/>
              </w:rPr>
              <w:t xml:space="preserve">1/40 </w:t>
            </w:r>
            <w:r w:rsidRPr="00614B7A">
              <w:t>AND NOT A.4.3.1-7a/2 THEN R ELSE N/A</w:t>
            </w:r>
          </w:p>
        </w:tc>
      </w:tr>
      <w:tr w:rsidR="00A85D8A" w:rsidRPr="00614B7A" w14:paraId="470F13C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F90A5B" w14:textId="77777777" w:rsidR="00A85D8A" w:rsidRPr="00614B7A" w:rsidRDefault="00A85D8A" w:rsidP="00BE3F9E">
            <w:pPr>
              <w:pStyle w:val="TAN"/>
              <w:rPr>
                <w:lang w:eastAsia="zh-CN"/>
              </w:rPr>
            </w:pPr>
            <w:r w:rsidRPr="00614B7A">
              <w:t>C075</w:t>
            </w:r>
            <w:r w:rsidRPr="00614B7A">
              <w:tab/>
              <w:t>IF A.4.1-1/2 AND (A.4.1-3/1 OR A.4.1-3/2 OR A.4.1-3/3 OR A.4.1-3/5) AND A.4.3.2-1/39 AND A.4.3.2-1/40 AND NOT A.4.3.1-7a/3 THEN R ELSE N/A</w:t>
            </w:r>
          </w:p>
        </w:tc>
      </w:tr>
      <w:tr w:rsidR="00A85D8A" w:rsidRPr="00614B7A" w14:paraId="156865A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77C25E" w14:textId="77777777" w:rsidR="00A85D8A" w:rsidRPr="00614B7A" w:rsidRDefault="00A85D8A" w:rsidP="00BE3F9E">
            <w:pPr>
              <w:pStyle w:val="TAN"/>
              <w:rPr>
                <w:lang w:eastAsia="zh-CN"/>
              </w:rPr>
            </w:pPr>
            <w:r w:rsidRPr="00614B7A">
              <w:t>C076</w:t>
            </w:r>
            <w:r w:rsidRPr="00614B7A">
              <w:tab/>
              <w:t>IF A.4.1-1/1 AND (A.4.1-3/1 OR A.4.1-3/2 OR A.4.1-3/3 OR A.4.1-3/5) AND A.4.3.2-1/39 AND A.4.3.2-1/40 AND (NOT A.4.3.9-1/2 AND A.4.3.9-4a/7 OR (A.4.3.9-4a/1 OR A.4.3.9-4a/2 OR A.4.3.9-4a/3 OR A.4.3.9-4a/66 OR A.4.3.9-4a/70)) THEN R ELSE N/A</w:t>
            </w:r>
          </w:p>
        </w:tc>
      </w:tr>
      <w:tr w:rsidR="00A85D8A" w:rsidRPr="00614B7A" w14:paraId="43DE8FD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102815" w14:textId="77777777" w:rsidR="00A85D8A" w:rsidRPr="00614B7A" w:rsidRDefault="00A85D8A" w:rsidP="00BE3F9E">
            <w:pPr>
              <w:pStyle w:val="TAN"/>
              <w:rPr>
                <w:lang w:eastAsia="zh-CN"/>
              </w:rPr>
            </w:pPr>
            <w:r w:rsidRPr="00614B7A">
              <w:t>C077</w:t>
            </w:r>
            <w:r w:rsidRPr="00614B7A">
              <w:tab/>
              <w:t>IF A.4.1-1/2 AND (A.4.1-3/1 OR A.4.1-3/2 OR A.4.1-3/3 OR A.4.1-3/5) AND A.4.3.2-1/39 AND A.4.3.2-1/40 AND (A.4.3.9-4b/38 OR A.4.3.9-4b/41 OR A.4.3.9-4b/77 OR A.4.3.9-4b/78 OR A.4.3.9-4b/79) OR (A.4.3.9-4b/34 OR A.4.3.9-4b/39 OR A.4.3.9-4b/40 OR A.4.3.9-4b/48)) THEN R ELSE N/A</w:t>
            </w:r>
          </w:p>
        </w:tc>
        <w:bookmarkEnd w:id="78"/>
      </w:tr>
      <w:tr w:rsidR="00A85D8A" w:rsidRPr="00614B7A" w14:paraId="12E6D5D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41C9C8" w14:textId="77777777" w:rsidR="00A85D8A" w:rsidRPr="00614B7A" w:rsidRDefault="00A85D8A" w:rsidP="00BE3F9E">
            <w:pPr>
              <w:pStyle w:val="TAN"/>
              <w:rPr>
                <w:lang w:eastAsia="zh-CN"/>
              </w:rPr>
            </w:pPr>
            <w:r w:rsidRPr="00614B7A">
              <w:rPr>
                <w:lang w:eastAsia="zh-CN"/>
              </w:rPr>
              <w:t>C078</w:t>
            </w:r>
            <w:r w:rsidRPr="00614B7A">
              <w:rPr>
                <w:lang w:eastAsia="zh-CN"/>
              </w:rPr>
              <w:tab/>
              <w:t>IF (A.4.1-1/1 OR A.4.1-1/2)</w:t>
            </w:r>
            <w:r w:rsidRPr="00614B7A">
              <w:t xml:space="preserve"> </w:t>
            </w:r>
            <w:r w:rsidRPr="00614B7A">
              <w:rPr>
                <w:lang w:eastAsia="zh-CN"/>
              </w:rPr>
              <w:t>AND A.4.1-2/7 AND A.4.1-3/1</w:t>
            </w:r>
            <w:r w:rsidRPr="00614B7A">
              <w:t xml:space="preserve"> </w:t>
            </w:r>
            <w:r w:rsidRPr="00614B7A">
              <w:rPr>
                <w:lang w:eastAsia="zh-CN"/>
              </w:rPr>
              <w:t>AND (A.4.1-2/3 OR A.4.1-2/5) AND A.4.1-4A/1 AND A.4.3.2A.1-1/1</w:t>
            </w:r>
            <w:r w:rsidRPr="00614B7A">
              <w:t xml:space="preserve"> </w:t>
            </w:r>
            <w:r w:rsidRPr="00614B7A">
              <w:rPr>
                <w:lang w:eastAsia="zh-CN"/>
              </w:rPr>
              <w:t>THEN R ELSE N/A</w:t>
            </w:r>
          </w:p>
        </w:tc>
      </w:tr>
      <w:tr w:rsidR="00A85D8A" w:rsidRPr="00614B7A" w14:paraId="62E068F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A6B7A7" w14:textId="77777777" w:rsidR="00A85D8A" w:rsidRPr="00614B7A" w:rsidRDefault="00A85D8A" w:rsidP="00BE3F9E">
            <w:pPr>
              <w:pStyle w:val="TAN"/>
              <w:rPr>
                <w:lang w:eastAsia="zh-CN"/>
              </w:rPr>
            </w:pPr>
            <w:r w:rsidRPr="00614B7A">
              <w:rPr>
                <w:lang w:eastAsia="zh-CN"/>
              </w:rPr>
              <w:t>C079</w:t>
            </w:r>
            <w:r w:rsidRPr="00614B7A">
              <w:rPr>
                <w:lang w:eastAsia="zh-CN"/>
              </w:rPr>
              <w:tab/>
            </w:r>
            <w:r w:rsidRPr="00614B7A">
              <w:t>IF A.4.1-1/3 AND A.4.1-2/7 THEN R ELSE N/A</w:t>
            </w:r>
          </w:p>
        </w:tc>
      </w:tr>
      <w:tr w:rsidR="00A85D8A" w:rsidRPr="00614B7A" w14:paraId="750BD44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28C49E" w14:textId="77777777" w:rsidR="00A85D8A" w:rsidRPr="00614B7A" w:rsidRDefault="00A85D8A" w:rsidP="00BE3F9E">
            <w:pPr>
              <w:pStyle w:val="TAN"/>
              <w:rPr>
                <w:rFonts w:eastAsia="SimSun"/>
                <w:lang w:eastAsia="zh-CN"/>
              </w:rPr>
            </w:pPr>
            <w:r w:rsidRPr="00614B7A">
              <w:rPr>
                <w:rFonts w:eastAsia="SimSun"/>
                <w:lang w:eastAsia="zh-CN"/>
              </w:rPr>
              <w:t>C080</w:t>
            </w:r>
            <w:r w:rsidRPr="00614B7A">
              <w:rPr>
                <w:rFonts w:eastAsia="SimSun"/>
                <w:lang w:eastAsia="zh-CN"/>
              </w:rPr>
              <w:tab/>
            </w:r>
            <w:r w:rsidRPr="00614B7A">
              <w:t>IF ([10]A.4.1-1/1 OR [10]A.4.1-1/2) AND A.4.1-1/2 AND A.4.1-2/8 THEN R ELSE N/A</w:t>
            </w:r>
          </w:p>
        </w:tc>
      </w:tr>
      <w:tr w:rsidR="00A85D8A" w:rsidRPr="00614B7A" w14:paraId="28A7C04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AF9A3" w14:textId="77777777" w:rsidR="00A85D8A" w:rsidRPr="00614B7A" w:rsidRDefault="00A85D8A" w:rsidP="00BE3F9E">
            <w:pPr>
              <w:pStyle w:val="TAN"/>
              <w:rPr>
                <w:rFonts w:eastAsia="SimSun"/>
                <w:lang w:eastAsia="zh-CN"/>
              </w:rPr>
            </w:pPr>
            <w:r w:rsidRPr="00614B7A">
              <w:rPr>
                <w:rFonts w:eastAsia="SimSun"/>
                <w:lang w:eastAsia="zh-CN"/>
              </w:rPr>
              <w:t>C080a</w:t>
            </w:r>
            <w:r w:rsidRPr="00614B7A">
              <w:rPr>
                <w:rFonts w:eastAsia="SimSun"/>
                <w:lang w:eastAsia="zh-CN"/>
              </w:rPr>
              <w:tab/>
            </w:r>
            <w:r w:rsidRPr="00614B7A">
              <w:t>IF ([10]A.4.1-1/1 OR [10]A.4.1-1/2) AND A.4.1-1/2 AND A.4.1-2/8 AND A.4.3.5-1/1</w:t>
            </w:r>
            <w:r w:rsidRPr="00614B7A">
              <w:rPr>
                <w:lang w:eastAsia="zh-CN"/>
              </w:rPr>
              <w:t xml:space="preserve"> </w:t>
            </w:r>
            <w:r w:rsidRPr="00614B7A">
              <w:t>THEN R ELSE N/A</w:t>
            </w:r>
          </w:p>
        </w:tc>
      </w:tr>
      <w:tr w:rsidR="00A85D8A" w:rsidRPr="00614B7A" w14:paraId="4B36B3B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72F84" w14:textId="77777777" w:rsidR="00A85D8A" w:rsidRPr="00614B7A" w:rsidRDefault="00A85D8A" w:rsidP="00BE3F9E">
            <w:pPr>
              <w:pStyle w:val="TAN"/>
              <w:rPr>
                <w:rFonts w:eastAsia="SimSun"/>
                <w:lang w:eastAsia="zh-CN"/>
              </w:rPr>
            </w:pPr>
            <w:r w:rsidRPr="00614B7A">
              <w:rPr>
                <w:rFonts w:eastAsia="SimSun"/>
                <w:lang w:eastAsia="zh-CN"/>
              </w:rPr>
              <w:t>C081</w:t>
            </w:r>
            <w:r w:rsidRPr="00614B7A">
              <w:rPr>
                <w:rFonts w:eastAsia="SimSun"/>
                <w:lang w:eastAsia="zh-CN"/>
              </w:rPr>
              <w:tab/>
            </w:r>
            <w:r w:rsidRPr="00614B7A">
              <w:t>IF ([10]A.4.1-1/1 OR [10]A.4.1-1/2) AND (A.4.1-3/2 OR A.4.1-3/5) AND (A.4.3.6-1/46 OR A.4.3.6-</w:t>
            </w:r>
            <w:r w:rsidRPr="00614B7A">
              <w:rPr>
                <w:lang w:eastAsia="zh-CN"/>
              </w:rPr>
              <w:t>1/47</w:t>
            </w:r>
            <w:r w:rsidRPr="00614B7A">
              <w:t>) THEN R ELSE N/A</w:t>
            </w:r>
          </w:p>
        </w:tc>
      </w:tr>
      <w:tr w:rsidR="00A85D8A" w:rsidRPr="00614B7A" w14:paraId="19DD94C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A633B" w14:textId="77777777" w:rsidR="00A85D8A" w:rsidRPr="00614B7A" w:rsidRDefault="00A85D8A" w:rsidP="00BE3F9E">
            <w:pPr>
              <w:pStyle w:val="TAN"/>
              <w:rPr>
                <w:rFonts w:eastAsia="SimSun"/>
                <w:lang w:eastAsia="zh-CN"/>
              </w:rPr>
            </w:pPr>
            <w:r w:rsidRPr="00614B7A">
              <w:rPr>
                <w:rFonts w:eastAsia="SimSun"/>
                <w:lang w:eastAsia="zh-CN"/>
              </w:rPr>
              <w:t>C081a</w:t>
            </w:r>
            <w:r w:rsidRPr="00614B7A">
              <w:rPr>
                <w:rFonts w:eastAsia="SimSun"/>
                <w:lang w:eastAsia="zh-CN"/>
              </w:rPr>
              <w:tab/>
            </w:r>
            <w:r w:rsidRPr="00614B7A">
              <w:t>IF ([10]A.4.1-1/1 OR [10]A.4.1-1/2) AND (A.4.1-3/2 OR A.4.1-3/5) AND [10]A.4.4-1a/5</w:t>
            </w:r>
            <w:r w:rsidRPr="00614B7A">
              <w:rPr>
                <w:lang w:eastAsia="zh-CN"/>
              </w:rPr>
              <w:t xml:space="preserve"> </w:t>
            </w:r>
            <w:r w:rsidRPr="00614B7A">
              <w:t>AND (A.4.3.6-1/46 OR A.4.3.6-</w:t>
            </w:r>
            <w:r w:rsidRPr="00614B7A">
              <w:rPr>
                <w:lang w:eastAsia="zh-CN"/>
              </w:rPr>
              <w:t>1/47</w:t>
            </w:r>
            <w:r w:rsidRPr="00614B7A">
              <w:t>) THEN R ELSE N/A</w:t>
            </w:r>
          </w:p>
        </w:tc>
      </w:tr>
      <w:tr w:rsidR="00A85D8A" w:rsidRPr="00614B7A" w14:paraId="34CFCE4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A1F8B9" w14:textId="77777777" w:rsidR="00A85D8A" w:rsidRPr="00614B7A" w:rsidRDefault="00A85D8A" w:rsidP="00BE3F9E">
            <w:pPr>
              <w:pStyle w:val="TAN"/>
              <w:rPr>
                <w:rFonts w:eastAsia="SimSun"/>
                <w:lang w:eastAsia="zh-CN"/>
              </w:rPr>
            </w:pPr>
            <w:r w:rsidRPr="00614B7A">
              <w:rPr>
                <w:rFonts w:eastAsia="SimSun"/>
                <w:lang w:eastAsia="zh-CN"/>
              </w:rPr>
              <w:t>C082</w:t>
            </w:r>
            <w:r w:rsidRPr="00614B7A">
              <w:rPr>
                <w:rFonts w:eastAsia="SimSun"/>
                <w:lang w:eastAsia="zh-CN"/>
              </w:rPr>
              <w:tab/>
            </w:r>
            <w:r w:rsidRPr="00614B7A">
              <w:t>IF (A.4.1-4/1 OR A.4.1-4/2 OR A.4.1-4/3 OR A.4.1-4/5) AND A.4.1-3/2 AND A.4.3.2-1/</w:t>
            </w:r>
            <w:r w:rsidRPr="00614B7A">
              <w:rPr>
                <w:lang w:eastAsia="ja-JP"/>
              </w:rPr>
              <w:t>63</w:t>
            </w:r>
            <w:r w:rsidRPr="00614B7A">
              <w:t xml:space="preserve"> AND A.4.3.2-1/65 THEN R ELSE N/A</w:t>
            </w:r>
          </w:p>
        </w:tc>
      </w:tr>
      <w:tr w:rsidR="00A85D8A" w:rsidRPr="00614B7A" w14:paraId="6D641DE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28C040" w14:textId="77777777" w:rsidR="00A85D8A" w:rsidRPr="00614B7A" w:rsidRDefault="00A85D8A" w:rsidP="00BE3F9E">
            <w:pPr>
              <w:pStyle w:val="TAN"/>
              <w:rPr>
                <w:rFonts w:eastAsia="SimSun"/>
                <w:lang w:eastAsia="zh-CN"/>
              </w:rPr>
            </w:pPr>
            <w:r w:rsidRPr="00614B7A">
              <w:rPr>
                <w:rFonts w:eastAsia="SimSun"/>
                <w:lang w:eastAsia="zh-CN"/>
              </w:rPr>
              <w:t>C082a</w:t>
            </w:r>
            <w:r w:rsidRPr="00614B7A">
              <w:rPr>
                <w:rFonts w:eastAsia="SimSun"/>
                <w:lang w:eastAsia="zh-CN"/>
              </w:rPr>
              <w:tab/>
              <w:t>I</w:t>
            </w:r>
            <w:r w:rsidRPr="00614B7A">
              <w:t>F (A.4.1-4/1 OR A.4.1-4/2 OR A.4.1-4/3 OR A.4.1-4/5) AND A.4.1-3/2 AND A.4.3.2-1/63 AND A.4.3.2-1/65 AND A.4.3.5-1/1 THEN R ELSE N/A</w:t>
            </w:r>
          </w:p>
        </w:tc>
      </w:tr>
      <w:tr w:rsidR="00A85D8A" w:rsidRPr="00614B7A" w14:paraId="7E7C2F1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C3223" w14:textId="77777777" w:rsidR="00A85D8A" w:rsidRPr="00614B7A" w:rsidRDefault="00A85D8A" w:rsidP="00BE3F9E">
            <w:pPr>
              <w:pStyle w:val="TAN"/>
              <w:rPr>
                <w:rFonts w:eastAsia="SimSun"/>
                <w:lang w:eastAsia="zh-CN"/>
              </w:rPr>
            </w:pPr>
            <w:r w:rsidRPr="00614B7A">
              <w:rPr>
                <w:rFonts w:eastAsia="SimSun"/>
                <w:lang w:eastAsia="zh-CN"/>
              </w:rPr>
              <w:t>C083</w:t>
            </w:r>
            <w:r w:rsidRPr="00614B7A">
              <w:rPr>
                <w:rFonts w:eastAsia="SimSun"/>
                <w:lang w:eastAsia="zh-CN"/>
              </w:rPr>
              <w:tab/>
            </w:r>
            <w:r w:rsidRPr="00614B7A">
              <w:t>IF (A.4.1-4/1 OR A.4.1-4/2 OR A.4.1-4/3 OR A.4.1-4/5) AND A.4.1-3/2 AND A.4.3.6-1/41 AND A.4.3.2-1/64 AND A.4.3.2-1/65 THEN R ELSE N/A</w:t>
            </w:r>
          </w:p>
        </w:tc>
      </w:tr>
      <w:tr w:rsidR="00A85D8A" w:rsidRPr="00614B7A" w14:paraId="50F618F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6B4E1" w14:textId="77777777" w:rsidR="00A85D8A" w:rsidRPr="00614B7A" w:rsidRDefault="00A85D8A" w:rsidP="00BE3F9E">
            <w:pPr>
              <w:pStyle w:val="TAN"/>
              <w:rPr>
                <w:rFonts w:eastAsia="SimSun"/>
                <w:lang w:eastAsia="zh-CN"/>
              </w:rPr>
            </w:pPr>
            <w:r w:rsidRPr="00614B7A">
              <w:rPr>
                <w:rFonts w:eastAsia="SimSun"/>
                <w:lang w:eastAsia="zh-CN"/>
              </w:rPr>
              <w:lastRenderedPageBreak/>
              <w:t>C083a</w:t>
            </w:r>
            <w:r w:rsidRPr="00614B7A">
              <w:rPr>
                <w:rFonts w:eastAsia="SimSun"/>
                <w:lang w:eastAsia="zh-CN"/>
              </w:rPr>
              <w:tab/>
            </w:r>
            <w:r w:rsidRPr="00614B7A">
              <w:t>IF (A.4.1-4/1 OR A.4.1-4/2 OR A.4.1-4/3 OR A.4.1-4/5) AND A.4.1-3/2 AND A.4.3.6-1/41 AND A.4.3.2-1/64 AND A.4.3.2-1/65 AND A.4.3.5-1/1 THEN R ELSE N/A</w:t>
            </w:r>
          </w:p>
        </w:tc>
      </w:tr>
      <w:tr w:rsidR="00A85D8A" w:rsidRPr="00614B7A" w14:paraId="6C82BE5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7C379" w14:textId="77777777" w:rsidR="00A85D8A" w:rsidRPr="00614B7A" w:rsidRDefault="00A85D8A" w:rsidP="00BE3F9E">
            <w:pPr>
              <w:pStyle w:val="TAN"/>
              <w:rPr>
                <w:rFonts w:eastAsia="SimSun"/>
                <w:lang w:eastAsia="zh-CN"/>
              </w:rPr>
            </w:pPr>
            <w:r w:rsidRPr="00614B7A">
              <w:rPr>
                <w:rFonts w:eastAsia="SimSun"/>
                <w:lang w:eastAsia="zh-CN"/>
              </w:rPr>
              <w:t>C084</w:t>
            </w:r>
            <w:r w:rsidRPr="00614B7A">
              <w:rPr>
                <w:rFonts w:eastAsia="SimSun"/>
                <w:lang w:eastAsia="zh-CN"/>
              </w:rPr>
              <w:tab/>
            </w:r>
            <w:r w:rsidRPr="00614B7A">
              <w:t>IF (A.4.1-1/1 OR A.4.1-1/2) AND A.4.1-2/7 AND A.4.1-3/1 AND A.4.3.2-1/</w:t>
            </w:r>
            <w:r w:rsidRPr="00614B7A">
              <w:rPr>
                <w:lang w:eastAsia="ja-JP"/>
              </w:rPr>
              <w:t>63</w:t>
            </w:r>
            <w:r w:rsidRPr="00614B7A">
              <w:t xml:space="preserve"> AND A.4.3.2-1/65 THEN R ELSE N/A</w:t>
            </w:r>
          </w:p>
        </w:tc>
      </w:tr>
      <w:tr w:rsidR="00A85D8A" w:rsidRPr="00614B7A" w14:paraId="4749BEF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CCF116" w14:textId="77777777" w:rsidR="00A85D8A" w:rsidRPr="00614B7A" w:rsidRDefault="00A85D8A" w:rsidP="00BE3F9E">
            <w:pPr>
              <w:pStyle w:val="TAN"/>
              <w:rPr>
                <w:rFonts w:eastAsia="SimSun"/>
                <w:lang w:eastAsia="zh-CN"/>
              </w:rPr>
            </w:pPr>
            <w:r w:rsidRPr="00614B7A">
              <w:rPr>
                <w:rFonts w:eastAsia="SimSun"/>
                <w:lang w:eastAsia="zh-CN"/>
              </w:rPr>
              <w:t>C084a</w:t>
            </w:r>
            <w:r w:rsidRPr="00614B7A">
              <w:rPr>
                <w:rFonts w:eastAsia="SimSun"/>
                <w:lang w:eastAsia="zh-CN"/>
              </w:rPr>
              <w:tab/>
            </w:r>
            <w:r w:rsidRPr="00614B7A">
              <w:t>IF (A.4.1-1/1 OR A.4.1-1/2) AND A.4.1-2/7 AND A.4.1-3/1 AND A.4.3.2-1/</w:t>
            </w:r>
            <w:r w:rsidRPr="00614B7A">
              <w:rPr>
                <w:lang w:eastAsia="ja-JP"/>
              </w:rPr>
              <w:t>63</w:t>
            </w:r>
            <w:r w:rsidRPr="00614B7A">
              <w:t xml:space="preserve"> AND A.4.3.2-1/65 AND A.4.3.5-1/1THEN R ELSE N/A</w:t>
            </w:r>
          </w:p>
        </w:tc>
      </w:tr>
      <w:tr w:rsidR="00A85D8A" w:rsidRPr="00614B7A" w14:paraId="1636194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30122C" w14:textId="77777777" w:rsidR="00A85D8A" w:rsidRPr="00614B7A" w:rsidRDefault="00A85D8A" w:rsidP="00BE3F9E">
            <w:pPr>
              <w:pStyle w:val="TAN"/>
              <w:rPr>
                <w:rFonts w:eastAsia="SimSun"/>
                <w:lang w:eastAsia="zh-CN"/>
              </w:rPr>
            </w:pPr>
            <w:r w:rsidRPr="00614B7A">
              <w:rPr>
                <w:rFonts w:eastAsia="SimSun"/>
                <w:lang w:eastAsia="zh-CN"/>
              </w:rPr>
              <w:t>C085</w:t>
            </w:r>
            <w:r w:rsidRPr="00614B7A">
              <w:rPr>
                <w:rFonts w:eastAsia="SimSun"/>
                <w:lang w:eastAsia="zh-CN"/>
              </w:rPr>
              <w:tab/>
            </w:r>
            <w:r w:rsidRPr="00614B7A">
              <w:t>IF (A.4.1-1/1 OR A.4.1-1/2) AND A.4.1-2/7 AND A.4.1-3/1 AND A.4.3.6-1/41 AND A.4.3.2-1/64 AND A.4.3.2-1/65 THEN R ELSE N/A</w:t>
            </w:r>
          </w:p>
        </w:tc>
      </w:tr>
      <w:tr w:rsidR="00A85D8A" w:rsidRPr="00614B7A" w14:paraId="6CA79B9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44C80" w14:textId="77777777" w:rsidR="00A85D8A" w:rsidRPr="00614B7A" w:rsidRDefault="00A85D8A" w:rsidP="00BE3F9E">
            <w:pPr>
              <w:pStyle w:val="TAN"/>
              <w:rPr>
                <w:rFonts w:eastAsia="SimSun"/>
                <w:lang w:eastAsia="zh-CN"/>
              </w:rPr>
            </w:pPr>
            <w:r w:rsidRPr="00614B7A">
              <w:rPr>
                <w:rFonts w:eastAsia="SimSun"/>
                <w:lang w:eastAsia="zh-CN"/>
              </w:rPr>
              <w:t>C085a</w:t>
            </w:r>
            <w:r w:rsidRPr="00614B7A">
              <w:rPr>
                <w:rFonts w:eastAsia="SimSun"/>
                <w:lang w:eastAsia="zh-CN"/>
              </w:rPr>
              <w:tab/>
            </w:r>
            <w:r w:rsidRPr="00614B7A">
              <w:t>IF (A.4.1-1/1 OR A.4.1-1/2) AND A.4.1-2/7 AND A.4.1-3/1 AND A.4.3.6-1/41 AND A.4.3.2-1/64 AND A.4.3.2-1/65 AND A.4.3.5-1/1 THEN R ELSE N/A</w:t>
            </w:r>
          </w:p>
        </w:tc>
      </w:tr>
      <w:tr w:rsidR="00A85D8A" w:rsidRPr="00614B7A" w14:paraId="53836B0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081E68" w14:textId="77777777" w:rsidR="00A85D8A" w:rsidRPr="00614B7A" w:rsidRDefault="00A85D8A" w:rsidP="00BE3F9E">
            <w:pPr>
              <w:pStyle w:val="TAN"/>
              <w:rPr>
                <w:rFonts w:eastAsia="SimSun"/>
                <w:lang w:eastAsia="zh-CN"/>
              </w:rPr>
            </w:pPr>
            <w:r w:rsidRPr="00614B7A">
              <w:t>C086</w:t>
            </w:r>
            <w:r w:rsidRPr="00614B7A">
              <w:tab/>
              <w:t>IF ((A.4.1-1/1 AND [10]A.4.1-1/1) OR (A.4.1-1/1 AND [10]A.4.1-1/2) OR (A.4.1-1/2 AND [10]A.4.1-1/1) OR (A.4.1-1/2 AND [10]A.4.1-1/2)) AND A.4.1-2/7 THEN R ELSE N/A</w:t>
            </w:r>
          </w:p>
        </w:tc>
      </w:tr>
      <w:tr w:rsidR="00A85D8A" w:rsidRPr="00614B7A" w14:paraId="0D77565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AEA185" w14:textId="77777777" w:rsidR="00A85D8A" w:rsidRPr="00614B7A" w:rsidRDefault="00A85D8A" w:rsidP="00BE3F9E">
            <w:pPr>
              <w:pStyle w:val="TAN"/>
              <w:rPr>
                <w:rFonts w:eastAsia="SimSun"/>
                <w:lang w:eastAsia="zh-CN"/>
              </w:rPr>
            </w:pPr>
            <w:r w:rsidRPr="00614B7A">
              <w:t>C086</w:t>
            </w:r>
            <w:r w:rsidRPr="00614B7A">
              <w:rPr>
                <w:lang w:eastAsia="zh-CN"/>
              </w:rPr>
              <w:t>a</w:t>
            </w:r>
            <w:r w:rsidRPr="00614B7A">
              <w:tab/>
              <w:t>IF ((A.4.1-1/1 AND [10]A.4.1-1/1) OR (A.4.1-1/1 AND [10]A.4.1-1/2) OR (A.4.1-1/2 AND [10]A.4.1-1/1) OR (A.4.1-1/2 AND [10]A.4.1-1/2)) AND A.4.1-2/7 AND A.4.3.5-1/1</w:t>
            </w:r>
            <w:r w:rsidRPr="00614B7A">
              <w:rPr>
                <w:lang w:eastAsia="zh-CN"/>
              </w:rPr>
              <w:t xml:space="preserve"> </w:t>
            </w:r>
            <w:r w:rsidRPr="00614B7A">
              <w:t>THEN R ELSE N/A</w:t>
            </w:r>
          </w:p>
        </w:tc>
      </w:tr>
      <w:tr w:rsidR="00A85D8A" w:rsidRPr="00614B7A" w14:paraId="7C5D1A3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72397" w14:textId="77777777" w:rsidR="00A85D8A" w:rsidRPr="00614B7A" w:rsidRDefault="00A85D8A" w:rsidP="00BE3F9E">
            <w:pPr>
              <w:pStyle w:val="TAN"/>
            </w:pPr>
            <w:r w:rsidRPr="00614B7A">
              <w:t>C087</w:t>
            </w:r>
            <w:r w:rsidRPr="00614B7A">
              <w:tab/>
              <w:t>IF A.4.1-1/2 AND A.4.1.2/8 AND (A.4.1-3/1 OR A.4.1-3/2 OR A.4.1-3/3 OR A.4.1-3/5) AND A.4.3.2-1/3 THEN R ELSE N/A</w:t>
            </w:r>
          </w:p>
        </w:tc>
      </w:tr>
      <w:tr w:rsidR="00A85D8A" w:rsidRPr="00614B7A" w14:paraId="026783E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493D1" w14:textId="77777777" w:rsidR="00A85D8A" w:rsidRPr="00614B7A" w:rsidRDefault="00A85D8A" w:rsidP="00BE3F9E">
            <w:pPr>
              <w:pStyle w:val="TAN"/>
            </w:pPr>
            <w:r w:rsidRPr="00614B7A">
              <w:t>C088</w:t>
            </w:r>
            <w:r w:rsidRPr="00614B7A">
              <w:tab/>
              <w:t xml:space="preserve">IF A.4.1-1/1 AND (A.4.1-3/1 OR A.4.1-3/2 OR A.4.1-3/3 OR A.4.1-3/5) AND NOT A.4.3.1-7a/2  </w:t>
            </w:r>
            <w:r w:rsidRPr="00614B7A">
              <w:rPr>
                <w:rFonts w:eastAsia="SimSun"/>
                <w:lang w:eastAsia="zh-CN"/>
              </w:rPr>
              <w:t xml:space="preserve">AND </w:t>
            </w:r>
            <w:r w:rsidRPr="00614B7A">
              <w:t>A.4.3.5-1/1 AND A.4.3.5-1/5 THEN R ELSE N/A</w:t>
            </w:r>
          </w:p>
        </w:tc>
      </w:tr>
      <w:tr w:rsidR="00A85D8A" w:rsidRPr="00614B7A" w14:paraId="3A47966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D147B" w14:textId="77777777" w:rsidR="00A85D8A" w:rsidRPr="00614B7A" w:rsidRDefault="00A85D8A" w:rsidP="00BE3F9E">
            <w:pPr>
              <w:pStyle w:val="TAN"/>
            </w:pPr>
            <w:r w:rsidRPr="00614B7A">
              <w:t>C089</w:t>
            </w:r>
            <w:r w:rsidRPr="00614B7A">
              <w:tab/>
              <w:t xml:space="preserve">IF A.4.1-1/1 AND (A.4.1-3/1 OR A.4.1-3/2 OR A.4.1-3/3 OR A.4.1-3/5) AND (NOT A.4.3.9-1/2 AND A.4.3.9-4a/7 OR (A.4.3.9-4a/1 OR A.4.3.9-4a/2 OR A.4.3.9-4a/3 OR A.4.3.9-4a/66 OR A.4.3.9-4a/70)) </w:t>
            </w:r>
            <w:del w:id="79" w:author="Amy TAO" w:date="2022-04-23T02:46:00Z">
              <w:r w:rsidRPr="00614B7A" w:rsidDel="00A73A27">
                <w:delText xml:space="preserve"> </w:delText>
              </w:r>
            </w:del>
            <w:r w:rsidRPr="00614B7A">
              <w:rPr>
                <w:rFonts w:eastAsia="SimSun"/>
                <w:lang w:eastAsia="zh-CN"/>
              </w:rPr>
              <w:t xml:space="preserve">AND </w:t>
            </w:r>
            <w:r w:rsidRPr="00614B7A">
              <w:t>A.4.3.5-1/1 AND A.4.3.5-1/5 THEN R ELSE N/A</w:t>
            </w:r>
          </w:p>
        </w:tc>
      </w:tr>
      <w:tr w:rsidR="00A85D8A" w:rsidRPr="00614B7A" w14:paraId="407BE1F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624848" w14:textId="77777777" w:rsidR="00A85D8A" w:rsidRPr="00614B7A" w:rsidRDefault="00A85D8A" w:rsidP="00BE3F9E">
            <w:pPr>
              <w:pStyle w:val="TAN"/>
            </w:pPr>
            <w:r w:rsidRPr="00614B7A">
              <w:t>C090</w:t>
            </w:r>
            <w:r w:rsidRPr="00614B7A">
              <w:tab/>
              <w:t>IF A.4.1-1/2 AND (A.4.1-3/1 OR A.4.1-3/2 OR A.4.1-3/3 OR A.4.1-3/5) AND NOT A.4.3</w:t>
            </w:r>
            <w:r w:rsidRPr="00614B7A">
              <w:rPr>
                <w:lang w:eastAsia="zh-CN"/>
              </w:rPr>
              <w:t>.1</w:t>
            </w:r>
            <w:r w:rsidRPr="00614B7A">
              <w:t>-</w:t>
            </w:r>
            <w:r w:rsidRPr="00614B7A">
              <w:rPr>
                <w:lang w:eastAsia="zh-CN"/>
              </w:rPr>
              <w:t>7</w:t>
            </w:r>
            <w:r w:rsidRPr="00614B7A">
              <w:rPr>
                <w:rFonts w:eastAsia="SimSun"/>
                <w:lang w:eastAsia="zh-CN"/>
              </w:rPr>
              <w:t>a/3</w:t>
            </w:r>
            <w:r w:rsidRPr="00614B7A">
              <w:t xml:space="preserve"> </w:t>
            </w:r>
            <w:r w:rsidRPr="00614B7A">
              <w:rPr>
                <w:rFonts w:eastAsia="SimSun"/>
                <w:lang w:eastAsia="zh-CN"/>
              </w:rPr>
              <w:t xml:space="preserve">AND </w:t>
            </w:r>
            <w:r w:rsidRPr="00614B7A">
              <w:t>A.4.3.5-1/1 AND A.4.3.5-1/5 THEN R ELSE N/A</w:t>
            </w:r>
          </w:p>
        </w:tc>
      </w:tr>
      <w:tr w:rsidR="00A85D8A" w:rsidRPr="00614B7A" w14:paraId="417B2D0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98016A" w14:textId="77777777" w:rsidR="00A85D8A" w:rsidRPr="00614B7A" w:rsidRDefault="00A85D8A" w:rsidP="00BE3F9E">
            <w:pPr>
              <w:pStyle w:val="TAN"/>
            </w:pPr>
            <w:r w:rsidRPr="00614B7A">
              <w:t>C091</w:t>
            </w:r>
            <w:r w:rsidRPr="00614B7A">
              <w:tab/>
              <w:t xml:space="preserve">IF A.4.1-1/2 AND (A.4.1-3/1 OR A.4.1-3/2 OR A.4.1-3/3 OR A.4.1-3/5) AND (NOT A.4.3.9-1/2 AND (A.4.3.9-4b/38 OR A.4.3.9-4b/41 OR A.4.3.9-4b/77 OR A.4.3.9-4b/78 OR A.4.3.9-4b/79) OR (A.4.3.9-4b/34 OR A.4.3.9-4b/39 OR A.4.3.9-4b/40 OR A.4.3.9-4b/48)) </w:t>
            </w:r>
            <w:r w:rsidRPr="00614B7A">
              <w:rPr>
                <w:rFonts w:eastAsia="SimSun"/>
                <w:lang w:eastAsia="zh-CN"/>
              </w:rPr>
              <w:t xml:space="preserve">AND </w:t>
            </w:r>
            <w:r w:rsidRPr="00614B7A">
              <w:t>A.4.3.5-1/1 AND A.4.3.5-1/5 THEN R ELSE N/A</w:t>
            </w:r>
          </w:p>
        </w:tc>
      </w:tr>
      <w:tr w:rsidR="00A85D8A" w:rsidRPr="00614B7A" w14:paraId="11F5B1B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7C3B24" w14:textId="77777777" w:rsidR="00A85D8A" w:rsidRPr="00614B7A" w:rsidRDefault="00A85D8A" w:rsidP="00BE3F9E">
            <w:pPr>
              <w:pStyle w:val="TAN"/>
            </w:pPr>
            <w:r w:rsidRPr="00614B7A">
              <w:t>C092</w:t>
            </w:r>
            <w:r w:rsidRPr="00614B7A">
              <w:tab/>
              <w:t xml:space="preserve">IF A.4.1-1/2 AND A.4.1-2/8 AND (A.4.1-3/1 OR A.4.1-3/2 OR A.4.1-3/3 OR A.4.1-3/5) </w:t>
            </w:r>
            <w:r w:rsidRPr="00614B7A">
              <w:rPr>
                <w:rFonts w:eastAsia="SimSun"/>
                <w:lang w:eastAsia="zh-CN"/>
              </w:rPr>
              <w:t xml:space="preserve">AND </w:t>
            </w:r>
            <w:r w:rsidRPr="00614B7A">
              <w:t>A.4.3.5-1/1 AND A.4.3.5-1/5 THEN R ELSE N/A</w:t>
            </w:r>
          </w:p>
        </w:tc>
      </w:tr>
      <w:tr w:rsidR="00A85D8A" w:rsidRPr="00614B7A" w14:paraId="227CB1D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B07B73" w14:textId="77777777" w:rsidR="00A85D8A" w:rsidRPr="00614B7A" w:rsidRDefault="00A85D8A" w:rsidP="00BE3F9E">
            <w:pPr>
              <w:pStyle w:val="TAN"/>
            </w:pPr>
            <w:r w:rsidRPr="00614B7A">
              <w:t>C093</w:t>
            </w:r>
            <w:r w:rsidRPr="00614B7A">
              <w:tab/>
              <w:t xml:space="preserve">IF </w:t>
            </w:r>
            <w:r w:rsidRPr="00614B7A">
              <w:rPr>
                <w:lang w:eastAsia="zh-CN"/>
              </w:rPr>
              <w:t xml:space="preserve">(A.4.1-1/1 OR A.4.1-1/2) AND A.4.1-2/7 AND A.4.1-3/1 </w:t>
            </w:r>
            <w:r w:rsidRPr="00614B7A">
              <w:t>AND A.4.3.6-1/45 THEN R ELSE N/A</w:t>
            </w:r>
          </w:p>
        </w:tc>
      </w:tr>
      <w:tr w:rsidR="00A85D8A" w:rsidRPr="00614B7A" w14:paraId="2FCBC06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BE3388" w14:textId="77777777" w:rsidR="00A85D8A" w:rsidRPr="00614B7A" w:rsidRDefault="00A85D8A" w:rsidP="00BE3F9E">
            <w:pPr>
              <w:pStyle w:val="TAN"/>
            </w:pPr>
            <w:r w:rsidRPr="00614B7A">
              <w:t>C094</w:t>
            </w:r>
            <w:r w:rsidRPr="00614B7A">
              <w:tab/>
              <w:t>IF ((A.4.1-1/1 AND A.4.1-1/1) OR (A.4.1-1/1 AND A.4.1-1/2) OR (A.4.1-1/2 AND A.4.1-1/1) OR (A.4.1-1/2 AND A.4.1-1/2)) AND A.4.1-3/1 AND A.4.3.6-1/45 THEN R ELSE N/A</w:t>
            </w:r>
          </w:p>
        </w:tc>
      </w:tr>
      <w:tr w:rsidR="00A85D8A" w:rsidRPr="00614B7A" w14:paraId="2E593C1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9FDFCB" w14:textId="77777777" w:rsidR="00A85D8A" w:rsidRPr="00614B7A" w:rsidRDefault="00A85D8A" w:rsidP="00BE3F9E">
            <w:pPr>
              <w:pStyle w:val="TAN"/>
            </w:pPr>
            <w:r w:rsidRPr="00614B7A">
              <w:t>C095</w:t>
            </w:r>
            <w:r w:rsidRPr="00614B7A">
              <w:tab/>
              <w:t>IF A.4.1-1/2 AND A.4.1-2/8 AND A.4.1-3/1 AND A.4.3.6-1/45 THEN R ELSE N/A</w:t>
            </w:r>
          </w:p>
        </w:tc>
      </w:tr>
      <w:tr w:rsidR="00A85D8A" w:rsidRPr="00614B7A" w14:paraId="4A8034E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6269C3" w14:textId="77777777" w:rsidR="00A85D8A" w:rsidRPr="00614B7A" w:rsidRDefault="00A85D8A" w:rsidP="00BE3F9E">
            <w:pPr>
              <w:pStyle w:val="TAN"/>
            </w:pPr>
            <w:r w:rsidRPr="00614B7A">
              <w:t>C096</w:t>
            </w:r>
            <w:r w:rsidRPr="00614B7A">
              <w:tab/>
              <w:t>IF ((A.4.1-1/1 OR A.4.1-1/2) AND [10] A.4.1-1/3) THEN R ELSE N/A</w:t>
            </w:r>
          </w:p>
        </w:tc>
      </w:tr>
      <w:tr w:rsidR="00A85D8A" w:rsidRPr="00614B7A" w14:paraId="7E406C8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A84AB" w14:textId="77777777" w:rsidR="00A85D8A" w:rsidRPr="00614B7A" w:rsidRDefault="00A85D8A" w:rsidP="00BE3F9E">
            <w:pPr>
              <w:pStyle w:val="TAN"/>
            </w:pPr>
            <w:r w:rsidRPr="00614B7A">
              <w:rPr>
                <w:lang w:eastAsia="zh-CN"/>
              </w:rPr>
              <w:t>C097</w:t>
            </w:r>
            <w:r w:rsidRPr="00614B7A">
              <w:rPr>
                <w:lang w:eastAsia="zh-CN"/>
              </w:rPr>
              <w:tab/>
            </w:r>
            <w:r w:rsidRPr="00614B7A">
              <w:t xml:space="preserve">IF ((A.4.1-1/1 AND [10]A.4.1-1/1) OR (A.4.1-1/1 AND [10]A.4.1-1/2) OR (A.4.1-1/2 AND [10]A.4.1-1/1) OR (A.4.1-1/2 AND [10]A.4.1-1/2)) </w:t>
            </w:r>
            <w:r w:rsidRPr="00614B7A">
              <w:rPr>
                <w:lang w:eastAsia="zh-CN"/>
              </w:rPr>
              <w:t xml:space="preserve">AND A.4.1-2/7 </w:t>
            </w:r>
            <w:r w:rsidRPr="00614B7A">
              <w:t xml:space="preserve">AND A.4.1-3/1 </w:t>
            </w:r>
            <w:r w:rsidRPr="00614B7A">
              <w:rPr>
                <w:lang w:eastAsia="zh-CN"/>
              </w:rPr>
              <w:t xml:space="preserve">AND (A.4.3.11-1/1 OR A.4.3.11-1/4) </w:t>
            </w:r>
            <w:r w:rsidRPr="00614B7A">
              <w:t>THEN R ELSE N/A</w:t>
            </w:r>
          </w:p>
        </w:tc>
      </w:tr>
      <w:tr w:rsidR="00A85D8A" w:rsidRPr="00614B7A" w14:paraId="30E9A52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0AA80" w14:textId="77777777" w:rsidR="00A85D8A" w:rsidRPr="00614B7A" w:rsidRDefault="00A85D8A" w:rsidP="00BE3F9E">
            <w:pPr>
              <w:pStyle w:val="TAN"/>
            </w:pPr>
            <w:r w:rsidRPr="00614B7A">
              <w:rPr>
                <w:lang w:eastAsia="zh-CN"/>
              </w:rPr>
              <w:t>C098</w:t>
            </w:r>
            <w:r w:rsidRPr="00614B7A">
              <w:rPr>
                <w:lang w:eastAsia="zh-CN"/>
              </w:rPr>
              <w:tab/>
            </w:r>
            <w:r w:rsidRPr="00614B7A">
              <w:t>IF (A.4.1-4/1 OR A.4.1-4/2 OR A.4.1-4/3 OR A.4.1-4/5) AND A.4.1-3/2 AND A.4.3.5-1/1</w:t>
            </w:r>
            <w:r w:rsidRPr="00614B7A">
              <w:rPr>
                <w:lang w:eastAsia="zh-CN"/>
              </w:rPr>
              <w:t xml:space="preserve"> AND (A.4.3.11-1/1 OR </w:t>
            </w:r>
            <w:r w:rsidRPr="00614B7A">
              <w:t>A.4.3.1</w:t>
            </w:r>
            <w:r w:rsidRPr="00614B7A">
              <w:rPr>
                <w:lang w:eastAsia="zh-CN"/>
              </w:rPr>
              <w:t xml:space="preserve">1-1/3) </w:t>
            </w:r>
            <w:r w:rsidRPr="00614B7A">
              <w:t>THEN R ELSE N/A</w:t>
            </w:r>
            <w:r w:rsidRPr="00614B7A">
              <w:rPr>
                <w:lang w:eastAsia="zh-CN"/>
              </w:rPr>
              <w:t xml:space="preserve"> </w:t>
            </w:r>
            <w:r w:rsidRPr="00614B7A">
              <w:t>THEN R ELSE N/A</w:t>
            </w:r>
          </w:p>
        </w:tc>
      </w:tr>
      <w:tr w:rsidR="00A85D8A" w:rsidRPr="00614B7A" w14:paraId="59427C6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27D6D" w14:textId="77777777" w:rsidR="00A85D8A" w:rsidRPr="00614B7A" w:rsidRDefault="00A85D8A" w:rsidP="00BE3F9E">
            <w:pPr>
              <w:pStyle w:val="TAN"/>
            </w:pPr>
            <w:r w:rsidRPr="00614B7A">
              <w:rPr>
                <w:lang w:eastAsia="zh-CN"/>
              </w:rPr>
              <w:t>C099</w:t>
            </w:r>
            <w:r w:rsidRPr="00614B7A">
              <w:rPr>
                <w:lang w:eastAsia="zh-CN"/>
              </w:rPr>
              <w:tab/>
            </w:r>
            <w:r w:rsidRPr="00614B7A">
              <w:t>IF A.4.1-1/1 AND (A.4.1-3/1 OR A.4.1-3/2 OR A.4.1-3/3 OR A.4.1-3/5) AND A.4.3.1</w:t>
            </w:r>
            <w:r w:rsidRPr="00614B7A">
              <w:rPr>
                <w:lang w:eastAsia="zh-CN"/>
              </w:rPr>
              <w:t>1</w:t>
            </w:r>
            <w:r w:rsidRPr="00614B7A">
              <w:t>-</w:t>
            </w:r>
            <w:r w:rsidRPr="00614B7A">
              <w:rPr>
                <w:lang w:eastAsia="zh-CN"/>
              </w:rPr>
              <w:t xml:space="preserve">1/2 </w:t>
            </w:r>
            <w:r w:rsidRPr="00614B7A">
              <w:t>AND NOT A.4.3.1-7a/2 THEN R ELSE N/A</w:t>
            </w:r>
          </w:p>
        </w:tc>
      </w:tr>
      <w:tr w:rsidR="00A85D8A" w:rsidRPr="00614B7A" w14:paraId="665A39B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ABC2BA" w14:textId="77777777" w:rsidR="00A85D8A" w:rsidRPr="00614B7A" w:rsidRDefault="00A85D8A" w:rsidP="00BE3F9E">
            <w:pPr>
              <w:pStyle w:val="TAN"/>
              <w:rPr>
                <w:lang w:eastAsia="zh-CN"/>
              </w:rPr>
            </w:pPr>
            <w:r w:rsidRPr="00614B7A">
              <w:rPr>
                <w:lang w:eastAsia="zh-CN"/>
              </w:rPr>
              <w:t>C100</w:t>
            </w:r>
            <w:r w:rsidRPr="00614B7A">
              <w:rPr>
                <w:lang w:eastAsia="zh-CN"/>
              </w:rPr>
              <w:tab/>
            </w:r>
            <w:r w:rsidRPr="00614B7A">
              <w:t>IF A.4.1-1/3 AND A.4.1-2/7 AND A.4.3.10-1/3 THEN R ELSE N/A</w:t>
            </w:r>
          </w:p>
        </w:tc>
      </w:tr>
      <w:tr w:rsidR="00A85D8A" w:rsidRPr="00614B7A" w14:paraId="620D2E2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6489F4" w14:textId="77777777" w:rsidR="00A85D8A" w:rsidRPr="00614B7A" w:rsidRDefault="00A85D8A" w:rsidP="00BE3F9E">
            <w:pPr>
              <w:pStyle w:val="TAN"/>
              <w:rPr>
                <w:lang w:eastAsia="zh-CN"/>
              </w:rPr>
            </w:pPr>
            <w:r w:rsidRPr="00614B7A">
              <w:rPr>
                <w:lang w:eastAsia="zh-CN"/>
              </w:rPr>
              <w:t>C101</w:t>
            </w:r>
            <w:r w:rsidRPr="00614B7A">
              <w:rPr>
                <w:lang w:eastAsia="zh-CN"/>
              </w:rPr>
              <w:tab/>
            </w:r>
            <w:r w:rsidRPr="00614B7A">
              <w:t xml:space="preserve">IF </w:t>
            </w:r>
            <w:r w:rsidRPr="00614B7A">
              <w:rPr>
                <w:lang w:eastAsia="zh-CN"/>
              </w:rPr>
              <w:t>(A.4.1-1/1 OR A.4.1-1/2) AND A.4.1-2/7 AND A.4.1-3/1 AND A.4.3.8-1/9</w:t>
            </w:r>
            <w:r w:rsidRPr="00614B7A">
              <w:t xml:space="preserve"> THEN R ELSE N/A</w:t>
            </w:r>
          </w:p>
        </w:tc>
      </w:tr>
      <w:tr w:rsidR="00A85D8A" w:rsidRPr="00614B7A" w14:paraId="210E316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AF95AF" w14:textId="77777777" w:rsidR="00A85D8A" w:rsidRPr="00614B7A" w:rsidRDefault="00A85D8A" w:rsidP="00BE3F9E">
            <w:pPr>
              <w:pStyle w:val="TAN"/>
              <w:rPr>
                <w:lang w:eastAsia="zh-CN"/>
              </w:rPr>
            </w:pPr>
            <w:r w:rsidRPr="00614B7A">
              <w:rPr>
                <w:lang w:eastAsia="zh-CN"/>
              </w:rPr>
              <w:t>C102</w:t>
            </w:r>
            <w:r w:rsidRPr="00614B7A">
              <w:rPr>
                <w:lang w:eastAsia="zh-CN"/>
              </w:rPr>
              <w:tab/>
            </w:r>
            <w:r w:rsidRPr="00614B7A">
              <w:t xml:space="preserve">IF </w:t>
            </w:r>
            <w:r w:rsidRPr="00614B7A">
              <w:rPr>
                <w:lang w:eastAsia="zh-CN"/>
              </w:rPr>
              <w:t xml:space="preserve">(A.4.1-1/1 OR A.4.1-1/2) AND A.4.1-2/7 AND A.4.1-3/1 AND A.4.3.8-1/16 </w:t>
            </w:r>
            <w:r w:rsidRPr="00614B7A">
              <w:t>THEN R ELSE N/A</w:t>
            </w:r>
          </w:p>
        </w:tc>
      </w:tr>
      <w:tr w:rsidR="00A85D8A" w:rsidRPr="00614B7A" w14:paraId="38C36A7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8A9D5A" w14:textId="77777777" w:rsidR="00A85D8A" w:rsidRPr="00614B7A" w:rsidRDefault="00A85D8A" w:rsidP="00BE3F9E">
            <w:pPr>
              <w:pStyle w:val="TAN"/>
              <w:rPr>
                <w:lang w:eastAsia="zh-CN"/>
              </w:rPr>
            </w:pPr>
            <w:r w:rsidRPr="00614B7A">
              <w:rPr>
                <w:lang w:eastAsia="zh-CN"/>
              </w:rPr>
              <w:t>C103</w:t>
            </w:r>
            <w:r w:rsidRPr="00614B7A">
              <w:rPr>
                <w:lang w:eastAsia="zh-CN"/>
              </w:rPr>
              <w:tab/>
            </w:r>
            <w:r w:rsidRPr="00614B7A">
              <w:t xml:space="preserve">IF </w:t>
            </w:r>
            <w:r w:rsidRPr="00614B7A">
              <w:rPr>
                <w:lang w:eastAsia="zh-CN"/>
              </w:rPr>
              <w:t>(A.4.1-1/1 OR A.4.1-1/2) AND A.4.1-2/7 AND A.4.1-2/8 AND A.4.1-3/1 AND A.4.3.8-1/15 AND</w:t>
            </w:r>
            <w:r w:rsidRPr="00614B7A">
              <w:t xml:space="preserve"> </w:t>
            </w:r>
            <w:r w:rsidRPr="00614B7A">
              <w:rPr>
                <w:lang w:eastAsia="zh-CN"/>
              </w:rPr>
              <w:t xml:space="preserve">A.4.3.8-1/18 </w:t>
            </w:r>
            <w:r w:rsidRPr="00614B7A">
              <w:t>THEN R ELSE N/A</w:t>
            </w:r>
          </w:p>
        </w:tc>
      </w:tr>
      <w:tr w:rsidR="00A85D8A" w:rsidRPr="00614B7A" w14:paraId="7D22187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D8898F" w14:textId="77777777" w:rsidR="00A85D8A" w:rsidRPr="00614B7A" w:rsidRDefault="00A85D8A" w:rsidP="00BE3F9E">
            <w:pPr>
              <w:pStyle w:val="TAN"/>
              <w:rPr>
                <w:lang w:eastAsia="zh-CN"/>
              </w:rPr>
            </w:pPr>
            <w:r w:rsidRPr="00614B7A">
              <w:rPr>
                <w:lang w:eastAsia="zh-CN"/>
              </w:rPr>
              <w:t>C104</w:t>
            </w:r>
            <w:r w:rsidRPr="00614B7A">
              <w:rPr>
                <w:lang w:eastAsia="zh-CN"/>
              </w:rPr>
              <w:tab/>
            </w:r>
            <w:r w:rsidRPr="00614B7A">
              <w:t xml:space="preserve">IF </w:t>
            </w:r>
            <w:r w:rsidRPr="00614B7A">
              <w:rPr>
                <w:lang w:eastAsia="zh-CN"/>
              </w:rPr>
              <w:t>(A.4.1-1/1 OR A.4.1-1/2) AND A.4.1-2/7 AND A.4.1-2/8 AND A.4.1-3/1 AND A.4.3.8-1/17 AND</w:t>
            </w:r>
            <w:r w:rsidRPr="00614B7A">
              <w:t xml:space="preserve"> </w:t>
            </w:r>
            <w:r w:rsidRPr="00614B7A">
              <w:rPr>
                <w:lang w:eastAsia="zh-CN"/>
              </w:rPr>
              <w:t xml:space="preserve">A.4.3.8-1/18 </w:t>
            </w:r>
            <w:r w:rsidRPr="00614B7A">
              <w:t>THEN R ELSE N/A</w:t>
            </w:r>
          </w:p>
        </w:tc>
      </w:tr>
      <w:tr w:rsidR="00A85D8A" w:rsidRPr="00614B7A" w14:paraId="68A0409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11DEE2" w14:textId="77777777" w:rsidR="00A85D8A" w:rsidRPr="00614B7A" w:rsidRDefault="00A85D8A" w:rsidP="00BE3F9E">
            <w:pPr>
              <w:pStyle w:val="TAN"/>
              <w:rPr>
                <w:lang w:eastAsia="zh-CN"/>
              </w:rPr>
            </w:pPr>
            <w:r w:rsidRPr="00614B7A">
              <w:rPr>
                <w:lang w:eastAsia="zh-CN"/>
              </w:rPr>
              <w:t>C105</w:t>
            </w:r>
            <w:r w:rsidRPr="00614B7A">
              <w:rPr>
                <w:lang w:eastAsia="zh-CN"/>
              </w:rPr>
              <w:tab/>
            </w:r>
            <w:r w:rsidRPr="00614B7A">
              <w:t xml:space="preserve">IF </w:t>
            </w:r>
            <w:r w:rsidRPr="00614B7A">
              <w:rPr>
                <w:lang w:eastAsia="zh-CN"/>
              </w:rPr>
              <w:t>(A.4.1-1/1 OR A.4.1-1/2) AND A.4.1-2/7 AND A.4.1-3/1 AND A.4.3.8-1/11</w:t>
            </w:r>
            <w:r w:rsidRPr="00614B7A">
              <w:t xml:space="preserve"> THEN R ELSE N/A</w:t>
            </w:r>
          </w:p>
        </w:tc>
      </w:tr>
      <w:tr w:rsidR="00A85D8A" w:rsidRPr="00614B7A" w14:paraId="511616F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D9EAEB" w14:textId="77777777" w:rsidR="00A85D8A" w:rsidRPr="00614B7A" w:rsidRDefault="00A85D8A" w:rsidP="00BE3F9E">
            <w:pPr>
              <w:pStyle w:val="TAN"/>
              <w:rPr>
                <w:lang w:eastAsia="zh-CN"/>
              </w:rPr>
            </w:pPr>
            <w:r w:rsidRPr="00614B7A">
              <w:rPr>
                <w:lang w:eastAsia="zh-CN"/>
              </w:rPr>
              <w:t>C106</w:t>
            </w:r>
            <w:r w:rsidRPr="00614B7A">
              <w:rPr>
                <w:lang w:eastAsia="zh-CN"/>
              </w:rPr>
              <w:tab/>
            </w:r>
            <w:r w:rsidRPr="00614B7A">
              <w:t xml:space="preserve">IF </w:t>
            </w:r>
            <w:r w:rsidRPr="00614B7A">
              <w:rPr>
                <w:lang w:eastAsia="zh-CN"/>
              </w:rPr>
              <w:t>(A.4.1-1/1 OR A.4.1-1/2) AND A.4.1-2/8 AND A.4.1-3/1 AND A.4.3.8-1/11</w:t>
            </w:r>
            <w:r w:rsidRPr="00614B7A">
              <w:t xml:space="preserve"> THEN R ELSE N/A </w:t>
            </w:r>
          </w:p>
        </w:tc>
      </w:tr>
      <w:tr w:rsidR="00A85D8A" w:rsidRPr="00614B7A" w14:paraId="39632EC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B89D2" w14:textId="77777777" w:rsidR="00A85D8A" w:rsidRPr="00614B7A" w:rsidRDefault="00A85D8A" w:rsidP="00BE3F9E">
            <w:pPr>
              <w:pStyle w:val="TAN"/>
              <w:rPr>
                <w:lang w:eastAsia="zh-CN"/>
              </w:rPr>
            </w:pPr>
            <w:r w:rsidRPr="00614B7A">
              <w:rPr>
                <w:lang w:eastAsia="zh-CN"/>
              </w:rPr>
              <w:t>C107</w:t>
            </w:r>
            <w:r w:rsidRPr="00614B7A">
              <w:rPr>
                <w:lang w:eastAsia="zh-CN"/>
              </w:rPr>
              <w:tab/>
            </w:r>
            <w:r w:rsidRPr="00614B7A">
              <w:t xml:space="preserve">IF </w:t>
            </w:r>
            <w:r w:rsidRPr="00614B7A">
              <w:rPr>
                <w:lang w:eastAsia="zh-CN"/>
              </w:rPr>
              <w:t xml:space="preserve">(A.4.1-1/1 OR A.4.1-1/2) AND A.4.1-2/7 AND A.4.1-3/1 AND A.4.3.8-1/15 </w:t>
            </w:r>
            <w:r w:rsidRPr="00614B7A">
              <w:t>THEN R ELSE N/A</w:t>
            </w:r>
          </w:p>
        </w:tc>
      </w:tr>
      <w:tr w:rsidR="00A85D8A" w:rsidRPr="00614B7A" w14:paraId="123EC83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775CB" w14:textId="77777777" w:rsidR="00A85D8A" w:rsidRPr="00614B7A" w:rsidRDefault="00A85D8A" w:rsidP="00BE3F9E">
            <w:pPr>
              <w:pStyle w:val="TAN"/>
              <w:rPr>
                <w:lang w:eastAsia="zh-CN"/>
              </w:rPr>
            </w:pPr>
            <w:r w:rsidRPr="00614B7A">
              <w:rPr>
                <w:lang w:eastAsia="zh-CN"/>
              </w:rPr>
              <w:t>C108</w:t>
            </w:r>
            <w:r w:rsidRPr="00614B7A">
              <w:rPr>
                <w:lang w:eastAsia="zh-CN"/>
              </w:rPr>
              <w:tab/>
            </w:r>
            <w:r w:rsidRPr="00614B7A">
              <w:t xml:space="preserve">IF </w:t>
            </w:r>
            <w:r w:rsidRPr="00614B7A">
              <w:rPr>
                <w:lang w:eastAsia="zh-CN"/>
              </w:rPr>
              <w:t xml:space="preserve">(A.4.1-1/1 OR A.4.1-1/2) AND A.4.1-2/7 AND A.4.1-3/1 AND A.4.3.8-1/17 </w:t>
            </w:r>
            <w:r w:rsidRPr="00614B7A">
              <w:t>THEN R ELSE N/A</w:t>
            </w:r>
          </w:p>
        </w:tc>
      </w:tr>
      <w:tr w:rsidR="00A85D8A" w:rsidRPr="00614B7A" w14:paraId="13B2503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47752" w14:textId="77777777" w:rsidR="00A85D8A" w:rsidRPr="00614B7A" w:rsidRDefault="00A85D8A" w:rsidP="00BE3F9E">
            <w:pPr>
              <w:pStyle w:val="TAN"/>
              <w:rPr>
                <w:lang w:eastAsia="zh-CN"/>
              </w:rPr>
            </w:pPr>
            <w:r w:rsidRPr="00614B7A">
              <w:rPr>
                <w:lang w:eastAsia="zh-CN"/>
              </w:rPr>
              <w:t>C109</w:t>
            </w:r>
            <w:r w:rsidRPr="00614B7A">
              <w:rPr>
                <w:lang w:eastAsia="zh-CN"/>
              </w:rPr>
              <w:tab/>
            </w:r>
            <w:r w:rsidRPr="00614B7A">
              <w:t xml:space="preserve">IF </w:t>
            </w:r>
            <w:r w:rsidRPr="00614B7A">
              <w:rPr>
                <w:lang w:eastAsia="zh-CN"/>
              </w:rPr>
              <w:t xml:space="preserve">(A.4.1-1/1 OR A.4.1-1/2) AND A.4.1-2/7 AND A.4.1-3/1 AND A.4.3.8-1/15 AND A.4.3.8-1/18 </w:t>
            </w:r>
            <w:r w:rsidRPr="00614B7A">
              <w:t>THEN R ELSE N/A</w:t>
            </w:r>
          </w:p>
        </w:tc>
      </w:tr>
      <w:tr w:rsidR="00A85D8A" w:rsidRPr="00614B7A" w14:paraId="070D4B4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BD30FE" w14:textId="77777777" w:rsidR="00A85D8A" w:rsidRPr="00614B7A" w:rsidRDefault="00A85D8A" w:rsidP="00BE3F9E">
            <w:pPr>
              <w:pStyle w:val="TAN"/>
              <w:rPr>
                <w:lang w:eastAsia="zh-CN"/>
              </w:rPr>
            </w:pPr>
            <w:r w:rsidRPr="00614B7A">
              <w:rPr>
                <w:lang w:eastAsia="zh-CN"/>
              </w:rPr>
              <w:t>C110</w:t>
            </w:r>
            <w:r w:rsidRPr="00614B7A">
              <w:rPr>
                <w:lang w:eastAsia="zh-CN"/>
              </w:rPr>
              <w:tab/>
            </w:r>
            <w:r w:rsidRPr="00614B7A">
              <w:t xml:space="preserve">IF </w:t>
            </w:r>
            <w:r w:rsidRPr="00614B7A">
              <w:rPr>
                <w:lang w:eastAsia="zh-CN"/>
              </w:rPr>
              <w:t>(A.4.1-1/1 OR A.4.1-1/2) AND A.4.1-2/7 AND A.4.1-3/1 AND A.4.3.8-1/17 AND A.4.3.8-1/18</w:t>
            </w:r>
            <w:r w:rsidRPr="00614B7A">
              <w:t xml:space="preserve"> THEN R ELSE N/A</w:t>
            </w:r>
          </w:p>
        </w:tc>
      </w:tr>
      <w:tr w:rsidR="00A85D8A" w:rsidRPr="00614B7A" w14:paraId="3D04D04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DB5D1" w14:textId="77777777" w:rsidR="00A85D8A" w:rsidRPr="00614B7A" w:rsidRDefault="00A85D8A" w:rsidP="00BE3F9E">
            <w:pPr>
              <w:pStyle w:val="TAN"/>
              <w:rPr>
                <w:lang w:eastAsia="zh-CN"/>
              </w:rPr>
            </w:pPr>
            <w:r w:rsidRPr="00614B7A">
              <w:t>C111</w:t>
            </w:r>
            <w:r w:rsidRPr="00614B7A">
              <w:tab/>
              <w:t xml:space="preserve">IF </w:t>
            </w:r>
            <w:r w:rsidRPr="00614B7A">
              <w:rPr>
                <w:lang w:eastAsia="zh-CN"/>
              </w:rPr>
              <w:t xml:space="preserve">(A.4.1-1/1 OR A.4.1-1/2) AND A.4.1-2/7 AND A.4.1-3/1 AND </w:t>
            </w:r>
            <w:r w:rsidRPr="00614B7A">
              <w:t>A.4.3.2-</w:t>
            </w:r>
            <w:r w:rsidRPr="00614B7A">
              <w:rPr>
                <w:lang w:eastAsia="zh-CN"/>
              </w:rPr>
              <w:t>1/</w:t>
            </w:r>
            <w:r w:rsidRPr="00614B7A">
              <w:t>31</w:t>
            </w:r>
            <w:r w:rsidRPr="00614B7A">
              <w:rPr>
                <w:lang w:eastAsia="zh-CN"/>
              </w:rPr>
              <w:t xml:space="preserve"> AND </w:t>
            </w:r>
            <w:r w:rsidRPr="00614B7A">
              <w:t>A.4.3.2-</w:t>
            </w:r>
            <w:r w:rsidRPr="00614B7A">
              <w:rPr>
                <w:lang w:eastAsia="zh-CN"/>
              </w:rPr>
              <w:t>1/</w:t>
            </w:r>
            <w:r w:rsidRPr="00614B7A">
              <w:t>57</w:t>
            </w:r>
            <w:r w:rsidRPr="00614B7A">
              <w:rPr>
                <w:lang w:eastAsia="zh-CN"/>
              </w:rPr>
              <w:t xml:space="preserve"> </w:t>
            </w:r>
            <w:r w:rsidRPr="00614B7A">
              <w:t>THEN R ELSE N/A</w:t>
            </w:r>
          </w:p>
        </w:tc>
      </w:tr>
      <w:tr w:rsidR="00A85D8A" w:rsidRPr="00614B7A" w14:paraId="2B35F85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79E04" w14:textId="77777777" w:rsidR="00A85D8A" w:rsidRPr="00614B7A" w:rsidRDefault="00A85D8A" w:rsidP="00BE3F9E">
            <w:pPr>
              <w:pStyle w:val="TAN"/>
              <w:rPr>
                <w:lang w:eastAsia="zh-CN"/>
              </w:rPr>
            </w:pPr>
            <w:r w:rsidRPr="00614B7A">
              <w:t>C112</w:t>
            </w:r>
            <w:r w:rsidRPr="00614B7A">
              <w:tab/>
              <w:t xml:space="preserve">IF (A.4.1-1/1 OR A.4.1-1/2) AND A.4.1-2/7 AND A.4.1-3/1 </w:t>
            </w:r>
            <w:r w:rsidRPr="00614B7A">
              <w:rPr>
                <w:lang w:eastAsia="zh-CN"/>
              </w:rPr>
              <w:t xml:space="preserve">AND </w:t>
            </w:r>
            <w:r w:rsidRPr="00614B7A">
              <w:t>A.4.3.2-</w:t>
            </w:r>
            <w:r w:rsidRPr="00614B7A">
              <w:rPr>
                <w:lang w:eastAsia="zh-CN"/>
              </w:rPr>
              <w:t>1/</w:t>
            </w:r>
            <w:r w:rsidRPr="00614B7A">
              <w:t>31</w:t>
            </w:r>
            <w:r w:rsidRPr="00614B7A">
              <w:rPr>
                <w:lang w:eastAsia="zh-CN"/>
              </w:rPr>
              <w:t xml:space="preserve"> AND </w:t>
            </w:r>
            <w:r w:rsidRPr="00614B7A">
              <w:t>A.4.3.2-</w:t>
            </w:r>
            <w:r w:rsidRPr="00614B7A">
              <w:rPr>
                <w:lang w:eastAsia="zh-CN"/>
              </w:rPr>
              <w:t>1/</w:t>
            </w:r>
            <w:r w:rsidRPr="00614B7A">
              <w:t>57 AND (A.4.1-2/3 OR A.4.1-2/5) THEN R ELSE N/A</w:t>
            </w:r>
          </w:p>
        </w:tc>
      </w:tr>
      <w:tr w:rsidR="00A85D8A" w:rsidRPr="00614B7A" w14:paraId="705FA65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83EE74" w14:textId="77777777" w:rsidR="00A85D8A" w:rsidRPr="00614B7A" w:rsidRDefault="00A85D8A" w:rsidP="00BE3F9E">
            <w:pPr>
              <w:pStyle w:val="TAN"/>
              <w:rPr>
                <w:lang w:eastAsia="zh-CN"/>
              </w:rPr>
            </w:pPr>
            <w:r w:rsidRPr="00614B7A">
              <w:t>C113</w:t>
            </w:r>
            <w:r w:rsidRPr="00614B7A">
              <w:tab/>
              <w:t>IF A.4.1-1/1 AND (A.4.1-3/1 OR A.4.1-3/2 OR A.4.1-3/3 OR A.4.1-3/5) AND A.4.3.2-</w:t>
            </w:r>
            <w:r w:rsidRPr="00614B7A">
              <w:rPr>
                <w:lang w:eastAsia="zh-CN"/>
              </w:rPr>
              <w:t xml:space="preserve">1/53 </w:t>
            </w:r>
            <w:r w:rsidRPr="00614B7A">
              <w:t>AND A.4.3.2-</w:t>
            </w:r>
            <w:r w:rsidRPr="00614B7A">
              <w:rPr>
                <w:lang w:eastAsia="zh-CN"/>
              </w:rPr>
              <w:t xml:space="preserve">1/56 </w:t>
            </w:r>
            <w:r w:rsidRPr="00614B7A">
              <w:t>AND NOT A.4.3.1-7a/2 THEN R ELSE N/A</w:t>
            </w:r>
          </w:p>
        </w:tc>
      </w:tr>
      <w:tr w:rsidR="00A85D8A" w:rsidRPr="00614B7A" w14:paraId="24007CF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7E2FE7" w14:textId="77777777" w:rsidR="00A85D8A" w:rsidRPr="00614B7A" w:rsidRDefault="00A85D8A" w:rsidP="00BE3F9E">
            <w:pPr>
              <w:pStyle w:val="TAN"/>
              <w:rPr>
                <w:lang w:eastAsia="zh-CN"/>
              </w:rPr>
            </w:pPr>
            <w:r w:rsidRPr="00614B7A">
              <w:t>C113a</w:t>
            </w:r>
            <w:r w:rsidRPr="00614B7A">
              <w:tab/>
              <w:t>IF A.4.1-1/2 AND (A.4.1-3/1 OR A.4.1-3/2 OR A.4.1-3/3 OR A.4.1-3/5) AND A.4.3.2-</w:t>
            </w:r>
            <w:r w:rsidRPr="00614B7A">
              <w:rPr>
                <w:lang w:eastAsia="zh-CN"/>
              </w:rPr>
              <w:t xml:space="preserve">1/53 </w:t>
            </w:r>
            <w:r w:rsidRPr="00614B7A">
              <w:t>AND A.4.3.2-</w:t>
            </w:r>
            <w:r w:rsidRPr="00614B7A">
              <w:rPr>
                <w:lang w:eastAsia="zh-CN"/>
              </w:rPr>
              <w:t xml:space="preserve">1/56 </w:t>
            </w:r>
            <w:r w:rsidRPr="00614B7A">
              <w:t>AND NOT A.4.3.1-7a/3 THEN R ELSE N/A</w:t>
            </w:r>
          </w:p>
        </w:tc>
      </w:tr>
      <w:tr w:rsidR="00A85D8A" w:rsidRPr="00614B7A" w14:paraId="0ED49D5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71DF2" w14:textId="77777777" w:rsidR="00A85D8A" w:rsidRPr="00614B7A" w:rsidRDefault="00A85D8A" w:rsidP="00BE3F9E">
            <w:pPr>
              <w:pStyle w:val="TAN"/>
              <w:rPr>
                <w:lang w:eastAsia="zh-CN"/>
              </w:rPr>
            </w:pPr>
            <w:r w:rsidRPr="00614B7A">
              <w:t>C113b</w:t>
            </w:r>
            <w:r w:rsidRPr="00614B7A">
              <w:tab/>
              <w:t>IF A.4.1-1/1 AND (A.4.1-3/1 OR A.4.1-3/2 OR A.4.1-3/3 OR A.4.1-3/5) AND A.4.3.2-</w:t>
            </w:r>
            <w:r w:rsidRPr="00614B7A">
              <w:rPr>
                <w:lang w:eastAsia="zh-CN"/>
              </w:rPr>
              <w:t xml:space="preserve">1/53 </w:t>
            </w:r>
            <w:r w:rsidRPr="00614B7A">
              <w:t>AND A.4.3.2-</w:t>
            </w:r>
            <w:r w:rsidRPr="00614B7A">
              <w:rPr>
                <w:lang w:eastAsia="zh-CN"/>
              </w:rPr>
              <w:t xml:space="preserve">1/56 </w:t>
            </w:r>
            <w:r w:rsidRPr="00614B7A">
              <w:t>AND (NOT A.4.3.9-1/2 AND A.4.3.9-4a/7 OR (A.4.3.9-4a/1 OR A.4.3.9-4a/2 OR A.4.3.9-4a/3 OR A.4.3.9-4a/66 OR A.4.3.9-4a/70)) THEN R ELSE N/A</w:t>
            </w:r>
          </w:p>
        </w:tc>
      </w:tr>
      <w:tr w:rsidR="00A85D8A" w:rsidRPr="00614B7A" w14:paraId="623ED92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3DC15" w14:textId="77777777" w:rsidR="00A85D8A" w:rsidRPr="00614B7A" w:rsidRDefault="00A85D8A" w:rsidP="00BE3F9E">
            <w:pPr>
              <w:pStyle w:val="TAN"/>
              <w:rPr>
                <w:lang w:eastAsia="zh-CN"/>
              </w:rPr>
            </w:pPr>
            <w:r w:rsidRPr="00614B7A">
              <w:lastRenderedPageBreak/>
              <w:t>C113c</w:t>
            </w:r>
            <w:r w:rsidRPr="00614B7A">
              <w:tab/>
              <w:t>IF A.4.1-1/2 AND (A.4.1-3/1 OR A.4.1-3/2 OR A.4.1-3/3 OR A.4.1-3/5) AND A.4.3.2-</w:t>
            </w:r>
            <w:r w:rsidRPr="00614B7A">
              <w:rPr>
                <w:lang w:eastAsia="zh-CN"/>
              </w:rPr>
              <w:t xml:space="preserve">1/53 </w:t>
            </w:r>
            <w:r w:rsidRPr="00614B7A">
              <w:t>AND A.4.3.2-</w:t>
            </w:r>
            <w:r w:rsidRPr="00614B7A">
              <w:rPr>
                <w:lang w:eastAsia="zh-CN"/>
              </w:rPr>
              <w:t xml:space="preserve">1/56 </w:t>
            </w:r>
            <w:r w:rsidRPr="00614B7A">
              <w:t>AND (A.4.3.9-4b/38 OR A.4.3.9-4b/41 OR A.4.3.9-4b/77 OR A.4.3.9-4b/78 OR A.4.3.9-4b/79) OR (A.4.3.9-4b/34 OR A.4.3.9-4b/39 OR A.4.3.9-4b/40 OR A.4.3.9-4b/48)) THEN R ELSE N/A</w:t>
            </w:r>
          </w:p>
        </w:tc>
      </w:tr>
      <w:tr w:rsidR="00A85D8A" w:rsidRPr="00614B7A" w14:paraId="587E18C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1ECBD3" w14:textId="77777777" w:rsidR="00A85D8A" w:rsidRPr="00614B7A" w:rsidRDefault="00A85D8A" w:rsidP="00BE3F9E">
            <w:pPr>
              <w:pStyle w:val="TAN"/>
              <w:rPr>
                <w:lang w:eastAsia="zh-CN"/>
              </w:rPr>
            </w:pPr>
            <w:r w:rsidRPr="00614B7A">
              <w:t>C114</w:t>
            </w:r>
            <w:r w:rsidRPr="00614B7A">
              <w:tab/>
              <w:t>IF A.4.1-1/1 AND (A.4.1-3/1 OR A.4.1-3/2 OR A.4.1-3/3 OR A.4.1-3/5) AND A.4.3.2-</w:t>
            </w:r>
            <w:r w:rsidRPr="00614B7A">
              <w:rPr>
                <w:lang w:eastAsia="zh-CN"/>
              </w:rPr>
              <w:t xml:space="preserve">1/54 </w:t>
            </w:r>
            <w:r w:rsidRPr="00614B7A">
              <w:t>AND A.4.3.2-</w:t>
            </w:r>
            <w:r w:rsidRPr="00614B7A">
              <w:rPr>
                <w:lang w:eastAsia="zh-CN"/>
              </w:rPr>
              <w:t xml:space="preserve">1/56 </w:t>
            </w:r>
            <w:r w:rsidRPr="00614B7A">
              <w:t>AND NOT A.4.3.1-7a/2 THEN R ELSE N/A</w:t>
            </w:r>
          </w:p>
        </w:tc>
      </w:tr>
      <w:tr w:rsidR="00A85D8A" w:rsidRPr="00614B7A" w14:paraId="40228DA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92377" w14:textId="77777777" w:rsidR="00A85D8A" w:rsidRPr="00614B7A" w:rsidRDefault="00A85D8A" w:rsidP="00BE3F9E">
            <w:pPr>
              <w:pStyle w:val="TAN"/>
              <w:rPr>
                <w:lang w:eastAsia="zh-CN"/>
              </w:rPr>
            </w:pPr>
            <w:r w:rsidRPr="00614B7A">
              <w:t>C114a</w:t>
            </w:r>
            <w:r w:rsidRPr="00614B7A">
              <w:tab/>
              <w:t>IF A.4.1-1/2 AND (A.4.1-3/1 OR A.4.1-3/2 OR A.4.1-3/3 OR A.4.1-3/5) AND A.4.3.2-</w:t>
            </w:r>
            <w:r w:rsidRPr="00614B7A">
              <w:rPr>
                <w:lang w:eastAsia="zh-CN"/>
              </w:rPr>
              <w:t xml:space="preserve">1/54 </w:t>
            </w:r>
            <w:r w:rsidRPr="00614B7A">
              <w:t>AND A.4.3.2-</w:t>
            </w:r>
            <w:r w:rsidRPr="00614B7A">
              <w:rPr>
                <w:lang w:eastAsia="zh-CN"/>
              </w:rPr>
              <w:t xml:space="preserve">1/56 </w:t>
            </w:r>
            <w:r w:rsidRPr="00614B7A">
              <w:t>AND NOT A.4.3.1-7a/3 THEN R ELSE N/A</w:t>
            </w:r>
          </w:p>
        </w:tc>
      </w:tr>
      <w:tr w:rsidR="00A85D8A" w:rsidRPr="00614B7A" w14:paraId="08DD412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A04E01" w14:textId="77777777" w:rsidR="00A85D8A" w:rsidRPr="00614B7A" w:rsidRDefault="00A85D8A" w:rsidP="00BE3F9E">
            <w:pPr>
              <w:pStyle w:val="TAN"/>
              <w:rPr>
                <w:lang w:eastAsia="zh-CN"/>
              </w:rPr>
            </w:pPr>
            <w:r w:rsidRPr="00614B7A">
              <w:t>C114b</w:t>
            </w:r>
            <w:r w:rsidRPr="00614B7A">
              <w:tab/>
              <w:t>IF A.4.1-1/1 AND (A.4.1-3/1 OR A.4.1-3/2 OR A.4.1-3/3 OR A.4.1-3/5) AND A.4.3.2-</w:t>
            </w:r>
            <w:r w:rsidRPr="00614B7A">
              <w:rPr>
                <w:lang w:eastAsia="zh-CN"/>
              </w:rPr>
              <w:t xml:space="preserve">1/54 </w:t>
            </w:r>
            <w:r w:rsidRPr="00614B7A">
              <w:t>AND A.4.3.2-</w:t>
            </w:r>
            <w:r w:rsidRPr="00614B7A">
              <w:rPr>
                <w:lang w:eastAsia="zh-CN"/>
              </w:rPr>
              <w:t xml:space="preserve">1/56 </w:t>
            </w:r>
            <w:r w:rsidRPr="00614B7A">
              <w:t>AND (NOT A.4.3.9-1/2 AND A.4.3.9-4a/7 OR (A.4.3.9-4a/1 OR A.4.3.9-4a/2 OR A.4.3.9-4a/3 OR A.4.3.9-4a/66 OR A.4.3.9-4a/70)) THEN R ELSE N/A</w:t>
            </w:r>
          </w:p>
        </w:tc>
      </w:tr>
      <w:tr w:rsidR="00A85D8A" w:rsidRPr="00614B7A" w14:paraId="7DC3646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191EE8" w14:textId="77777777" w:rsidR="00A85D8A" w:rsidRPr="00614B7A" w:rsidRDefault="00A85D8A" w:rsidP="00BE3F9E">
            <w:pPr>
              <w:pStyle w:val="TAN"/>
              <w:rPr>
                <w:lang w:eastAsia="zh-CN"/>
              </w:rPr>
            </w:pPr>
            <w:r w:rsidRPr="00614B7A">
              <w:t>C114c</w:t>
            </w:r>
            <w:r w:rsidRPr="00614B7A">
              <w:tab/>
              <w:t>IF A.4.1-1/2 AND (A.4.1-3/1 OR A.4.1-3/2 OR A.4.1-3/3 OR A.4.1-3/5) AND A.4.3.2-</w:t>
            </w:r>
            <w:r w:rsidRPr="00614B7A">
              <w:rPr>
                <w:lang w:eastAsia="zh-CN"/>
              </w:rPr>
              <w:t xml:space="preserve">1/54 </w:t>
            </w:r>
            <w:r w:rsidRPr="00614B7A">
              <w:t>AND A.4.3.2-</w:t>
            </w:r>
            <w:r w:rsidRPr="00614B7A">
              <w:rPr>
                <w:lang w:eastAsia="zh-CN"/>
              </w:rPr>
              <w:t xml:space="preserve">1/56 </w:t>
            </w:r>
            <w:r w:rsidRPr="00614B7A">
              <w:t>AND (A.4.3.9-4b/38 OR A.4.3.9-4b/41 OR A.4.3.9-4b/77 OR A.4.3.9-4b/78 OR A.4.3.9-4b/79) OR (A.4.3.9-4b/34 OR A.4.3.9-4b/39 OR A.4.3.9-4b/40 OR A.4.3.9-4b/48)) THEN R ELSE N/A</w:t>
            </w:r>
          </w:p>
        </w:tc>
      </w:tr>
      <w:tr w:rsidR="00A85D8A" w:rsidRPr="00614B7A" w14:paraId="64AA348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081A3" w14:textId="77777777" w:rsidR="00A85D8A" w:rsidRPr="00614B7A" w:rsidRDefault="00A85D8A" w:rsidP="00BE3F9E">
            <w:pPr>
              <w:pStyle w:val="TAN"/>
              <w:rPr>
                <w:lang w:eastAsia="zh-CN"/>
              </w:rPr>
            </w:pPr>
            <w:r w:rsidRPr="00614B7A">
              <w:t>C115</w:t>
            </w:r>
            <w:r w:rsidRPr="00614B7A">
              <w:tab/>
              <w:t>IF A.4.1-1/1 AND (A.4.1-3/1 OR A.4.1-3/2 OR A.4.1-3/3 OR A.4.1-3/5) AND A.4.3.2-</w:t>
            </w:r>
            <w:r w:rsidRPr="00614B7A">
              <w:rPr>
                <w:lang w:eastAsia="zh-CN"/>
              </w:rPr>
              <w:t xml:space="preserve">1/55 </w:t>
            </w:r>
            <w:r w:rsidRPr="00614B7A">
              <w:t>AND A.4.3.2-</w:t>
            </w:r>
            <w:r w:rsidRPr="00614B7A">
              <w:rPr>
                <w:lang w:eastAsia="zh-CN"/>
              </w:rPr>
              <w:t xml:space="preserve">1/56 </w:t>
            </w:r>
            <w:r w:rsidRPr="00614B7A">
              <w:t>AND NOT A.4.3.1-7a/2 THEN R ELSE N/A</w:t>
            </w:r>
          </w:p>
        </w:tc>
      </w:tr>
      <w:tr w:rsidR="00A85D8A" w:rsidRPr="00614B7A" w14:paraId="6CFE31C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AE624E" w14:textId="77777777" w:rsidR="00A85D8A" w:rsidRPr="00614B7A" w:rsidRDefault="00A85D8A" w:rsidP="00BE3F9E">
            <w:pPr>
              <w:pStyle w:val="TAN"/>
              <w:rPr>
                <w:lang w:eastAsia="zh-CN"/>
              </w:rPr>
            </w:pPr>
            <w:r w:rsidRPr="00614B7A">
              <w:t>C115a</w:t>
            </w:r>
            <w:r w:rsidRPr="00614B7A">
              <w:tab/>
              <w:t>IF A.4.1-1/2 AND (A.4.1-3/1 OR A.4.1-3/2 OR A.4.1-3/3 OR A.4.1-3/5) AND A.4.3.2-</w:t>
            </w:r>
            <w:r w:rsidRPr="00614B7A">
              <w:rPr>
                <w:lang w:eastAsia="zh-CN"/>
              </w:rPr>
              <w:t xml:space="preserve">1/55 </w:t>
            </w:r>
            <w:r w:rsidRPr="00614B7A">
              <w:t>AND A.4.3.2-</w:t>
            </w:r>
            <w:r w:rsidRPr="00614B7A">
              <w:rPr>
                <w:lang w:eastAsia="zh-CN"/>
              </w:rPr>
              <w:t xml:space="preserve">1/56 </w:t>
            </w:r>
            <w:r w:rsidRPr="00614B7A">
              <w:t>AND NOT A.4.3.1-7a/3 THEN R ELSE N/A</w:t>
            </w:r>
          </w:p>
        </w:tc>
      </w:tr>
      <w:tr w:rsidR="00A85D8A" w:rsidRPr="00614B7A" w14:paraId="4EB9554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C9CC8E" w14:textId="77777777" w:rsidR="00A85D8A" w:rsidRPr="00614B7A" w:rsidRDefault="00A85D8A" w:rsidP="00BE3F9E">
            <w:pPr>
              <w:pStyle w:val="TAN"/>
              <w:rPr>
                <w:lang w:eastAsia="zh-CN"/>
              </w:rPr>
            </w:pPr>
            <w:r w:rsidRPr="00614B7A">
              <w:t>C115b</w:t>
            </w:r>
            <w:r w:rsidRPr="00614B7A">
              <w:tab/>
              <w:t>IF A.4.1-1/1 AND (A.4.1-3/1 OR A.4.1-3/2 OR A.4.1-3/3 OR A.4.1-3/5) AND A.4.3.2-</w:t>
            </w:r>
            <w:r w:rsidRPr="00614B7A">
              <w:rPr>
                <w:lang w:eastAsia="zh-CN"/>
              </w:rPr>
              <w:t xml:space="preserve">1/55 </w:t>
            </w:r>
            <w:r w:rsidRPr="00614B7A">
              <w:t>AND A.4.3.2-</w:t>
            </w:r>
            <w:r w:rsidRPr="00614B7A">
              <w:rPr>
                <w:lang w:eastAsia="zh-CN"/>
              </w:rPr>
              <w:t xml:space="preserve">1/56 </w:t>
            </w:r>
            <w:r w:rsidRPr="00614B7A">
              <w:t>AND (NOT A.4.3.9-1/2 AND A.4.3.9-4a/7 OR (A.4.3.9-4a/1 OR A.4.3.9-4a/2 OR A.4.3.9-4a/3 OR A.4.3.9-4a/66 OR A.4.3.9-4a/70)) THEN R ELSE N/A</w:t>
            </w:r>
          </w:p>
        </w:tc>
      </w:tr>
      <w:tr w:rsidR="00A85D8A" w:rsidRPr="00614B7A" w14:paraId="586CA98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86738" w14:textId="77777777" w:rsidR="00A85D8A" w:rsidRPr="00614B7A" w:rsidRDefault="00A85D8A" w:rsidP="00BE3F9E">
            <w:pPr>
              <w:pStyle w:val="TAN"/>
              <w:rPr>
                <w:lang w:eastAsia="zh-CN"/>
              </w:rPr>
            </w:pPr>
            <w:r w:rsidRPr="00614B7A">
              <w:t>C115c</w:t>
            </w:r>
            <w:r w:rsidRPr="00614B7A">
              <w:tab/>
              <w:t>IF A.4.1-1/2 AND (A.4.1-3/1 OR A.4.1-3/2 OR A.4.1-3/3 OR A.4.1-3/5) AND A.4.3.2-</w:t>
            </w:r>
            <w:r w:rsidRPr="00614B7A">
              <w:rPr>
                <w:lang w:eastAsia="zh-CN"/>
              </w:rPr>
              <w:t xml:space="preserve">1/55 </w:t>
            </w:r>
            <w:r w:rsidRPr="00614B7A">
              <w:t>AND A.4.3.2-</w:t>
            </w:r>
            <w:r w:rsidRPr="00614B7A">
              <w:rPr>
                <w:lang w:eastAsia="zh-CN"/>
              </w:rPr>
              <w:t xml:space="preserve">1/56 </w:t>
            </w:r>
            <w:r w:rsidRPr="00614B7A">
              <w:t>AND (A.4.3.9-4b/38 OR A.4.3.9-4b/41 OR A.4.3.9-4b/77 OR A.4.3.9-4b/78 OR A.4.3.9-4b/79) OR (A.4.3.9-4b/34 OR A.4.3.9-4b/39 OR A.4.3.9-4b/40 OR A.4.3.9-4b/48)) THEN R ELSE N/A</w:t>
            </w:r>
          </w:p>
        </w:tc>
      </w:tr>
      <w:tr w:rsidR="00A85D8A" w:rsidRPr="00614B7A" w14:paraId="487E273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1A119" w14:textId="77777777" w:rsidR="00A85D8A" w:rsidRPr="00614B7A" w:rsidRDefault="00A85D8A" w:rsidP="00BE3F9E">
            <w:pPr>
              <w:pStyle w:val="TAN"/>
            </w:pPr>
            <w:r w:rsidRPr="00614B7A">
              <w:t>C116</w:t>
            </w:r>
            <w:r w:rsidRPr="00614B7A">
              <w:tab/>
              <w:t>IF A.4.1-1/1 AND (A.4.1-3/1 OR A.4.1-3/2 OR A.4.1-3/3 OR A.4.1-3/5) AND A.4.3.2-</w:t>
            </w:r>
            <w:r w:rsidRPr="00614B7A">
              <w:rPr>
                <w:lang w:eastAsia="zh-CN"/>
              </w:rPr>
              <w:t xml:space="preserve">1/61 </w:t>
            </w:r>
            <w:r w:rsidRPr="00614B7A">
              <w:t>AND NOT A.4.3.1-7a/2 THEN R ELSE N/A</w:t>
            </w:r>
          </w:p>
        </w:tc>
      </w:tr>
      <w:tr w:rsidR="00A85D8A" w:rsidRPr="00614B7A" w14:paraId="4FA08BE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B3D289" w14:textId="77777777" w:rsidR="00A85D8A" w:rsidRPr="00614B7A" w:rsidRDefault="00A85D8A" w:rsidP="00BE3F9E">
            <w:pPr>
              <w:pStyle w:val="TAN"/>
            </w:pPr>
            <w:r w:rsidRPr="00614B7A">
              <w:t>C117</w:t>
            </w:r>
            <w:r w:rsidRPr="00614B7A">
              <w:tab/>
              <w:t>IF A.4.1-1/2 AND (A.4.1-3/1 OR A.4.1-3/2 OR A.4.1-3/3 OR A.4.1-3/5) AND A.4.3.2-1/61 AND NOT A.4.3.1-7a/3 THEN R ELSE N/A</w:t>
            </w:r>
          </w:p>
        </w:tc>
      </w:tr>
      <w:tr w:rsidR="00A85D8A" w:rsidRPr="00614B7A" w14:paraId="58B87E9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4680C" w14:textId="77777777" w:rsidR="00A85D8A" w:rsidRPr="00614B7A" w:rsidRDefault="00A85D8A" w:rsidP="00BE3F9E">
            <w:pPr>
              <w:pStyle w:val="TAN"/>
            </w:pPr>
            <w:r w:rsidRPr="00614B7A">
              <w:t>C118</w:t>
            </w:r>
            <w:r w:rsidRPr="00614B7A">
              <w:tab/>
              <w:t>IF A.4.1-1/1 AND (A.4.1-3/1 OR A.4.1-3/2 OR A.4.1-3/3 OR A.4.1-3/5) AND A.4.3.2-1/61 AND (NOT A.4.3.9-1/2 AND A.4.3.9-4a/7 OR (A.4.3.9-4a/1 OR A.4.3.9-4a/2 OR A.4.3.9-4a/3 OR A.4.3.9-4a/66 OR A.4.3.9-4a/70)) THEN R ELSE N/A</w:t>
            </w:r>
          </w:p>
        </w:tc>
      </w:tr>
      <w:tr w:rsidR="00A85D8A" w:rsidRPr="00614B7A" w14:paraId="35484FF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DEFE1" w14:textId="77777777" w:rsidR="00A85D8A" w:rsidRPr="00614B7A" w:rsidRDefault="00A85D8A" w:rsidP="00BE3F9E">
            <w:pPr>
              <w:pStyle w:val="TAN"/>
            </w:pPr>
            <w:r w:rsidRPr="00614B7A">
              <w:t>C119</w:t>
            </w:r>
            <w:r w:rsidRPr="00614B7A">
              <w:tab/>
              <w:t>IF A.4.1-1/2 AND (A.4.1-3/1 OR A.4.1-3/2 OR A.4.1-3/3 OR A.4.1-3/5) AND A.4.3.2-1/61 AND (A.4.3.9-4b/38 OR A.4.3.9-4b/41 OR A.4.3.9-4b/77 OR A.4.3.9-4b/78 OR A.4.3.9-4b/79) OR (A.4.3.9-4b/34 OR A.4.3.9-4b/39 OR A.4.3.9-4b/40 OR A.4.3.9-4b/48)) THEN R ELSE N/A</w:t>
            </w:r>
          </w:p>
        </w:tc>
      </w:tr>
      <w:tr w:rsidR="00A85D8A" w:rsidRPr="00614B7A" w14:paraId="16B5092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30D701" w14:textId="77777777" w:rsidR="00A85D8A" w:rsidRPr="00614B7A" w:rsidRDefault="00A85D8A" w:rsidP="00BE3F9E">
            <w:pPr>
              <w:pStyle w:val="TAN"/>
            </w:pPr>
            <w:r w:rsidRPr="00614B7A">
              <w:t>C120</w:t>
            </w:r>
            <w:r w:rsidRPr="00614B7A">
              <w:tab/>
              <w:t xml:space="preserve">IF A.4.1-1/1 AND (A.4.1-3/1 OR A.4.1-3/2 OR A.4.1-3/3 OR A.4.1-3/5) AND </w:t>
            </w:r>
            <w:r w:rsidRPr="00614B7A">
              <w:rPr>
                <w:lang w:eastAsia="zh-TW"/>
              </w:rPr>
              <w:t>A.4.3.2-1/12</w:t>
            </w:r>
            <w:r w:rsidRPr="00614B7A">
              <w:rPr>
                <w:lang w:eastAsia="zh-CN"/>
              </w:rPr>
              <w:t xml:space="preserve"> </w:t>
            </w:r>
            <w:r w:rsidRPr="00614B7A">
              <w:t>AND NOT A.4.3.1-7a/2 THEN R ELSE N/A</w:t>
            </w:r>
          </w:p>
        </w:tc>
      </w:tr>
      <w:tr w:rsidR="00A85D8A" w:rsidRPr="00614B7A" w14:paraId="5E9E9D0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2CAABB" w14:textId="77777777" w:rsidR="00A85D8A" w:rsidRPr="00614B7A" w:rsidRDefault="00A85D8A" w:rsidP="00BE3F9E">
            <w:pPr>
              <w:pStyle w:val="TAN"/>
            </w:pPr>
            <w:r w:rsidRPr="00614B7A">
              <w:t>C121</w:t>
            </w:r>
            <w:r w:rsidRPr="00614B7A">
              <w:tab/>
              <w:t>IF A.4.1-1/1 AND (A.4.1-3/1 OR A.4.1-3/2 OR A.4.1-3/3 OR A.4.1-3/5) AND A.4.3.2-1/62 AND NOT A.4.3.1-7a/2 THEN R ELSE N/A</w:t>
            </w:r>
          </w:p>
        </w:tc>
      </w:tr>
      <w:tr w:rsidR="00A85D8A" w:rsidRPr="00614B7A" w14:paraId="2B36B03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BE2C1" w14:textId="77777777" w:rsidR="00A85D8A" w:rsidRPr="00614B7A" w:rsidRDefault="00A85D8A" w:rsidP="00BE3F9E">
            <w:pPr>
              <w:pStyle w:val="TAN"/>
            </w:pPr>
            <w:r w:rsidRPr="00614B7A">
              <w:t>C122</w:t>
            </w:r>
            <w:r w:rsidRPr="00614B7A">
              <w:tab/>
              <w:t>IF A.4.1-1/2 AND (A.4.1-3/1 OR A.4.1-3/2 OR A.4.1-3/3 OR A.4.1-3/5) AND A.4.3.2-1/12 AND NOT A.4.3.1-7a/3 THEN R ELSE N/A</w:t>
            </w:r>
          </w:p>
        </w:tc>
      </w:tr>
      <w:tr w:rsidR="00A85D8A" w:rsidRPr="00614B7A" w14:paraId="3D180B1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1357B1" w14:textId="77777777" w:rsidR="00A85D8A" w:rsidRPr="00614B7A" w:rsidRDefault="00A85D8A" w:rsidP="00BE3F9E">
            <w:pPr>
              <w:pStyle w:val="TAN"/>
            </w:pPr>
            <w:r w:rsidRPr="00614B7A">
              <w:t>C123</w:t>
            </w:r>
            <w:r w:rsidRPr="00614B7A">
              <w:tab/>
              <w:t>IF A.4.1-1/2 AND (A.4.1-3/1 OR A.4.1-3/2 OR A.4.1-3/3 OR A.4.1-3/5) AND A.4.3.2-1/62 AND NOT A.4.3.1-7a/3 THEN R ELSE N/A</w:t>
            </w:r>
          </w:p>
        </w:tc>
      </w:tr>
      <w:tr w:rsidR="00A85D8A" w:rsidRPr="00614B7A" w14:paraId="56846AD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6EAA34" w14:textId="77777777" w:rsidR="00A85D8A" w:rsidRPr="00614B7A" w:rsidRDefault="00A85D8A" w:rsidP="00BE3F9E">
            <w:pPr>
              <w:pStyle w:val="TAN"/>
            </w:pPr>
            <w:r w:rsidRPr="00614B7A">
              <w:t>C124</w:t>
            </w:r>
            <w:r w:rsidRPr="00614B7A">
              <w:tab/>
              <w:t>IF A.4.1-1/1 AND (A.4.1-3/1 OR A.4.1-3/2 OR A.4.1-3/3 OR A.4.1-3/5) AND A.4.3.2-1/12 AND (NOT A.4.3.9-1/2 AND A.4.3.9-4a/7 OR (A.4.3.9-4a/1 OR A.4.3.9-4a/2 OR A.4.3.9-4a/3 OR A.4.3.9-4a/66 OR A.4.3.9-4a/70)) THEN R ELSE N/A</w:t>
            </w:r>
          </w:p>
        </w:tc>
      </w:tr>
      <w:tr w:rsidR="00A85D8A" w:rsidRPr="00614B7A" w14:paraId="014704B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3FE7E" w14:textId="77777777" w:rsidR="00A85D8A" w:rsidRPr="00614B7A" w:rsidRDefault="00A85D8A" w:rsidP="00BE3F9E">
            <w:pPr>
              <w:pStyle w:val="TAN"/>
            </w:pPr>
            <w:r w:rsidRPr="00614B7A">
              <w:t>C125</w:t>
            </w:r>
            <w:r w:rsidRPr="00614B7A">
              <w:tab/>
              <w:t>IF A.4.1-1/2 AND (A.4.1-3/1 OR A.4.1-3/2 OR A.4.1-3/3 OR A.4.1-3/5) AND A.4.3.2-1/12 AND (A.4.3.9-4b/38 OR A.4.3.9-4b/41 OR A.4.3.9-4b/77 OR A.4.3.9-4b/78 OR A.4.3.9-4b/79) OR (A.4.3.9-4b/34 OR A.4.3.9-4b/39 OR A.4.3.9-4b/40 OR A.4.3.9-4b/48)) THEN R ELSE N/A</w:t>
            </w:r>
          </w:p>
        </w:tc>
      </w:tr>
      <w:tr w:rsidR="00A85D8A" w:rsidRPr="00614B7A" w14:paraId="312FAFA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8B9068" w14:textId="77777777" w:rsidR="00A85D8A" w:rsidRPr="00614B7A" w:rsidRDefault="00A85D8A" w:rsidP="00BE3F9E">
            <w:pPr>
              <w:pStyle w:val="TAN"/>
            </w:pPr>
            <w:r w:rsidRPr="00614B7A">
              <w:t>C126</w:t>
            </w:r>
            <w:r w:rsidRPr="00614B7A">
              <w:tab/>
              <w:t>IF A.4.1-1/2 AND A.4.1-2/8 AND (A.4.1-3/1 OR A.4.1-3/2 OR A.4.1-3/3 OR A.4.1-3/5) and A.4.3.2-1/3 THEN R ELSE N/A</w:t>
            </w:r>
          </w:p>
        </w:tc>
      </w:tr>
      <w:tr w:rsidR="00A85D8A" w:rsidRPr="00614B7A" w14:paraId="088E852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72CF7C" w14:textId="77777777" w:rsidR="00A85D8A" w:rsidRPr="00614B7A" w:rsidRDefault="00A85D8A" w:rsidP="00BE3F9E">
            <w:pPr>
              <w:pStyle w:val="TAN"/>
            </w:pPr>
            <w:r w:rsidRPr="00614B7A">
              <w:t>C126a</w:t>
            </w:r>
            <w:r w:rsidRPr="00614B7A">
              <w:tab/>
              <w:t>IF (A.4.1-1/1 OR A.4.1-1/2) AND A.4.1-2/7 AND A.4.1-3/2 AND A.4.1-4/3 AND A.4.3.2B.2.0-2A/1 AND A.4.3.2-1/37 THEN R ELSE N/A</w:t>
            </w:r>
          </w:p>
        </w:tc>
      </w:tr>
      <w:tr w:rsidR="00A85D8A" w:rsidRPr="00614B7A" w14:paraId="60379E0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6F4BB" w14:textId="77777777" w:rsidR="00A85D8A" w:rsidRPr="00614B7A" w:rsidRDefault="00A85D8A" w:rsidP="00BE3F9E">
            <w:pPr>
              <w:pStyle w:val="TAN"/>
            </w:pPr>
            <w:r w:rsidRPr="00614B7A">
              <w:rPr>
                <w:lang w:eastAsia="zh-CN"/>
              </w:rPr>
              <w:t>C127</w:t>
            </w:r>
            <w:r w:rsidRPr="00614B7A">
              <w:tab/>
            </w:r>
            <w:r w:rsidRPr="00614B7A">
              <w:rPr>
                <w:lang w:eastAsia="zh-CN"/>
              </w:rPr>
              <w:t>IF A.4.1-1/1 AND (A.4.1-3/1 OR A.4.1-3/2 OR A.4.1-3/3 OR A.4.1-3/5) AND A.4.3.11-1/2 AND (NOT A.4.3.9-1/2 AND A.4.3.9-4a/7 OR (A.4.3.9-4a/1 OR A.4.3.9-4a/2 OR A.4.3.9-4a/3 OR A.4.3.9-4a/66 OR A.4.3.9-4a/70)) THEN R ELSE N/A</w:t>
            </w:r>
          </w:p>
        </w:tc>
      </w:tr>
      <w:tr w:rsidR="00A85D8A" w:rsidRPr="00614B7A" w14:paraId="07D4BC1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B6973C" w14:textId="77777777" w:rsidR="00A85D8A" w:rsidRPr="00614B7A" w:rsidRDefault="00A85D8A" w:rsidP="00BE3F9E">
            <w:pPr>
              <w:pStyle w:val="TAN"/>
              <w:rPr>
                <w:lang w:eastAsia="zh-CN"/>
              </w:rPr>
            </w:pPr>
            <w:r w:rsidRPr="00614B7A">
              <w:rPr>
                <w:rFonts w:cs="Arial"/>
                <w:lang w:eastAsia="zh-CN"/>
              </w:rPr>
              <w:t>C128</w:t>
            </w:r>
            <w:r w:rsidRPr="00614B7A">
              <w:tab/>
              <w:t>IF A.4.1-1/1 AND (A.4.1-3/1 OR A.4.1-3/2 OR A.4.1-3/3 OR A.4.1-3/5) AND A.4.3.2-1/67 AND NOT A.4.3.1-7a/2 THEN R ELSE N/A</w:t>
            </w:r>
          </w:p>
        </w:tc>
      </w:tr>
      <w:tr w:rsidR="00A85D8A" w:rsidRPr="00614B7A" w14:paraId="40FC441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401898" w14:textId="77777777" w:rsidR="00A85D8A" w:rsidRPr="00614B7A" w:rsidRDefault="00A85D8A" w:rsidP="00BE3F9E">
            <w:pPr>
              <w:pStyle w:val="TAN"/>
              <w:rPr>
                <w:lang w:eastAsia="zh-CN"/>
              </w:rPr>
            </w:pPr>
            <w:r w:rsidRPr="00614B7A">
              <w:rPr>
                <w:rFonts w:cs="Arial"/>
                <w:lang w:eastAsia="zh-CN"/>
              </w:rPr>
              <w:t>C129</w:t>
            </w:r>
            <w:r w:rsidRPr="00614B7A">
              <w:tab/>
              <w:t>IF A.4.1-1/2 AND (A.4.1-3/1 OR A.4.1-3/2 OR A.4.1-3/3 OR A.4.1-3/5) AND A.4.3.2-1/67 AND NOT A.4.3</w:t>
            </w:r>
            <w:r w:rsidRPr="00614B7A">
              <w:rPr>
                <w:lang w:eastAsia="zh-CN"/>
              </w:rPr>
              <w:t>.1</w:t>
            </w:r>
            <w:r w:rsidRPr="00614B7A">
              <w:t>-</w:t>
            </w:r>
            <w:r w:rsidRPr="00614B7A">
              <w:rPr>
                <w:lang w:eastAsia="zh-CN"/>
              </w:rPr>
              <w:t>7</w:t>
            </w:r>
            <w:r w:rsidRPr="00614B7A">
              <w:rPr>
                <w:rFonts w:eastAsia="SimSun"/>
                <w:lang w:eastAsia="zh-CN"/>
              </w:rPr>
              <w:t>a/3</w:t>
            </w:r>
            <w:r w:rsidRPr="00614B7A">
              <w:t xml:space="preserve"> THEN R ELSE N/A</w:t>
            </w:r>
          </w:p>
        </w:tc>
      </w:tr>
      <w:tr w:rsidR="00A85D8A" w:rsidRPr="00614B7A" w14:paraId="49E3BB4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C8A56" w14:textId="77777777" w:rsidR="00A85D8A" w:rsidRPr="00614B7A" w:rsidRDefault="00A85D8A" w:rsidP="00BE3F9E">
            <w:pPr>
              <w:pStyle w:val="TAN"/>
              <w:rPr>
                <w:lang w:eastAsia="zh-CN"/>
              </w:rPr>
            </w:pPr>
            <w:r w:rsidRPr="00614B7A">
              <w:rPr>
                <w:rFonts w:cs="Arial"/>
                <w:lang w:eastAsia="zh-CN"/>
              </w:rPr>
              <w:t>C130</w:t>
            </w:r>
            <w:r w:rsidRPr="00614B7A">
              <w:tab/>
              <w:t>IF A.4.1-1/1 AND (A.4.1-3/1 OR A.4.1-3/2 OR A.4.1-3/3 OR A.4.1-3/5) AND A.4.3.2-1/67 AND (NOT A.4.3.9-1/2 AND A.4.3.9-4a/7 OR (A.4.3.9-4a/1 OR A.4.3.9-4a/2 OR A.4.3.9-4a/3 OR A.4.3.9-4a/66 OR A.4.3.9-4a/70)) THEN R ELSE N/A</w:t>
            </w:r>
          </w:p>
        </w:tc>
      </w:tr>
      <w:tr w:rsidR="00A85D8A" w:rsidRPr="00614B7A" w14:paraId="07A27DA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93F81E" w14:textId="77777777" w:rsidR="00A85D8A" w:rsidRPr="00614B7A" w:rsidRDefault="00A85D8A" w:rsidP="00BE3F9E">
            <w:pPr>
              <w:pStyle w:val="TAN"/>
              <w:rPr>
                <w:lang w:eastAsia="zh-CN"/>
              </w:rPr>
            </w:pPr>
            <w:r w:rsidRPr="00614B7A">
              <w:rPr>
                <w:rFonts w:cs="Arial"/>
                <w:lang w:eastAsia="zh-CN"/>
              </w:rPr>
              <w:t>C131</w:t>
            </w:r>
            <w:r w:rsidRPr="00614B7A">
              <w:tab/>
              <w:t>IF A.4.1-1/2 AND (A.4.1-3/1 OR A.4.1-3/2 OR A.4.1-3/3 OR A.4.1-3/5) AND A.4.3.2-1/67 AND (NOT A.4.3.9-1/2 AND (A.4.3.9-4b/38 OR A.4.3.9-4b/41 OR A.4.3.9-4b/77 OR A.4.3.9-4b/78 OR A.4.3.9-4b/79) OR (A.4.3.9-4b/34 OR A.4.3.9-4b/39 OR A.4.3.9-4b/40 OR A.4.3.9-4b/48)) THEN R ELSE N/A</w:t>
            </w:r>
          </w:p>
        </w:tc>
      </w:tr>
      <w:tr w:rsidR="00A85D8A" w:rsidRPr="00614B7A" w14:paraId="26ECBF7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BA3E16" w14:textId="77777777" w:rsidR="00A85D8A" w:rsidRPr="00614B7A" w:rsidRDefault="00A85D8A" w:rsidP="00BE3F9E">
            <w:pPr>
              <w:pStyle w:val="TAN"/>
              <w:rPr>
                <w:rFonts w:cs="Arial"/>
                <w:lang w:eastAsia="zh-CN"/>
              </w:rPr>
            </w:pPr>
            <w:r w:rsidRPr="00614B7A">
              <w:rPr>
                <w:lang w:eastAsia="zh-TW"/>
              </w:rPr>
              <w:t>C132</w:t>
            </w:r>
            <w:r w:rsidRPr="00614B7A">
              <w:tab/>
              <w:t xml:space="preserve">IF </w:t>
            </w:r>
            <w:r w:rsidRPr="00614B7A">
              <w:rPr>
                <w:lang w:eastAsia="zh-CN"/>
              </w:rPr>
              <w:t>(A.4.1-1/1 OR A.4.1-1/2) AND A.4.1-2/7 AND A.4.1-3/1</w:t>
            </w:r>
            <w:r w:rsidRPr="00614B7A">
              <w:rPr>
                <w:rFonts w:hint="eastAsia"/>
                <w:lang w:eastAsia="zh-TW"/>
              </w:rPr>
              <w:t xml:space="preserve"> </w:t>
            </w:r>
            <w:r w:rsidRPr="00614B7A">
              <w:t>AND A.4.3.2-</w:t>
            </w:r>
            <w:r w:rsidRPr="00614B7A">
              <w:rPr>
                <w:lang w:eastAsia="zh-CN"/>
              </w:rPr>
              <w:t>1/71 AND</w:t>
            </w:r>
            <w:r w:rsidRPr="00614B7A">
              <w:t xml:space="preserve"> A.4.3.2-</w:t>
            </w:r>
            <w:r w:rsidRPr="00614B7A">
              <w:rPr>
                <w:lang w:eastAsia="zh-CN"/>
              </w:rPr>
              <w:t xml:space="preserve">1/76 </w:t>
            </w:r>
            <w:r w:rsidRPr="00614B7A">
              <w:t>THEN R ELSE N/A</w:t>
            </w:r>
            <w:r w:rsidRPr="00614B7A">
              <w:rPr>
                <w:lang w:eastAsia="zh-CN"/>
              </w:rPr>
              <w:t xml:space="preserve"> </w:t>
            </w:r>
            <w:r w:rsidRPr="00614B7A">
              <w:t>THEN R ELSE N/A</w:t>
            </w:r>
          </w:p>
        </w:tc>
      </w:tr>
      <w:tr w:rsidR="00A85D8A" w:rsidRPr="00614B7A" w14:paraId="5981F75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79FA3E" w14:textId="77777777" w:rsidR="00A85D8A" w:rsidRPr="00614B7A" w:rsidRDefault="00A85D8A" w:rsidP="00BE3F9E">
            <w:pPr>
              <w:pStyle w:val="TAN"/>
              <w:rPr>
                <w:rFonts w:cs="Arial"/>
                <w:lang w:eastAsia="zh-CN"/>
              </w:rPr>
            </w:pPr>
            <w:r w:rsidRPr="00614B7A">
              <w:rPr>
                <w:lang w:eastAsia="zh-TW"/>
              </w:rPr>
              <w:lastRenderedPageBreak/>
              <w:t>C133</w:t>
            </w:r>
            <w:r w:rsidRPr="00614B7A">
              <w:tab/>
              <w:t xml:space="preserve">IF </w:t>
            </w:r>
            <w:r w:rsidRPr="00614B7A">
              <w:rPr>
                <w:lang w:eastAsia="zh-CN"/>
              </w:rPr>
              <w:t>(A.4.1-1/1 OR A.4.1-1/2) AND A.4.1-2/7 AND A.4.1-3/1</w:t>
            </w:r>
            <w:r w:rsidRPr="00614B7A">
              <w:rPr>
                <w:rFonts w:hint="eastAsia"/>
                <w:lang w:eastAsia="zh-TW"/>
              </w:rPr>
              <w:t xml:space="preserve"> </w:t>
            </w:r>
            <w:r w:rsidRPr="00614B7A">
              <w:t>AND A.4.3.2-</w:t>
            </w:r>
            <w:r w:rsidRPr="00614B7A">
              <w:rPr>
                <w:lang w:eastAsia="zh-CN"/>
              </w:rPr>
              <w:t xml:space="preserve">1/74 </w:t>
            </w:r>
            <w:r w:rsidRPr="00614B7A">
              <w:t>THEN R ELSE N/A</w:t>
            </w:r>
            <w:r w:rsidRPr="00614B7A">
              <w:rPr>
                <w:lang w:eastAsia="zh-CN"/>
              </w:rPr>
              <w:t xml:space="preserve"> </w:t>
            </w:r>
            <w:r w:rsidRPr="00614B7A">
              <w:t>THEN R ELSE N/A</w:t>
            </w:r>
          </w:p>
        </w:tc>
      </w:tr>
      <w:tr w:rsidR="00A85D8A" w:rsidRPr="00614B7A" w14:paraId="49B8057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FA7DC6" w14:textId="77777777" w:rsidR="00A85D8A" w:rsidRPr="00614B7A" w:rsidRDefault="00A85D8A" w:rsidP="00BE3F9E">
            <w:pPr>
              <w:pStyle w:val="TAN"/>
              <w:rPr>
                <w:rFonts w:cs="Arial"/>
                <w:lang w:eastAsia="zh-CN"/>
              </w:rPr>
            </w:pPr>
            <w:r w:rsidRPr="00614B7A">
              <w:rPr>
                <w:lang w:eastAsia="zh-TW"/>
              </w:rPr>
              <w:t>C134</w:t>
            </w:r>
            <w:r w:rsidRPr="00614B7A">
              <w:tab/>
              <w:t xml:space="preserve">IF </w:t>
            </w:r>
            <w:r w:rsidRPr="00614B7A">
              <w:rPr>
                <w:lang w:eastAsia="zh-CN"/>
              </w:rPr>
              <w:t>(A.4.1-1/1 OR A.4.1-1/2) AND A.4.1-2/7 AND A.4.1-3/1</w:t>
            </w:r>
            <w:r w:rsidRPr="00614B7A">
              <w:rPr>
                <w:rFonts w:hint="eastAsia"/>
                <w:lang w:eastAsia="zh-TW"/>
              </w:rPr>
              <w:t xml:space="preserve"> </w:t>
            </w:r>
            <w:r w:rsidRPr="00614B7A">
              <w:t>AND A.4.3.2-</w:t>
            </w:r>
            <w:r w:rsidRPr="00614B7A">
              <w:rPr>
                <w:lang w:eastAsia="zh-CN"/>
              </w:rPr>
              <w:t>1/71 AND</w:t>
            </w:r>
            <w:r w:rsidRPr="00614B7A">
              <w:t xml:space="preserve"> A.4.3.2-</w:t>
            </w:r>
            <w:r w:rsidRPr="00614B7A">
              <w:rPr>
                <w:lang w:eastAsia="zh-CN"/>
              </w:rPr>
              <w:t xml:space="preserve">1/72 </w:t>
            </w:r>
            <w:r w:rsidRPr="00614B7A">
              <w:t>THEN R ELSE N/A</w:t>
            </w:r>
            <w:r w:rsidRPr="00614B7A">
              <w:rPr>
                <w:lang w:eastAsia="zh-CN"/>
              </w:rPr>
              <w:t xml:space="preserve"> </w:t>
            </w:r>
            <w:r w:rsidRPr="00614B7A">
              <w:t>THEN R ELSE N/A</w:t>
            </w:r>
          </w:p>
        </w:tc>
      </w:tr>
      <w:tr w:rsidR="00A85D8A" w:rsidRPr="00614B7A" w14:paraId="05D8CB6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B6C60E" w14:textId="77777777" w:rsidR="00A85D8A" w:rsidRPr="00614B7A" w:rsidRDefault="00A85D8A" w:rsidP="00BE3F9E">
            <w:pPr>
              <w:pStyle w:val="TAN"/>
              <w:rPr>
                <w:rFonts w:cs="Arial"/>
                <w:lang w:eastAsia="zh-CN"/>
              </w:rPr>
            </w:pPr>
            <w:r w:rsidRPr="00614B7A">
              <w:rPr>
                <w:lang w:eastAsia="zh-TW"/>
              </w:rPr>
              <w:t>C135</w:t>
            </w:r>
            <w:r w:rsidRPr="00614B7A">
              <w:tab/>
              <w:t>IF (A.4.1-4/1 OR A.4.1-4/2 OR A.4.1-4/3) AND A.4.1-3/2 AND A.4.3.2-</w:t>
            </w:r>
            <w:r w:rsidRPr="00614B7A">
              <w:rPr>
                <w:lang w:eastAsia="zh-CN"/>
              </w:rPr>
              <w:t>1/71 AND</w:t>
            </w:r>
            <w:r w:rsidRPr="00614B7A">
              <w:t xml:space="preserve"> A.4.3.2-</w:t>
            </w:r>
            <w:r w:rsidRPr="00614B7A">
              <w:rPr>
                <w:lang w:eastAsia="zh-CN"/>
              </w:rPr>
              <w:t xml:space="preserve">1/76 </w:t>
            </w:r>
            <w:r w:rsidRPr="00614B7A">
              <w:t>THEN R ELSE N/A</w:t>
            </w:r>
          </w:p>
        </w:tc>
      </w:tr>
      <w:tr w:rsidR="00A85D8A" w:rsidRPr="00614B7A" w14:paraId="5C0E695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0BAE2" w14:textId="77777777" w:rsidR="00A85D8A" w:rsidRPr="00614B7A" w:rsidRDefault="00A85D8A" w:rsidP="00BE3F9E">
            <w:pPr>
              <w:pStyle w:val="TAN"/>
              <w:rPr>
                <w:rFonts w:cs="Arial"/>
                <w:lang w:eastAsia="zh-CN"/>
              </w:rPr>
            </w:pPr>
            <w:r w:rsidRPr="00614B7A">
              <w:rPr>
                <w:lang w:eastAsia="zh-TW"/>
              </w:rPr>
              <w:t>C136</w:t>
            </w:r>
            <w:r w:rsidRPr="00614B7A">
              <w:tab/>
              <w:t>IF (A.4.1-4/1 OR A.4.1-4/2 OR A.4.1-4/3) AND A.4.1-3/2 AND A.4.3.2-</w:t>
            </w:r>
            <w:r w:rsidRPr="00614B7A">
              <w:rPr>
                <w:lang w:eastAsia="zh-CN"/>
              </w:rPr>
              <w:t xml:space="preserve">1/73 </w:t>
            </w:r>
            <w:r w:rsidRPr="00614B7A">
              <w:t>THEN R ELSE N/A</w:t>
            </w:r>
          </w:p>
        </w:tc>
      </w:tr>
      <w:tr w:rsidR="00A85D8A" w:rsidRPr="00614B7A" w14:paraId="06B1D84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EBDE09" w14:textId="77777777" w:rsidR="00A85D8A" w:rsidRPr="00614B7A" w:rsidRDefault="00A85D8A" w:rsidP="00BE3F9E">
            <w:pPr>
              <w:pStyle w:val="TAN"/>
              <w:rPr>
                <w:rFonts w:cs="Arial"/>
                <w:lang w:eastAsia="zh-CN"/>
              </w:rPr>
            </w:pPr>
            <w:r w:rsidRPr="00614B7A">
              <w:rPr>
                <w:lang w:eastAsia="zh-TW"/>
              </w:rPr>
              <w:t>C137</w:t>
            </w:r>
            <w:r w:rsidRPr="00614B7A">
              <w:tab/>
              <w:t>IF (A.4.1-4/1 OR A.4.1-4/2 OR A.4.1-4/3) AND A.4.1-3/2 AND A.4.3.2-</w:t>
            </w:r>
            <w:r w:rsidRPr="00614B7A">
              <w:rPr>
                <w:lang w:eastAsia="zh-CN"/>
              </w:rPr>
              <w:t xml:space="preserve">1/71 AND </w:t>
            </w:r>
            <w:r w:rsidRPr="00614B7A">
              <w:t>A.4.3.2-</w:t>
            </w:r>
            <w:r w:rsidRPr="00614B7A">
              <w:rPr>
                <w:lang w:eastAsia="zh-CN"/>
              </w:rPr>
              <w:t xml:space="preserve">1/75 </w:t>
            </w:r>
            <w:r w:rsidRPr="00614B7A">
              <w:t>THEN R ELSE N/A</w:t>
            </w:r>
          </w:p>
        </w:tc>
      </w:tr>
      <w:tr w:rsidR="00A85D8A" w:rsidRPr="00614B7A" w14:paraId="2F9F231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C33A44" w14:textId="77777777" w:rsidR="00A85D8A" w:rsidRPr="00614B7A" w:rsidRDefault="00A85D8A" w:rsidP="00BE3F9E">
            <w:pPr>
              <w:pStyle w:val="TAN"/>
              <w:rPr>
                <w:rFonts w:cs="Arial"/>
                <w:lang w:eastAsia="zh-CN"/>
              </w:rPr>
            </w:pPr>
            <w:r w:rsidRPr="00614B7A">
              <w:rPr>
                <w:lang w:eastAsia="zh-TW"/>
              </w:rPr>
              <w:t>C138</w:t>
            </w:r>
            <w:r w:rsidRPr="00614B7A">
              <w:tab/>
              <w:t>IF A.4.1-1/2 AND A.4.1-2/8 AND A.4.1-3/1 AND A.4.3.2-</w:t>
            </w:r>
            <w:r w:rsidRPr="00614B7A">
              <w:rPr>
                <w:lang w:eastAsia="zh-CN"/>
              </w:rPr>
              <w:t>1/71 AND</w:t>
            </w:r>
            <w:r w:rsidRPr="00614B7A">
              <w:t xml:space="preserve"> A.4.3.2-</w:t>
            </w:r>
            <w:r w:rsidRPr="00614B7A">
              <w:rPr>
                <w:lang w:eastAsia="zh-CN"/>
              </w:rPr>
              <w:t>1/76</w:t>
            </w:r>
            <w:r w:rsidRPr="00614B7A">
              <w:t xml:space="preserve"> THEN R ELSE N/A</w:t>
            </w:r>
          </w:p>
        </w:tc>
      </w:tr>
      <w:tr w:rsidR="00A85D8A" w:rsidRPr="00614B7A" w14:paraId="2E7D513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10E712" w14:textId="77777777" w:rsidR="00A85D8A" w:rsidRPr="00614B7A" w:rsidRDefault="00A85D8A" w:rsidP="00BE3F9E">
            <w:pPr>
              <w:pStyle w:val="TAN"/>
              <w:rPr>
                <w:rFonts w:cs="Arial"/>
                <w:lang w:eastAsia="zh-CN"/>
              </w:rPr>
            </w:pPr>
            <w:r w:rsidRPr="00614B7A">
              <w:rPr>
                <w:lang w:eastAsia="zh-TW"/>
              </w:rPr>
              <w:t>C139</w:t>
            </w:r>
            <w:r w:rsidRPr="00614B7A">
              <w:tab/>
              <w:t>IF A.4.1-1/2 AND A.4.1-2/8 AND A.4.1-3/1 AND A.4.3.2-</w:t>
            </w:r>
            <w:r w:rsidRPr="00614B7A">
              <w:rPr>
                <w:lang w:eastAsia="zh-CN"/>
              </w:rPr>
              <w:t>1/74</w:t>
            </w:r>
            <w:r w:rsidRPr="00614B7A">
              <w:t xml:space="preserve"> THEN R ELSE N/A</w:t>
            </w:r>
          </w:p>
        </w:tc>
      </w:tr>
      <w:tr w:rsidR="00A85D8A" w:rsidRPr="00614B7A" w14:paraId="2BD85AB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277BD" w14:textId="77777777" w:rsidR="00A85D8A" w:rsidRPr="00614B7A" w:rsidRDefault="00A85D8A" w:rsidP="00BE3F9E">
            <w:pPr>
              <w:pStyle w:val="TAN"/>
              <w:rPr>
                <w:rFonts w:cs="Arial"/>
                <w:lang w:eastAsia="zh-CN"/>
              </w:rPr>
            </w:pPr>
            <w:r w:rsidRPr="00614B7A">
              <w:rPr>
                <w:lang w:eastAsia="zh-TW"/>
              </w:rPr>
              <w:t>C140</w:t>
            </w:r>
            <w:r w:rsidRPr="00614B7A">
              <w:tab/>
              <w:t>IF A.4.1-1/2 AND A.4.1-2/8 AND A.4.1-3/1 AND A.4.3.2-</w:t>
            </w:r>
            <w:r w:rsidRPr="00614B7A">
              <w:rPr>
                <w:lang w:eastAsia="zh-CN"/>
              </w:rPr>
              <w:t>1/71 AND</w:t>
            </w:r>
            <w:r w:rsidRPr="00614B7A">
              <w:t xml:space="preserve"> A.4.3.2-</w:t>
            </w:r>
            <w:r w:rsidRPr="00614B7A">
              <w:rPr>
                <w:lang w:eastAsia="zh-CN"/>
              </w:rPr>
              <w:t>1/72</w:t>
            </w:r>
            <w:r w:rsidRPr="00614B7A">
              <w:t xml:space="preserve"> THEN R ELSE N/A</w:t>
            </w:r>
          </w:p>
        </w:tc>
      </w:tr>
      <w:tr w:rsidR="00A85D8A" w:rsidRPr="00614B7A" w14:paraId="169E951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BE14A" w14:textId="77777777" w:rsidR="00A85D8A" w:rsidRPr="00614B7A" w:rsidRDefault="00A85D8A" w:rsidP="00BE3F9E">
            <w:pPr>
              <w:keepNext/>
              <w:keepLines/>
              <w:spacing w:after="0"/>
              <w:ind w:left="851" w:hanging="851"/>
              <w:rPr>
                <w:rFonts w:ascii="Arial" w:hAnsi="Arial"/>
                <w:sz w:val="18"/>
              </w:rPr>
            </w:pPr>
            <w:r w:rsidRPr="00614B7A">
              <w:rPr>
                <w:rFonts w:ascii="Arial" w:hAnsi="Arial"/>
                <w:sz w:val="18"/>
                <w:lang w:eastAsia="zh-TW"/>
              </w:rPr>
              <w:t>C141</w:t>
            </w:r>
            <w:r w:rsidRPr="00614B7A">
              <w:rPr>
                <w:rFonts w:ascii="Arial" w:hAnsi="Arial"/>
                <w:sz w:val="18"/>
              </w:rPr>
              <w:tab/>
              <w:t>IF (A.4.1-4/1 OR A.4.1-4/2 OR A.4.1-4/3) AND A.4.1-3/2 AND A.4.3.2-</w:t>
            </w:r>
            <w:r w:rsidRPr="00614B7A">
              <w:rPr>
                <w:rFonts w:ascii="Arial" w:hAnsi="Arial"/>
                <w:sz w:val="18"/>
                <w:lang w:eastAsia="zh-CN"/>
              </w:rPr>
              <w:t>1/71 AND</w:t>
            </w:r>
            <w:r w:rsidRPr="00614B7A">
              <w:rPr>
                <w:rFonts w:ascii="Arial" w:hAnsi="Arial"/>
                <w:sz w:val="18"/>
              </w:rPr>
              <w:t xml:space="preserve"> A.4.3.2-</w:t>
            </w:r>
            <w:r w:rsidRPr="00614B7A">
              <w:rPr>
                <w:rFonts w:ascii="Arial" w:hAnsi="Arial"/>
                <w:sz w:val="18"/>
                <w:lang w:eastAsia="zh-CN"/>
              </w:rPr>
              <w:t xml:space="preserve">1/76 </w:t>
            </w:r>
            <w:r w:rsidRPr="00614B7A">
              <w:rPr>
                <w:rFonts w:ascii="Arial" w:hAnsi="Arial"/>
                <w:sz w:val="18"/>
              </w:rPr>
              <w:t>THEN R ELSE N/A</w:t>
            </w:r>
          </w:p>
        </w:tc>
      </w:tr>
      <w:tr w:rsidR="00A85D8A" w:rsidRPr="00614B7A" w14:paraId="4035721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C9AE6D" w14:textId="77777777" w:rsidR="00A85D8A" w:rsidRPr="00614B7A" w:rsidRDefault="00A85D8A" w:rsidP="00BE3F9E">
            <w:pPr>
              <w:keepNext/>
              <w:keepLines/>
              <w:spacing w:after="0"/>
              <w:ind w:left="851" w:hanging="851"/>
              <w:rPr>
                <w:rFonts w:ascii="Arial" w:hAnsi="Arial"/>
                <w:sz w:val="18"/>
              </w:rPr>
            </w:pPr>
            <w:r w:rsidRPr="00614B7A">
              <w:rPr>
                <w:rFonts w:ascii="Arial" w:hAnsi="Arial"/>
                <w:sz w:val="18"/>
                <w:lang w:eastAsia="zh-TW"/>
              </w:rPr>
              <w:t>C142</w:t>
            </w:r>
            <w:r w:rsidRPr="00614B7A">
              <w:rPr>
                <w:rFonts w:ascii="Arial" w:hAnsi="Arial"/>
                <w:sz w:val="18"/>
              </w:rPr>
              <w:tab/>
              <w:t>IF (A.4.1-4/1 OR A.4.1-4/2 OR A.4.1-4/3) AND A.4.1-3/2 AND A.4.3.5-1/1 AND A.4.3.2-</w:t>
            </w:r>
            <w:r w:rsidRPr="00614B7A">
              <w:rPr>
                <w:rFonts w:ascii="Arial" w:hAnsi="Arial"/>
                <w:sz w:val="18"/>
                <w:lang w:eastAsia="zh-CN"/>
              </w:rPr>
              <w:t xml:space="preserve">1/73 </w:t>
            </w:r>
            <w:r w:rsidRPr="00614B7A">
              <w:rPr>
                <w:rFonts w:ascii="Arial" w:hAnsi="Arial"/>
                <w:sz w:val="18"/>
              </w:rPr>
              <w:t>THEN R ELSE N/A</w:t>
            </w:r>
          </w:p>
        </w:tc>
      </w:tr>
      <w:tr w:rsidR="00A85D8A" w:rsidRPr="00614B7A" w14:paraId="56B0C95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671580" w14:textId="77777777" w:rsidR="00A85D8A" w:rsidRPr="00614B7A" w:rsidRDefault="00A85D8A" w:rsidP="00BE3F9E">
            <w:pPr>
              <w:keepNext/>
              <w:keepLines/>
              <w:spacing w:after="0"/>
              <w:ind w:left="851" w:hanging="851"/>
              <w:rPr>
                <w:rFonts w:ascii="Arial" w:hAnsi="Arial"/>
                <w:sz w:val="18"/>
              </w:rPr>
            </w:pPr>
            <w:r w:rsidRPr="00614B7A">
              <w:rPr>
                <w:rFonts w:ascii="Arial" w:hAnsi="Arial"/>
                <w:sz w:val="18"/>
                <w:lang w:eastAsia="zh-TW"/>
              </w:rPr>
              <w:t>C143</w:t>
            </w:r>
            <w:r w:rsidRPr="00614B7A">
              <w:rPr>
                <w:rFonts w:ascii="Arial" w:hAnsi="Arial"/>
                <w:sz w:val="18"/>
              </w:rPr>
              <w:tab/>
              <w:t>IF (A.4.1-4/1 OR A.4.1-4/2 OR A.4.1-4/3) AND A.4.1-3/2 AND A.4.3.5-1/1 AND A.4.3.2-</w:t>
            </w:r>
            <w:r w:rsidRPr="00614B7A">
              <w:rPr>
                <w:rFonts w:ascii="Arial" w:hAnsi="Arial"/>
                <w:sz w:val="18"/>
                <w:lang w:eastAsia="zh-CN"/>
              </w:rPr>
              <w:t xml:space="preserve">1/71 AND </w:t>
            </w:r>
            <w:r w:rsidRPr="00614B7A">
              <w:rPr>
                <w:rFonts w:ascii="Arial" w:hAnsi="Arial"/>
                <w:sz w:val="18"/>
              </w:rPr>
              <w:t>A.4.3.2-</w:t>
            </w:r>
            <w:r w:rsidRPr="00614B7A">
              <w:rPr>
                <w:rFonts w:ascii="Arial" w:hAnsi="Arial"/>
                <w:sz w:val="18"/>
                <w:lang w:eastAsia="zh-CN"/>
              </w:rPr>
              <w:t xml:space="preserve">1/75 </w:t>
            </w:r>
            <w:r w:rsidRPr="00614B7A">
              <w:rPr>
                <w:rFonts w:ascii="Arial" w:hAnsi="Arial"/>
                <w:sz w:val="18"/>
              </w:rPr>
              <w:t>THEN R ELSE N/A</w:t>
            </w:r>
          </w:p>
        </w:tc>
      </w:tr>
      <w:tr w:rsidR="00A85D8A" w:rsidRPr="00614B7A" w14:paraId="4DEA5C7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8A90E" w14:textId="77777777" w:rsidR="00A85D8A" w:rsidRPr="00614B7A" w:rsidRDefault="00A85D8A" w:rsidP="00BE3F9E">
            <w:pPr>
              <w:keepNext/>
              <w:keepLines/>
              <w:spacing w:after="0"/>
              <w:ind w:left="851" w:hanging="851"/>
              <w:rPr>
                <w:rFonts w:ascii="Arial" w:hAnsi="Arial"/>
                <w:sz w:val="18"/>
              </w:rPr>
            </w:pPr>
            <w:r w:rsidRPr="00614B7A">
              <w:rPr>
                <w:rFonts w:ascii="Arial" w:hAnsi="Arial"/>
                <w:sz w:val="18"/>
                <w:lang w:eastAsia="zh-TW"/>
              </w:rPr>
              <w:t>C144</w:t>
            </w:r>
            <w:r w:rsidRPr="00614B7A">
              <w:rPr>
                <w:rFonts w:ascii="Arial" w:hAnsi="Arial"/>
                <w:sz w:val="18"/>
              </w:rPr>
              <w:tab/>
              <w:t xml:space="preserve">IF </w:t>
            </w:r>
            <w:r w:rsidRPr="00614B7A">
              <w:rPr>
                <w:rFonts w:ascii="Arial" w:hAnsi="Arial"/>
                <w:sz w:val="18"/>
                <w:lang w:eastAsia="zh-CN"/>
              </w:rPr>
              <w:t>(A.4.1-1/1 OR A.4.1-1/2) AND A.4.1-2/7 AND A.4.1-3/1</w:t>
            </w:r>
            <w:r w:rsidRPr="00614B7A">
              <w:rPr>
                <w:rFonts w:ascii="Arial" w:hAnsi="Arial"/>
                <w:sz w:val="18"/>
              </w:rPr>
              <w:t xml:space="preserve"> AND A.4.3.5-1/1 AND A.4.3.2-</w:t>
            </w:r>
            <w:r w:rsidRPr="00614B7A">
              <w:rPr>
                <w:rFonts w:ascii="Arial" w:hAnsi="Arial"/>
                <w:sz w:val="18"/>
                <w:lang w:eastAsia="zh-CN"/>
              </w:rPr>
              <w:t>1/71 AND</w:t>
            </w:r>
            <w:r w:rsidRPr="00614B7A">
              <w:rPr>
                <w:rFonts w:ascii="Arial" w:hAnsi="Arial"/>
                <w:sz w:val="18"/>
              </w:rPr>
              <w:t xml:space="preserve"> A.4.3.2-</w:t>
            </w:r>
            <w:r w:rsidRPr="00614B7A">
              <w:rPr>
                <w:rFonts w:ascii="Arial" w:hAnsi="Arial"/>
                <w:sz w:val="18"/>
                <w:lang w:eastAsia="zh-CN"/>
              </w:rPr>
              <w:t xml:space="preserve">1/76 </w:t>
            </w:r>
            <w:r w:rsidRPr="00614B7A">
              <w:rPr>
                <w:rFonts w:ascii="Arial" w:hAnsi="Arial"/>
                <w:sz w:val="18"/>
              </w:rPr>
              <w:t>THEN R ELSE N/A</w:t>
            </w:r>
          </w:p>
        </w:tc>
      </w:tr>
      <w:tr w:rsidR="00A85D8A" w:rsidRPr="00614B7A" w14:paraId="0757CA4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EB48E2" w14:textId="77777777" w:rsidR="00A85D8A" w:rsidRPr="00614B7A" w:rsidRDefault="00A85D8A" w:rsidP="00BE3F9E">
            <w:pPr>
              <w:keepNext/>
              <w:keepLines/>
              <w:spacing w:after="0"/>
              <w:ind w:left="851" w:hanging="851"/>
              <w:rPr>
                <w:rFonts w:ascii="Arial" w:hAnsi="Arial"/>
                <w:sz w:val="18"/>
              </w:rPr>
            </w:pPr>
            <w:r w:rsidRPr="00614B7A">
              <w:rPr>
                <w:rFonts w:ascii="Arial" w:hAnsi="Arial"/>
                <w:sz w:val="18"/>
                <w:lang w:eastAsia="zh-TW"/>
              </w:rPr>
              <w:t>C145</w:t>
            </w:r>
            <w:r w:rsidRPr="00614B7A">
              <w:rPr>
                <w:rFonts w:ascii="Arial" w:hAnsi="Arial"/>
                <w:sz w:val="18"/>
              </w:rPr>
              <w:tab/>
              <w:t xml:space="preserve">IF </w:t>
            </w:r>
            <w:r w:rsidRPr="00614B7A">
              <w:rPr>
                <w:rFonts w:ascii="Arial" w:hAnsi="Arial"/>
                <w:sz w:val="18"/>
                <w:lang w:eastAsia="zh-CN"/>
              </w:rPr>
              <w:t>(A.4.1-1/1 OR A.4.1-1/2) AND A.4.1-2/7 AND A.4.1-3/1</w:t>
            </w:r>
            <w:r w:rsidRPr="00614B7A">
              <w:rPr>
                <w:rFonts w:ascii="Arial" w:hAnsi="Arial"/>
                <w:sz w:val="18"/>
              </w:rPr>
              <w:t xml:space="preserve"> AND A.4.3.2-</w:t>
            </w:r>
            <w:r w:rsidRPr="00614B7A">
              <w:rPr>
                <w:rFonts w:ascii="Arial" w:hAnsi="Arial"/>
                <w:sz w:val="18"/>
                <w:lang w:eastAsia="zh-CN"/>
              </w:rPr>
              <w:t xml:space="preserve">1/74 </w:t>
            </w:r>
            <w:r w:rsidRPr="00614B7A">
              <w:rPr>
                <w:rFonts w:ascii="Arial" w:hAnsi="Arial"/>
                <w:sz w:val="18"/>
              </w:rPr>
              <w:t>THEN R ELSE N/A</w:t>
            </w:r>
          </w:p>
        </w:tc>
      </w:tr>
      <w:tr w:rsidR="00A85D8A" w:rsidRPr="00614B7A" w14:paraId="4679C3B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F83799" w14:textId="77777777" w:rsidR="00A85D8A" w:rsidRPr="00614B7A" w:rsidRDefault="00A85D8A" w:rsidP="00BE3F9E">
            <w:pPr>
              <w:keepNext/>
              <w:keepLines/>
              <w:spacing w:after="0"/>
              <w:ind w:left="851" w:hanging="851"/>
              <w:rPr>
                <w:rFonts w:ascii="Arial" w:hAnsi="Arial"/>
                <w:sz w:val="18"/>
              </w:rPr>
            </w:pPr>
            <w:r w:rsidRPr="00614B7A">
              <w:rPr>
                <w:rFonts w:ascii="Arial" w:hAnsi="Arial"/>
                <w:sz w:val="18"/>
                <w:lang w:eastAsia="zh-TW"/>
              </w:rPr>
              <w:t>C146</w:t>
            </w:r>
            <w:r w:rsidRPr="00614B7A">
              <w:rPr>
                <w:rFonts w:ascii="Arial" w:hAnsi="Arial"/>
                <w:sz w:val="18"/>
              </w:rPr>
              <w:tab/>
              <w:t xml:space="preserve">IF </w:t>
            </w:r>
            <w:r w:rsidRPr="00614B7A">
              <w:rPr>
                <w:rFonts w:ascii="Arial" w:hAnsi="Arial"/>
                <w:sz w:val="18"/>
                <w:lang w:eastAsia="zh-CN"/>
              </w:rPr>
              <w:t>(A.4.1-1/1 OR A.4.1-1/2) AND A.4.1-2/7 AND A.4.1-3/1</w:t>
            </w:r>
            <w:r w:rsidRPr="00614B7A">
              <w:rPr>
                <w:rFonts w:ascii="Arial" w:hAnsi="Arial"/>
                <w:sz w:val="18"/>
              </w:rPr>
              <w:t xml:space="preserve"> AND A.4.3.2-</w:t>
            </w:r>
            <w:r w:rsidRPr="00614B7A">
              <w:rPr>
                <w:rFonts w:ascii="Arial" w:hAnsi="Arial"/>
                <w:sz w:val="18"/>
                <w:lang w:eastAsia="zh-CN"/>
              </w:rPr>
              <w:t>1/71 AND</w:t>
            </w:r>
            <w:r w:rsidRPr="00614B7A">
              <w:rPr>
                <w:rFonts w:ascii="Arial" w:hAnsi="Arial"/>
                <w:sz w:val="18"/>
              </w:rPr>
              <w:t xml:space="preserve"> A.4.3.2-</w:t>
            </w:r>
            <w:r w:rsidRPr="00614B7A">
              <w:rPr>
                <w:rFonts w:ascii="Arial" w:hAnsi="Arial"/>
                <w:sz w:val="18"/>
                <w:lang w:eastAsia="zh-CN"/>
              </w:rPr>
              <w:t xml:space="preserve">1/72 </w:t>
            </w:r>
            <w:r w:rsidRPr="00614B7A">
              <w:rPr>
                <w:rFonts w:ascii="Arial" w:hAnsi="Arial"/>
                <w:sz w:val="18"/>
              </w:rPr>
              <w:t>THEN R ELSE N/A</w:t>
            </w:r>
          </w:p>
        </w:tc>
      </w:tr>
      <w:tr w:rsidR="00A85D8A" w:rsidRPr="00614B7A" w14:paraId="0D38F7D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558B5" w14:textId="77777777" w:rsidR="00A85D8A" w:rsidRPr="00614B7A" w:rsidRDefault="00A85D8A" w:rsidP="00BE3F9E">
            <w:pPr>
              <w:keepNext/>
              <w:keepLines/>
              <w:spacing w:after="0"/>
              <w:ind w:left="851" w:hanging="851"/>
              <w:rPr>
                <w:rFonts w:ascii="Arial" w:hAnsi="Arial"/>
                <w:sz w:val="18"/>
                <w:lang w:eastAsia="zh-CN"/>
              </w:rPr>
            </w:pPr>
            <w:r w:rsidRPr="00614B7A">
              <w:rPr>
                <w:rFonts w:ascii="Arial" w:hAnsi="Arial"/>
                <w:sz w:val="18"/>
                <w:lang w:eastAsia="zh-TW"/>
              </w:rPr>
              <w:t>C147</w:t>
            </w:r>
            <w:r w:rsidRPr="00614B7A">
              <w:rPr>
                <w:rFonts w:ascii="Arial" w:hAnsi="Arial"/>
                <w:sz w:val="18"/>
              </w:rPr>
              <w:tab/>
              <w:t>IF A.4.1-1/2 AND A.4.1-2/8 AND A.4.1-3/1 AND A.4.3.2-1/64 AND A.4.3.2-1/77 THEN R ELSE N/A</w:t>
            </w:r>
          </w:p>
        </w:tc>
      </w:tr>
      <w:tr w:rsidR="00A85D8A" w:rsidRPr="00614B7A" w14:paraId="3B23CA2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87BB28" w14:textId="77777777" w:rsidR="00A85D8A" w:rsidRPr="00614B7A" w:rsidRDefault="00A85D8A" w:rsidP="00BE3F9E">
            <w:pPr>
              <w:keepNext/>
              <w:keepLines/>
              <w:spacing w:after="0"/>
              <w:ind w:left="851" w:hanging="851"/>
              <w:rPr>
                <w:rFonts w:ascii="Arial" w:hAnsi="Arial"/>
                <w:sz w:val="18"/>
              </w:rPr>
            </w:pPr>
            <w:r w:rsidRPr="00614B7A">
              <w:rPr>
                <w:rFonts w:ascii="Arial" w:hAnsi="Arial"/>
                <w:sz w:val="18"/>
                <w:lang w:eastAsia="zh-TW"/>
              </w:rPr>
              <w:t>C148</w:t>
            </w:r>
            <w:r w:rsidRPr="00614B7A">
              <w:rPr>
                <w:rFonts w:ascii="Arial" w:hAnsi="Arial"/>
                <w:sz w:val="18"/>
              </w:rPr>
              <w:tab/>
              <w:t>IF A.4.1-1/2 AND A.4.1-2/8 AND A.4.1-3/1 AND A.4.3.5-1/1</w:t>
            </w:r>
            <w:r w:rsidRPr="00614B7A">
              <w:rPr>
                <w:rFonts w:ascii="Arial" w:hAnsi="Arial"/>
                <w:sz w:val="18"/>
                <w:lang w:eastAsia="zh-CN"/>
              </w:rPr>
              <w:t xml:space="preserve"> </w:t>
            </w:r>
            <w:r w:rsidRPr="00614B7A">
              <w:rPr>
                <w:rFonts w:ascii="Arial" w:hAnsi="Arial"/>
                <w:sz w:val="18"/>
              </w:rPr>
              <w:t>AND A.4.3.2-1/64 AND A.4.3.2-1/77 THEN R ELSE N/A</w:t>
            </w:r>
          </w:p>
        </w:tc>
      </w:tr>
      <w:tr w:rsidR="00A85D8A" w:rsidRPr="00614B7A" w14:paraId="3A2B876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0EB465" w14:textId="77777777" w:rsidR="00A85D8A" w:rsidRPr="00614B7A" w:rsidRDefault="00A85D8A" w:rsidP="00BE3F9E">
            <w:pPr>
              <w:keepNext/>
              <w:keepLines/>
              <w:spacing w:after="0"/>
              <w:ind w:left="851" w:hanging="851"/>
              <w:rPr>
                <w:rFonts w:ascii="Arial" w:hAnsi="Arial"/>
                <w:sz w:val="18"/>
              </w:rPr>
            </w:pPr>
            <w:r w:rsidRPr="00614B7A">
              <w:rPr>
                <w:rFonts w:ascii="Arial" w:hAnsi="Arial"/>
                <w:sz w:val="18"/>
                <w:lang w:eastAsia="zh-TW"/>
              </w:rPr>
              <w:t>C149</w:t>
            </w:r>
            <w:r w:rsidRPr="00614B7A">
              <w:rPr>
                <w:rFonts w:ascii="Arial" w:hAnsi="Arial"/>
                <w:sz w:val="18"/>
              </w:rPr>
              <w:tab/>
              <w:t>IF (A.4.1-4/4 OR A.4.1-4/5) AND A.4.1-3/2 AND A.4.3.2-1/64 AND A.4.3.2-1/77 THEN R ELSE N/A</w:t>
            </w:r>
          </w:p>
        </w:tc>
      </w:tr>
      <w:tr w:rsidR="00A85D8A" w:rsidRPr="00614B7A" w14:paraId="46606CE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F6EFF6" w14:textId="77777777" w:rsidR="00A85D8A" w:rsidRPr="00614B7A" w:rsidRDefault="00A85D8A" w:rsidP="00BE3F9E">
            <w:pPr>
              <w:keepNext/>
              <w:keepLines/>
              <w:spacing w:after="0"/>
              <w:ind w:left="851" w:hanging="851"/>
              <w:rPr>
                <w:rFonts w:ascii="Arial" w:hAnsi="Arial"/>
                <w:sz w:val="18"/>
              </w:rPr>
            </w:pPr>
            <w:r w:rsidRPr="00614B7A">
              <w:rPr>
                <w:rFonts w:ascii="Arial" w:hAnsi="Arial"/>
                <w:sz w:val="18"/>
                <w:lang w:eastAsia="zh-TW"/>
              </w:rPr>
              <w:t>C150</w:t>
            </w:r>
            <w:r w:rsidRPr="00614B7A">
              <w:rPr>
                <w:rFonts w:ascii="Arial" w:hAnsi="Arial"/>
                <w:sz w:val="18"/>
              </w:rPr>
              <w:tab/>
              <w:t>IF (A.4.1-4/4 OR A.4.1-4/5) AND A.4.1-3/2 AND A.4.3.5-1/1</w:t>
            </w:r>
            <w:r w:rsidRPr="00614B7A">
              <w:rPr>
                <w:rFonts w:ascii="Arial" w:hAnsi="Arial"/>
                <w:sz w:val="18"/>
                <w:lang w:eastAsia="zh-CN"/>
              </w:rPr>
              <w:t xml:space="preserve"> </w:t>
            </w:r>
            <w:r w:rsidRPr="00614B7A">
              <w:rPr>
                <w:rFonts w:ascii="Arial" w:hAnsi="Arial"/>
                <w:sz w:val="18"/>
              </w:rPr>
              <w:t>AND A.4.3.2-1/64 AND A.4.3.2-1/77 THEN R ELSE N/A</w:t>
            </w:r>
          </w:p>
        </w:tc>
      </w:tr>
      <w:tr w:rsidR="00A85D8A" w:rsidRPr="00614B7A" w14:paraId="16A9763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3EF77D" w14:textId="77777777" w:rsidR="00A85D8A" w:rsidRPr="00614B7A" w:rsidRDefault="00A85D8A" w:rsidP="00BE3F9E">
            <w:pPr>
              <w:keepNext/>
              <w:keepLines/>
              <w:spacing w:after="0"/>
              <w:ind w:left="851" w:hanging="851"/>
              <w:rPr>
                <w:rFonts w:ascii="Arial" w:hAnsi="Arial"/>
                <w:sz w:val="18"/>
                <w:lang w:eastAsia="zh-CN"/>
              </w:rPr>
            </w:pPr>
            <w:r w:rsidRPr="00614B7A">
              <w:rPr>
                <w:rFonts w:ascii="Arial" w:hAnsi="Arial"/>
                <w:sz w:val="18"/>
                <w:lang w:eastAsia="zh-TW"/>
              </w:rPr>
              <w:t>C151</w:t>
            </w:r>
            <w:r w:rsidRPr="00614B7A">
              <w:rPr>
                <w:rFonts w:ascii="Arial" w:hAnsi="Arial"/>
                <w:sz w:val="18"/>
              </w:rPr>
              <w:tab/>
              <w:t>IF A.4.1-1/2 AND A.4.1-2/8 AND A.4.1-3/1 AND (A.4.3.2-1/14 OR A.4.3.2-1/15) THEN R ELSE N/A</w:t>
            </w:r>
          </w:p>
        </w:tc>
      </w:tr>
      <w:tr w:rsidR="00A85D8A" w:rsidRPr="00614B7A" w14:paraId="263D456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E29D780" w14:textId="77777777" w:rsidR="00A85D8A" w:rsidRPr="00614B7A" w:rsidRDefault="00A85D8A" w:rsidP="00BE3F9E">
            <w:pPr>
              <w:pStyle w:val="NormalWeb"/>
              <w:snapToGrid w:val="0"/>
              <w:ind w:left="850" w:hanging="850"/>
              <w:rPr>
                <w:rFonts w:ascii="Arial" w:hAnsi="Arial" w:cs="Arial"/>
                <w:kern w:val="2"/>
                <w:sz w:val="18"/>
                <w:szCs w:val="18"/>
                <w:lang w:eastAsia="zh-CN" w:bidi="ar"/>
              </w:rPr>
            </w:pPr>
            <w:r w:rsidRPr="00614B7A">
              <w:rPr>
                <w:rFonts w:ascii="Arial" w:hAnsi="Arial" w:cs="Arial"/>
                <w:kern w:val="2"/>
                <w:sz w:val="18"/>
                <w:szCs w:val="18"/>
                <w:lang w:eastAsia="zh-CN" w:bidi="ar"/>
              </w:rPr>
              <w:t>C152</w:t>
            </w:r>
            <w:r w:rsidRPr="00614B7A">
              <w:rPr>
                <w:rFonts w:ascii="Arial" w:hAnsi="Arial" w:cs="Arial"/>
                <w:kern w:val="2"/>
                <w:sz w:val="18"/>
                <w:szCs w:val="18"/>
                <w:lang w:eastAsia="zh-CN" w:bidi="ar"/>
              </w:rPr>
              <w:tab/>
            </w:r>
            <w:r w:rsidRPr="00614B7A">
              <w:rPr>
                <w:rFonts w:ascii="Arial" w:hAnsi="Arial"/>
                <w:kern w:val="2"/>
                <w:sz w:val="18"/>
                <w:lang w:eastAsia="zh-CN" w:bidi="ar"/>
              </w:rPr>
              <w:t>IF A.4.1-1/1 AND (A.4.1-3/1 OR A.4.1-3/2 OR A.4.1-3/3 OR A.4.1-3/5) AND A.4.3.2-1/56 AND A.4.3.2-1/78 AND NOT A.4.3.1-7a/2 THEN R ELSE N/A</w:t>
            </w:r>
          </w:p>
        </w:tc>
      </w:tr>
      <w:tr w:rsidR="00A85D8A" w:rsidRPr="00614B7A" w14:paraId="0F017B2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9D7796" w14:textId="77777777" w:rsidR="00A85D8A" w:rsidRPr="00614B7A" w:rsidRDefault="00A85D8A" w:rsidP="00BE3F9E">
            <w:pPr>
              <w:pStyle w:val="NormalWeb"/>
              <w:snapToGrid w:val="0"/>
              <w:ind w:left="850" w:hanging="850"/>
              <w:rPr>
                <w:rFonts w:ascii="Arial" w:hAnsi="Arial" w:cs="Arial"/>
                <w:kern w:val="2"/>
                <w:sz w:val="18"/>
                <w:szCs w:val="18"/>
                <w:lang w:eastAsia="zh-CN" w:bidi="ar"/>
              </w:rPr>
            </w:pPr>
            <w:r w:rsidRPr="00614B7A">
              <w:rPr>
                <w:rFonts w:ascii="Arial" w:hAnsi="Arial" w:cs="Arial"/>
                <w:kern w:val="2"/>
                <w:sz w:val="18"/>
                <w:szCs w:val="18"/>
                <w:lang w:eastAsia="zh-CN" w:bidi="ar"/>
              </w:rPr>
              <w:t>C153</w:t>
            </w:r>
            <w:r w:rsidRPr="00614B7A">
              <w:rPr>
                <w:rFonts w:ascii="Arial" w:hAnsi="Arial" w:cs="Arial"/>
                <w:kern w:val="2"/>
                <w:sz w:val="18"/>
                <w:szCs w:val="18"/>
                <w:lang w:eastAsia="zh-CN" w:bidi="ar"/>
              </w:rPr>
              <w:tab/>
            </w:r>
            <w:r w:rsidRPr="00614B7A">
              <w:rPr>
                <w:rFonts w:ascii="Arial" w:hAnsi="Arial"/>
                <w:kern w:val="2"/>
                <w:sz w:val="18"/>
                <w:lang w:eastAsia="zh-CN" w:bidi="ar"/>
              </w:rPr>
              <w:t>IF A.4.1-1/2 AND (A.4.1-3/1 OR A.4.1-3/2 OR A.4.1-3/3 OR A.4.1-3/5) AND A.4.3.2-1/56 AND A.4.3.2-1/78 AND NOT A.4.3.1-7a/3 THEN R ELSE N/A</w:t>
            </w:r>
          </w:p>
        </w:tc>
      </w:tr>
      <w:tr w:rsidR="00A85D8A" w:rsidRPr="00614B7A" w14:paraId="7E4D930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DF4457" w14:textId="77777777" w:rsidR="00A85D8A" w:rsidRPr="00614B7A" w:rsidRDefault="00A85D8A" w:rsidP="00BE3F9E">
            <w:pPr>
              <w:pStyle w:val="NormalWeb"/>
              <w:snapToGrid w:val="0"/>
              <w:ind w:left="850" w:hanging="850"/>
              <w:rPr>
                <w:rFonts w:ascii="Arial" w:hAnsi="Arial" w:cs="Arial"/>
                <w:kern w:val="2"/>
                <w:sz w:val="18"/>
                <w:szCs w:val="18"/>
                <w:lang w:eastAsia="zh-CN" w:bidi="ar"/>
              </w:rPr>
            </w:pPr>
            <w:r w:rsidRPr="00614B7A">
              <w:rPr>
                <w:rFonts w:ascii="Arial" w:hAnsi="Arial" w:cs="Arial"/>
                <w:kern w:val="2"/>
                <w:sz w:val="18"/>
                <w:szCs w:val="18"/>
                <w:lang w:eastAsia="zh-CN" w:bidi="ar"/>
              </w:rPr>
              <w:t>C154</w:t>
            </w:r>
            <w:r w:rsidRPr="00614B7A">
              <w:rPr>
                <w:rFonts w:ascii="Arial" w:hAnsi="Arial" w:cs="Arial"/>
                <w:kern w:val="2"/>
                <w:sz w:val="18"/>
                <w:szCs w:val="18"/>
                <w:lang w:eastAsia="zh-CN" w:bidi="ar"/>
              </w:rPr>
              <w:tab/>
            </w:r>
            <w:r w:rsidRPr="00614B7A">
              <w:rPr>
                <w:rFonts w:ascii="Arial" w:hAnsi="Arial"/>
                <w:kern w:val="2"/>
                <w:sz w:val="18"/>
                <w:lang w:eastAsia="zh-CN" w:bidi="ar"/>
              </w:rPr>
              <w:t>IF A.4.1-1/1 AND (A.4.1-3/1 OR A.4.1-3/2 OR A.4.1-3/3 OR A.4.1-3/5) AND A.4.3.2-1/56 AND A.4.3.2-1/78 AND (NOT A.4.3.9-1/2 AND A.4.3.9-4a/7 OR (A.4.3.9-4a/1 OR A.4.3.9-4a/2 OR A.4.3.9-4a/3 OR A.4.3.9-4a/66 OR A.4.3.9-4a/70)) THEN R ELSE N/A</w:t>
            </w:r>
          </w:p>
        </w:tc>
      </w:tr>
      <w:tr w:rsidR="00A85D8A" w:rsidRPr="00614B7A" w14:paraId="176337E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10E29B8" w14:textId="77777777" w:rsidR="00A85D8A" w:rsidRPr="00614B7A" w:rsidRDefault="00A85D8A" w:rsidP="00BE3F9E">
            <w:pPr>
              <w:pStyle w:val="NormalWeb"/>
              <w:snapToGrid w:val="0"/>
              <w:ind w:left="850" w:hanging="850"/>
              <w:rPr>
                <w:rFonts w:ascii="Arial" w:hAnsi="Arial" w:cs="Arial"/>
                <w:kern w:val="2"/>
                <w:sz w:val="18"/>
                <w:szCs w:val="18"/>
                <w:lang w:eastAsia="zh-CN" w:bidi="ar"/>
              </w:rPr>
            </w:pPr>
            <w:r w:rsidRPr="00614B7A">
              <w:rPr>
                <w:rFonts w:ascii="Arial" w:hAnsi="Arial" w:cs="Arial"/>
                <w:kern w:val="2"/>
                <w:sz w:val="18"/>
                <w:szCs w:val="18"/>
                <w:lang w:eastAsia="zh-CN" w:bidi="ar"/>
              </w:rPr>
              <w:t>C155</w:t>
            </w:r>
            <w:r w:rsidRPr="00614B7A">
              <w:rPr>
                <w:rFonts w:ascii="Arial" w:hAnsi="Arial" w:cs="Arial"/>
                <w:kern w:val="2"/>
                <w:sz w:val="18"/>
                <w:szCs w:val="18"/>
                <w:lang w:eastAsia="zh-CN" w:bidi="ar"/>
              </w:rPr>
              <w:tab/>
            </w:r>
            <w:r w:rsidRPr="00614B7A">
              <w:rPr>
                <w:rFonts w:ascii="Arial" w:hAnsi="Arial"/>
                <w:kern w:val="2"/>
                <w:sz w:val="18"/>
                <w:lang w:eastAsia="zh-CN" w:bidi="ar"/>
              </w:rPr>
              <w:t>IF A.4.1-1/2 AND (A.4.1-3/1 OR A.4.1-3/2 OR A.4.1-3/3 OR A.4.1-3/5) AND A.4.3.2-1/56 AND A.4.3.2-1/78 AND (A.4.3.9-4b/38 OR A.4.3.9-4b/41 OR A.4.3.9-4b/77 OR A.4.3.9-4b/78 OR A.4.3.9-4b/79) OR (A.4.3.9-4b/34 OR A.4.3.9-4b/39 OR A.4.3.9-4b/40 OR A.4.3.9-4b/48)) THEN R ELSE N/A</w:t>
            </w:r>
          </w:p>
        </w:tc>
      </w:tr>
      <w:tr w:rsidR="00A85D8A" w:rsidRPr="00614B7A" w14:paraId="3410A36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4A4BC" w14:textId="68B121FC" w:rsidR="00A85D8A" w:rsidRPr="00614B7A" w:rsidRDefault="00A85D8A" w:rsidP="00BE3F9E">
            <w:pPr>
              <w:pStyle w:val="TAN"/>
              <w:rPr>
                <w:rFonts w:cs="Arial"/>
                <w:lang w:eastAsia="zh-CN"/>
              </w:rPr>
            </w:pPr>
            <w:r w:rsidRPr="00614B7A">
              <w:rPr>
                <w:rFonts w:cs="Arial"/>
                <w:lang w:eastAsia="zh-CN"/>
              </w:rPr>
              <w:lastRenderedPageBreak/>
              <w:t>C156</w:t>
            </w:r>
            <w:r w:rsidRPr="00614B7A">
              <w:rPr>
                <w:rFonts w:cs="Arial"/>
                <w:lang w:eastAsia="zh-CN"/>
              </w:rPr>
              <w:tab/>
            </w:r>
            <w:r w:rsidRPr="00614B7A">
              <w:t>IF (A.4.1-1/1 OR A.4.1-1/2) AND A.4.1-2/7 AND A.4.1-3/1 AND A.4.3.2-1/</w:t>
            </w:r>
            <w:del w:id="80" w:author="Amy TAO" w:date="2022-04-23T02:48:00Z">
              <w:r w:rsidRPr="00614B7A" w:rsidDel="00A73A27">
                <w:delText>xx</w:delText>
              </w:r>
            </w:del>
            <w:ins w:id="81" w:author="Amy TAO" w:date="2022-04-23T02:48:00Z">
              <w:r w:rsidR="00A73A27" w:rsidRPr="00614B7A">
                <w:t>79</w:t>
              </w:r>
            </w:ins>
            <w:r w:rsidRPr="00614B7A">
              <w:t xml:space="preserve"> THEN R ELSE N/A</w:t>
            </w:r>
          </w:p>
        </w:tc>
      </w:tr>
      <w:tr w:rsidR="00A85D8A" w:rsidRPr="00614B7A" w14:paraId="5ABFEEC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590273" w14:textId="77777777" w:rsidR="00A85D8A" w:rsidRPr="00614B7A" w:rsidRDefault="00A85D8A">
            <w:pPr>
              <w:pStyle w:val="TAN"/>
              <w:rPr>
                <w:rFonts w:cs="Arial"/>
                <w:lang w:eastAsia="fr-FR"/>
              </w:rPr>
              <w:pPrChange w:id="82" w:author="Amy TAO" w:date="2022-04-23T02:47:00Z">
                <w:pPr>
                  <w:pStyle w:val="TAL"/>
                </w:pPr>
              </w:pPrChange>
            </w:pPr>
            <w:r w:rsidRPr="00614B7A">
              <w:rPr>
                <w:rFonts w:cs="Arial"/>
                <w:lang w:eastAsia="zh-CN"/>
              </w:rPr>
              <w:t>C157</w:t>
            </w:r>
            <w:r w:rsidRPr="00614B7A">
              <w:rPr>
                <w:rFonts w:cs="Arial"/>
                <w:lang w:eastAsia="zh-CN"/>
              </w:rPr>
              <w:tab/>
            </w:r>
            <w:r w:rsidRPr="00614B7A">
              <w:rPr>
                <w:lang w:eastAsia="fr-FR"/>
              </w:rPr>
              <w:t>IF (A.4.1-4/1 OR A.4.1-4/2 OR A.4.1-4/3 OR A.4.1-4/5) AND A.4.1-3/2 AND A.4.3.2-1/46 THEN R ELSE N/A</w:t>
            </w:r>
          </w:p>
        </w:tc>
      </w:tr>
      <w:tr w:rsidR="00A85D8A" w:rsidRPr="00614B7A" w14:paraId="6207285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387C59" w14:textId="77777777" w:rsidR="00A85D8A" w:rsidRPr="00614B7A" w:rsidRDefault="00A85D8A">
            <w:pPr>
              <w:pStyle w:val="TAN"/>
              <w:rPr>
                <w:rFonts w:cs="Arial"/>
                <w:lang w:eastAsia="zh-CN"/>
              </w:rPr>
              <w:pPrChange w:id="83" w:author="Amy TAO" w:date="2022-04-23T02:47:00Z">
                <w:pPr>
                  <w:pStyle w:val="TAL"/>
                </w:pPr>
              </w:pPrChange>
            </w:pPr>
            <w:r w:rsidRPr="00614B7A">
              <w:rPr>
                <w:rFonts w:cs="Arial"/>
                <w:lang w:eastAsia="zh-CN"/>
              </w:rPr>
              <w:t>C158</w:t>
            </w:r>
            <w:r w:rsidRPr="00614B7A">
              <w:rPr>
                <w:rFonts w:cs="Arial"/>
                <w:lang w:eastAsia="zh-CN"/>
              </w:rPr>
              <w:tab/>
            </w:r>
            <w:r w:rsidRPr="00614B7A">
              <w:t xml:space="preserve">IF (A.4.1-4/4 OR A.4.1-4/5) AND A.4.1-3/2 AND </w:t>
            </w:r>
            <w:r w:rsidRPr="00614B7A">
              <w:rPr>
                <w:lang w:eastAsia="fr-FR"/>
              </w:rPr>
              <w:t xml:space="preserve">A.4.3.2-1/46 </w:t>
            </w:r>
            <w:bookmarkStart w:id="84" w:name="OLE_LINK1"/>
            <w:r w:rsidRPr="00614B7A">
              <w:t>THEN R ELSE N/A</w:t>
            </w:r>
            <w:bookmarkEnd w:id="84"/>
          </w:p>
        </w:tc>
      </w:tr>
      <w:tr w:rsidR="00A85D8A" w:rsidRPr="00614B7A" w14:paraId="3EDFAA6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A277ED" w14:textId="77777777" w:rsidR="00A85D8A" w:rsidRPr="00614B7A" w:rsidRDefault="00A85D8A">
            <w:pPr>
              <w:pStyle w:val="TAN"/>
              <w:rPr>
                <w:rFonts w:cs="Arial"/>
                <w:lang w:eastAsia="zh-CN"/>
              </w:rPr>
              <w:pPrChange w:id="85" w:author="Amy TAO" w:date="2022-04-23T02:47:00Z">
                <w:pPr>
                  <w:pStyle w:val="TAL"/>
                </w:pPr>
              </w:pPrChange>
            </w:pPr>
            <w:r w:rsidRPr="00614B7A">
              <w:rPr>
                <w:rFonts w:cs="Arial"/>
                <w:lang w:eastAsia="zh-CN"/>
              </w:rPr>
              <w:t>C159</w:t>
            </w:r>
            <w:r w:rsidRPr="00614B7A">
              <w:rPr>
                <w:rFonts w:cs="Arial"/>
                <w:lang w:eastAsia="zh-CN"/>
              </w:rPr>
              <w:tab/>
            </w:r>
            <w:r w:rsidRPr="00614B7A">
              <w:rPr>
                <w:lang w:eastAsia="fr-FR"/>
              </w:rPr>
              <w:t>IF (A.4.1-1/1 OR A.4.1-1/2) AND A.4.1-2/7 AND A.4.1-3/1 AND A.4.3.2-1/46THEN R ELSE N/A</w:t>
            </w:r>
          </w:p>
        </w:tc>
      </w:tr>
      <w:tr w:rsidR="00A85D8A" w:rsidRPr="00614B7A" w14:paraId="707331D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98C2BA" w14:textId="77777777" w:rsidR="00A85D8A" w:rsidRPr="00614B7A" w:rsidRDefault="00A85D8A">
            <w:pPr>
              <w:pStyle w:val="TAN"/>
              <w:rPr>
                <w:rFonts w:cs="Arial"/>
                <w:lang w:eastAsia="zh-CN"/>
              </w:rPr>
              <w:pPrChange w:id="86" w:author="Amy TAO" w:date="2022-04-23T02:47:00Z">
                <w:pPr>
                  <w:pStyle w:val="TAL"/>
                </w:pPr>
              </w:pPrChange>
            </w:pPr>
            <w:r w:rsidRPr="00614B7A">
              <w:rPr>
                <w:rFonts w:cs="Arial"/>
                <w:lang w:eastAsia="zh-CN"/>
              </w:rPr>
              <w:t>C160</w:t>
            </w:r>
            <w:r w:rsidRPr="00614B7A">
              <w:rPr>
                <w:rFonts w:cs="Arial"/>
                <w:lang w:eastAsia="zh-CN"/>
              </w:rPr>
              <w:tab/>
              <w:t>IF</w:t>
            </w:r>
            <w:r w:rsidRPr="00614B7A">
              <w:rPr>
                <w:lang w:eastAsia="fr-FR"/>
              </w:rPr>
              <w:t xml:space="preserve"> </w:t>
            </w:r>
            <w:r w:rsidRPr="00614B7A">
              <w:t xml:space="preserve">A.4.1-1/2 AND A.4.1-2/8 AND A.4.1-3/1 AND </w:t>
            </w:r>
            <w:r w:rsidRPr="00614B7A">
              <w:rPr>
                <w:lang w:eastAsia="fr-FR"/>
              </w:rPr>
              <w:t xml:space="preserve">A.4.3.2-1/46 </w:t>
            </w:r>
            <w:r w:rsidRPr="00614B7A">
              <w:t>THEN R ELSE N/A</w:t>
            </w:r>
          </w:p>
        </w:tc>
      </w:tr>
      <w:tr w:rsidR="00A85D8A" w:rsidRPr="00614B7A" w14:paraId="09CCBFB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4BB789" w14:textId="77777777" w:rsidR="00A85D8A" w:rsidRPr="00614B7A" w:rsidRDefault="00A85D8A" w:rsidP="00BE3F9E">
            <w:pPr>
              <w:pStyle w:val="TAN"/>
              <w:rPr>
                <w:rFonts w:cs="Arial"/>
                <w:lang w:eastAsia="zh-CN"/>
              </w:rPr>
            </w:pPr>
            <w:r w:rsidRPr="00614B7A">
              <w:rPr>
                <w:rFonts w:cs="Arial"/>
                <w:lang w:eastAsia="zh-CN"/>
              </w:rPr>
              <w:t>C161</w:t>
            </w:r>
            <w:r w:rsidRPr="00614B7A">
              <w:tab/>
              <w:t>IF (A.4.1-4/4 OR A.4.1-4/5) AND A.4.1-3/2 AND A.4.3.6-1/41a THEN R ELSE N/A</w:t>
            </w:r>
          </w:p>
        </w:tc>
      </w:tr>
      <w:tr w:rsidR="00A85D8A" w:rsidRPr="00614B7A" w14:paraId="24C5459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29044" w14:textId="77777777" w:rsidR="00A85D8A" w:rsidRPr="00614B7A" w:rsidRDefault="00A85D8A" w:rsidP="00BE3F9E">
            <w:pPr>
              <w:pStyle w:val="TAN"/>
              <w:rPr>
                <w:rFonts w:cs="Arial"/>
                <w:lang w:eastAsia="zh-CN"/>
              </w:rPr>
            </w:pPr>
            <w:r w:rsidRPr="00614B7A">
              <w:rPr>
                <w:rFonts w:cs="Arial"/>
                <w:lang w:eastAsia="zh-CN"/>
              </w:rPr>
              <w:t>C162</w:t>
            </w:r>
            <w:r w:rsidRPr="00614B7A">
              <w:tab/>
              <w:t>IF (A.4.1-4/4 OR A.4.1-4/5) AND A.4.1-3/2 AND A.4.3.6-1/41a AND A.4.3.5-</w:t>
            </w:r>
            <w:r w:rsidRPr="00614B7A">
              <w:rPr>
                <w:lang w:eastAsia="zh-CN"/>
              </w:rPr>
              <w:t xml:space="preserve">1/1 </w:t>
            </w:r>
            <w:r w:rsidRPr="00614B7A">
              <w:t>THEN R ELSE N/A</w:t>
            </w:r>
          </w:p>
        </w:tc>
      </w:tr>
      <w:tr w:rsidR="00A85D8A" w:rsidRPr="00614B7A" w14:paraId="105271A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A7C61" w14:textId="77777777" w:rsidR="00A85D8A" w:rsidRPr="00614B7A" w:rsidRDefault="00A85D8A" w:rsidP="00BE3F9E">
            <w:pPr>
              <w:pStyle w:val="TAN"/>
              <w:rPr>
                <w:rFonts w:cs="Arial"/>
                <w:lang w:eastAsia="zh-CN"/>
              </w:rPr>
            </w:pPr>
            <w:r w:rsidRPr="00614B7A">
              <w:rPr>
                <w:rFonts w:cs="Arial"/>
                <w:lang w:eastAsia="zh-CN"/>
              </w:rPr>
              <w:t>C163</w:t>
            </w:r>
            <w:r w:rsidRPr="00614B7A">
              <w:tab/>
              <w:t>IF (A.4.1-4/4 OR A.4.1-4/5) AND A.4.1-3/2 AND A.4.3.6-1/41a AND A.4.3.2-</w:t>
            </w:r>
            <w:r w:rsidRPr="00614B7A">
              <w:rPr>
                <w:lang w:eastAsia="zh-CN"/>
              </w:rPr>
              <w:t xml:space="preserve">1/34 </w:t>
            </w:r>
            <w:r w:rsidRPr="00614B7A">
              <w:t>THEN R ELSE N/A</w:t>
            </w:r>
          </w:p>
        </w:tc>
      </w:tr>
      <w:tr w:rsidR="00A85D8A" w:rsidRPr="00614B7A" w14:paraId="6BD597D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DDDF8A" w14:textId="77777777" w:rsidR="00A85D8A" w:rsidRPr="00614B7A" w:rsidRDefault="00A85D8A" w:rsidP="00BE3F9E">
            <w:pPr>
              <w:pStyle w:val="TAN"/>
              <w:rPr>
                <w:rFonts w:cs="Arial"/>
                <w:lang w:eastAsia="zh-CN"/>
              </w:rPr>
            </w:pPr>
            <w:r w:rsidRPr="00614B7A">
              <w:rPr>
                <w:rFonts w:cs="Arial"/>
                <w:lang w:eastAsia="zh-CN"/>
              </w:rPr>
              <w:t>C164</w:t>
            </w:r>
            <w:r w:rsidRPr="00614B7A">
              <w:tab/>
              <w:t>IF (A.4.1-1/2 AND A.4.1-2/8 AND A.4.1-3/1) AND A.4.3.6-1/41a THEN R ELSE N/A</w:t>
            </w:r>
          </w:p>
        </w:tc>
      </w:tr>
      <w:tr w:rsidR="00A85D8A" w:rsidRPr="00614B7A" w14:paraId="4C2EA4B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FADE2" w14:textId="77777777" w:rsidR="00A85D8A" w:rsidRPr="00614B7A" w:rsidRDefault="00A85D8A" w:rsidP="00BE3F9E">
            <w:pPr>
              <w:pStyle w:val="TAN"/>
              <w:rPr>
                <w:rFonts w:cs="Arial"/>
                <w:lang w:eastAsia="zh-CN"/>
              </w:rPr>
            </w:pPr>
            <w:r w:rsidRPr="00614B7A">
              <w:rPr>
                <w:rFonts w:cs="Arial"/>
                <w:lang w:eastAsia="zh-CN"/>
              </w:rPr>
              <w:t>C165</w:t>
            </w:r>
            <w:r w:rsidRPr="00614B7A">
              <w:tab/>
              <w:t>IF (A.4.1-1/2 AND A.4.1-2/8 AND A.4.1-3/1) AND A.4.3.6-1/41a AND A.4.3.5-</w:t>
            </w:r>
            <w:r w:rsidRPr="00614B7A">
              <w:rPr>
                <w:lang w:eastAsia="zh-CN"/>
              </w:rPr>
              <w:t xml:space="preserve">1/1 </w:t>
            </w:r>
            <w:r w:rsidRPr="00614B7A">
              <w:t>THEN R ELSE N/A</w:t>
            </w:r>
          </w:p>
        </w:tc>
      </w:tr>
      <w:tr w:rsidR="00A85D8A" w:rsidRPr="00614B7A" w14:paraId="18D55A1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721D28" w14:textId="77777777" w:rsidR="00A85D8A" w:rsidRPr="00614B7A" w:rsidRDefault="00A85D8A" w:rsidP="00BE3F9E">
            <w:pPr>
              <w:pStyle w:val="TAN"/>
              <w:rPr>
                <w:rFonts w:cs="Arial"/>
                <w:lang w:eastAsia="zh-CN"/>
              </w:rPr>
            </w:pPr>
            <w:r w:rsidRPr="00614B7A">
              <w:rPr>
                <w:rFonts w:cs="Arial"/>
                <w:lang w:eastAsia="zh-CN"/>
              </w:rPr>
              <w:t>C166</w:t>
            </w:r>
            <w:r w:rsidRPr="00614B7A">
              <w:tab/>
              <w:t>IF (A.4.1-1/2 AND A.4.1-2/8 AND A.4.1-3/1) AND A.4.3.6-1/41a AND A.4.3.2-</w:t>
            </w:r>
            <w:r w:rsidRPr="00614B7A">
              <w:rPr>
                <w:lang w:eastAsia="zh-CN"/>
              </w:rPr>
              <w:t xml:space="preserve">1/34 </w:t>
            </w:r>
            <w:r w:rsidRPr="00614B7A">
              <w:t>THEN R ELSE N/A</w:t>
            </w:r>
          </w:p>
        </w:tc>
      </w:tr>
      <w:tr w:rsidR="00A85D8A" w:rsidRPr="00614B7A" w14:paraId="1674041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E77BA" w14:textId="77777777" w:rsidR="00A85D8A" w:rsidRPr="00614B7A" w:rsidRDefault="00A85D8A" w:rsidP="00BE3F9E">
            <w:pPr>
              <w:pStyle w:val="TAN"/>
              <w:rPr>
                <w:rFonts w:cs="Arial"/>
                <w:lang w:eastAsia="zh-CN"/>
              </w:rPr>
            </w:pPr>
            <w:r w:rsidRPr="00614B7A">
              <w:rPr>
                <w:rFonts w:cs="Arial"/>
                <w:lang w:eastAsia="zh-CN"/>
              </w:rPr>
              <w:t>C167</w:t>
            </w:r>
            <w:r w:rsidRPr="00614B7A">
              <w:tab/>
              <w:t>IF (A.4.1-1/2 AND A.4.1-2/8 AND A.4.1-3/1) AND A.4.3.6-1/41a AND A.4.3.6-1/41a AND A.4.3.2-</w:t>
            </w:r>
            <w:r w:rsidRPr="00614B7A">
              <w:rPr>
                <w:lang w:eastAsia="zh-CN"/>
              </w:rPr>
              <w:t xml:space="preserve">1/34 </w:t>
            </w:r>
            <w:r w:rsidRPr="00614B7A">
              <w:t>THEN R ELSE N/A</w:t>
            </w:r>
          </w:p>
        </w:tc>
      </w:tr>
      <w:tr w:rsidR="00A85D8A" w:rsidRPr="00614B7A" w14:paraId="01246B7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CF6C9" w14:textId="77777777" w:rsidR="00A85D8A" w:rsidRPr="00614B7A" w:rsidRDefault="00A85D8A" w:rsidP="00BE3F9E">
            <w:pPr>
              <w:pStyle w:val="TAN"/>
              <w:rPr>
                <w:rFonts w:cs="Arial"/>
                <w:lang w:eastAsia="zh-CN"/>
              </w:rPr>
            </w:pPr>
            <w:r w:rsidRPr="00614B7A">
              <w:rPr>
                <w:rFonts w:cs="Arial"/>
                <w:lang w:eastAsia="zh-CN"/>
              </w:rPr>
              <w:t>C16</w:t>
            </w:r>
            <w:del w:id="87" w:author="Amy TAO" w:date="2022-04-23T02:46:00Z">
              <w:r w:rsidRPr="00614B7A" w:rsidDel="00A73A27">
                <w:rPr>
                  <w:rFonts w:cs="Arial"/>
                  <w:lang w:eastAsia="zh-CN"/>
                </w:rPr>
                <w:delText>1-&gt;</w:delText>
              </w:r>
            </w:del>
            <w:r w:rsidRPr="00614B7A">
              <w:rPr>
                <w:rFonts w:cs="Arial"/>
                <w:lang w:eastAsia="zh-CN"/>
              </w:rPr>
              <w:t>8</w:t>
            </w:r>
            <w:r w:rsidRPr="00614B7A">
              <w:rPr>
                <w:rFonts w:cs="Arial"/>
                <w:lang w:eastAsia="zh-CN"/>
              </w:rPr>
              <w:tab/>
            </w:r>
            <w:r w:rsidRPr="00614B7A">
              <w:t>IF (A.4.1-1/1 OR A.4.1-1/2) AND A.4.1-2/7 AND A.4.1-3/1 AND A.4.3.6-1/42 THEN R ELSE N/A</w:t>
            </w:r>
          </w:p>
        </w:tc>
      </w:tr>
      <w:tr w:rsidR="00A85D8A" w:rsidRPr="00614B7A" w14:paraId="1F4AAB4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B842D" w14:textId="77777777" w:rsidR="00A85D8A" w:rsidRPr="00614B7A" w:rsidRDefault="00A85D8A" w:rsidP="00BE3F9E">
            <w:pPr>
              <w:pStyle w:val="TAN"/>
            </w:pPr>
            <w:r w:rsidRPr="00614B7A">
              <w:t>C169</w:t>
            </w:r>
            <w:r w:rsidRPr="00614B7A">
              <w:tab/>
              <w:t>IF A.4.1-1/1 AND (A.4.1-3/1 OR A.4.1-3/2 OR A.4.1-3/3 OR A.4.1-3/5) AND A.4.3.2-1/62 AND (NOT A.4.3.9-1/2 AND A.4.3.9-4a/7 OR (A.4.3.9-4a/1 OR A.4.3.9-4a/2 OR A.4.3.9-4a/3 OR A.4.3.9-4a/66 OR A.4.3.9-4a/70)) THEN R ELSE N/A</w:t>
            </w:r>
          </w:p>
        </w:tc>
      </w:tr>
      <w:tr w:rsidR="00A85D8A" w:rsidRPr="00614B7A" w14:paraId="3E8C634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99D4FB" w14:textId="77777777" w:rsidR="00A85D8A" w:rsidRPr="00614B7A" w:rsidRDefault="00A85D8A" w:rsidP="00BE3F9E">
            <w:pPr>
              <w:pStyle w:val="TAN"/>
            </w:pPr>
            <w:r w:rsidRPr="00614B7A">
              <w:t>C170</w:t>
            </w:r>
            <w:r w:rsidRPr="00614B7A">
              <w:tab/>
              <w:t>IF A.4.1-1/2 AND (A.4.1-3/1 OR A.4.1-3/2 OR A.4.1-3/3 OR A.4.1-3/5) AND A.4.3.2-1/62 AND (NOT A.4.3.9-1/2 AND A.4.3.9-4a/7 OR (A.4.3.9-4a/1 OR A.4.3.9-4a/2 OR A.4.3.9-4a/3 OR A.4.3.9-4a/66 OR A.4.3.9-4a/70)) THEN R ELSE N/A</w:t>
            </w:r>
          </w:p>
        </w:tc>
      </w:tr>
      <w:tr w:rsidR="00A85D8A" w:rsidRPr="00614B7A" w14:paraId="033D734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92FD9" w14:textId="77777777" w:rsidR="00A85D8A" w:rsidRPr="00614B7A" w:rsidRDefault="00A85D8A" w:rsidP="00BE3F9E">
            <w:pPr>
              <w:pStyle w:val="TAN"/>
            </w:pPr>
            <w:r w:rsidRPr="00614B7A">
              <w:t>C171</w:t>
            </w:r>
            <w:r w:rsidRPr="00614B7A">
              <w:tab/>
              <w:t xml:space="preserve">IF A.4.1-1/2 AND A.4.1.2/8 AND (A.4.1-3/1 OR A.4.1-3/2 OR A.4.1-3/3 OR A.4.1-3/5) AND </w:t>
            </w:r>
            <w:r w:rsidRPr="00614B7A">
              <w:rPr>
                <w:lang w:eastAsia="zh-TW"/>
              </w:rPr>
              <w:t>A.4.3.2-1/12</w:t>
            </w:r>
            <w:r w:rsidRPr="00614B7A">
              <w:t xml:space="preserve"> THEN R ELSE N/A</w:t>
            </w:r>
          </w:p>
        </w:tc>
      </w:tr>
      <w:tr w:rsidR="00A85D8A" w:rsidRPr="00614B7A" w14:paraId="751978A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7B0270" w14:textId="77777777" w:rsidR="00A85D8A" w:rsidRPr="00614B7A" w:rsidRDefault="00A85D8A" w:rsidP="00BE3F9E">
            <w:pPr>
              <w:pStyle w:val="TAN"/>
            </w:pPr>
            <w:r w:rsidRPr="00614B7A">
              <w:t>C172</w:t>
            </w:r>
            <w:r w:rsidRPr="00614B7A">
              <w:tab/>
              <w:t>IF A.4.1-1/2 AND A.4.1.2/8 AND (A.4.1-3/1 OR A.4.1-3/2 OR A.4.1-3/3 OR A.4.1-3/5) AND A.4.3.2-1/6</w:t>
            </w:r>
            <w:r w:rsidRPr="00614B7A">
              <w:rPr>
                <w:rFonts w:eastAsia="Microsoft YaHei"/>
              </w:rPr>
              <w:t xml:space="preserve"> </w:t>
            </w:r>
            <w:r w:rsidRPr="00614B7A">
              <w:t>THEN R ELSE N/A</w:t>
            </w:r>
          </w:p>
        </w:tc>
      </w:tr>
      <w:tr w:rsidR="00A85D8A" w:rsidRPr="00614B7A" w14:paraId="14C5B36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57F38" w14:textId="77777777" w:rsidR="00A85D8A" w:rsidRPr="00614B7A" w:rsidRDefault="00A85D8A" w:rsidP="00BE3F9E">
            <w:pPr>
              <w:pStyle w:val="TAN"/>
              <w:ind w:left="805" w:hanging="805"/>
            </w:pPr>
            <w:r w:rsidRPr="00614B7A">
              <w:t>NOTE 1:</w:t>
            </w:r>
            <w:r w:rsidRPr="00614B7A">
              <w:tab/>
              <w:t>Cxxx</w:t>
            </w:r>
            <w:r w:rsidRPr="00614B7A">
              <w:rPr>
                <w:rFonts w:eastAsia="SimSun"/>
                <w:lang w:eastAsia="zh-CN"/>
              </w:rPr>
              <w:t>x</w:t>
            </w:r>
            <w:r w:rsidRPr="00614B7A">
              <w:t xml:space="preserve"> applicability is defined for </w:t>
            </w:r>
            <w:r w:rsidRPr="00614B7A">
              <w:rPr>
                <w:rFonts w:eastAsia="SimSun"/>
              </w:rPr>
              <w:t>enhanced type 1 receiver for NR</w:t>
            </w:r>
            <w:r w:rsidRPr="00614B7A">
              <w:t xml:space="preserve"> related tests (A.4.3.9-1/1).</w:t>
            </w:r>
          </w:p>
          <w:p w14:paraId="385E732B" w14:textId="77777777" w:rsidR="00A85D8A" w:rsidRPr="00614B7A" w:rsidRDefault="00A85D8A" w:rsidP="00BE3F9E">
            <w:pPr>
              <w:pStyle w:val="TAN"/>
              <w:ind w:left="805" w:hanging="805"/>
              <w:rPr>
                <w:bCs/>
                <w:iCs/>
              </w:rPr>
            </w:pPr>
            <w:r w:rsidRPr="00614B7A">
              <w:t>NOTE 2:</w:t>
            </w:r>
            <w:r w:rsidRPr="00614B7A">
              <w:tab/>
              <w:t>Cxxx</w:t>
            </w:r>
            <w:r w:rsidRPr="00614B7A">
              <w:rPr>
                <w:rFonts w:eastAsia="SimSun"/>
                <w:lang w:eastAsia="zh-CN"/>
              </w:rPr>
              <w:t>y</w:t>
            </w:r>
            <w:r w:rsidRPr="00614B7A">
              <w:t xml:space="preserve"> applicability is defined for </w:t>
            </w:r>
            <w:r w:rsidRPr="00614B7A">
              <w:rPr>
                <w:bCs/>
                <w:iCs/>
              </w:rPr>
              <w:t xml:space="preserve">alternative additional DMRS position for co-existence with LTE CRS </w:t>
            </w:r>
            <w:r w:rsidRPr="00614B7A">
              <w:t>related</w:t>
            </w:r>
            <w:r w:rsidRPr="00614B7A">
              <w:rPr>
                <w:bCs/>
                <w:iCs/>
              </w:rPr>
              <w:t xml:space="preserve"> tests (</w:t>
            </w:r>
            <w:r w:rsidRPr="00614B7A">
              <w:t>A.4.3.2-1/20</w:t>
            </w:r>
            <w:r w:rsidRPr="00614B7A">
              <w:rPr>
                <w:bCs/>
                <w:iCs/>
              </w:rPr>
              <w:t>).</w:t>
            </w:r>
          </w:p>
          <w:p w14:paraId="1A74FAC9" w14:textId="77777777" w:rsidR="00A85D8A" w:rsidRPr="00614B7A" w:rsidRDefault="00A85D8A" w:rsidP="00BE3F9E">
            <w:pPr>
              <w:pStyle w:val="TAN"/>
              <w:ind w:left="805" w:hanging="805"/>
              <w:rPr>
                <w:lang w:eastAsia="zh-CN"/>
              </w:rPr>
            </w:pPr>
            <w:r w:rsidRPr="00614B7A">
              <w:rPr>
                <w:bCs/>
                <w:iCs/>
              </w:rPr>
              <w:t>NOTE 3:</w:t>
            </w:r>
            <w:r w:rsidRPr="00614B7A">
              <w:rPr>
                <w:bCs/>
                <w:iCs/>
              </w:rPr>
              <w:tab/>
              <w:t>Cxxx</w:t>
            </w:r>
            <w:r w:rsidRPr="00614B7A">
              <w:rPr>
                <w:rFonts w:eastAsia="SimSun"/>
                <w:bCs/>
                <w:iCs/>
                <w:lang w:eastAsia="zh-CN"/>
              </w:rPr>
              <w:t>z</w:t>
            </w:r>
            <w:r w:rsidRPr="00614B7A">
              <w:rPr>
                <w:bCs/>
                <w:iCs/>
              </w:rPr>
              <w:t xml:space="preserve"> applicability is defined for modified MPR behaviour related test (</w:t>
            </w:r>
            <w:r w:rsidRPr="00614B7A">
              <w:t>A.4.3.2-1/25</w:t>
            </w:r>
            <w:r w:rsidRPr="00614B7A">
              <w:rPr>
                <w:bCs/>
                <w:iCs/>
              </w:rPr>
              <w:t>).</w:t>
            </w:r>
          </w:p>
        </w:tc>
      </w:tr>
    </w:tbl>
    <w:p w14:paraId="7F807412" w14:textId="77777777" w:rsidR="00A85D8A" w:rsidRPr="00614B7A" w:rsidRDefault="00A85D8A" w:rsidP="00A85D8A">
      <w:pPr>
        <w:rPr>
          <w:lang w:eastAsia="x-none"/>
        </w:rPr>
      </w:pPr>
    </w:p>
    <w:p w14:paraId="7DF1C7D4" w14:textId="77777777" w:rsidR="00A85D8A" w:rsidRPr="00614B7A" w:rsidRDefault="00A85D8A" w:rsidP="00A85D8A">
      <w:pPr>
        <w:pStyle w:val="TH"/>
      </w:pPr>
      <w:r w:rsidRPr="00614B7A">
        <w:lastRenderedPageBreak/>
        <w:t>Table 4.0-2: Tested Bands Selection Criteria</w:t>
      </w: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8" w:author="Amy TAO" w:date="2022-04-23T02:49:00Z">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04"/>
        <w:gridCol w:w="4131"/>
        <w:gridCol w:w="14"/>
        <w:gridCol w:w="5081"/>
        <w:gridCol w:w="14"/>
        <w:tblGridChange w:id="89">
          <w:tblGrid>
            <w:gridCol w:w="666"/>
            <w:gridCol w:w="13"/>
            <w:gridCol w:w="6179"/>
            <w:gridCol w:w="13"/>
            <w:gridCol w:w="8661"/>
          </w:tblGrid>
        </w:tblGridChange>
      </w:tblGrid>
      <w:tr w:rsidR="00A85D8A" w:rsidRPr="00614B7A" w14:paraId="36636002" w14:textId="77777777" w:rsidTr="00A73A27">
        <w:trPr>
          <w:cantSplit/>
          <w:trHeight w:val="173"/>
          <w:trPrChange w:id="90"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91"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2B23C596" w14:textId="77777777" w:rsidR="00A85D8A" w:rsidRPr="00614B7A" w:rsidRDefault="00A85D8A" w:rsidP="00BE3F9E">
            <w:pPr>
              <w:pStyle w:val="TAH"/>
            </w:pPr>
            <w:r w:rsidRPr="00614B7A">
              <w:t>Code</w:t>
            </w:r>
          </w:p>
        </w:tc>
        <w:tc>
          <w:tcPr>
            <w:tcW w:w="2084" w:type="pct"/>
            <w:gridSpan w:val="2"/>
            <w:tcBorders>
              <w:top w:val="single" w:sz="4" w:space="0" w:color="auto"/>
              <w:left w:val="single" w:sz="4" w:space="0" w:color="auto"/>
              <w:bottom w:val="single" w:sz="4" w:space="0" w:color="auto"/>
              <w:right w:val="single" w:sz="4" w:space="0" w:color="auto"/>
            </w:tcBorders>
            <w:hideMark/>
            <w:tcPrChange w:id="92"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165FD081" w14:textId="77777777" w:rsidR="00A85D8A" w:rsidRPr="00614B7A" w:rsidRDefault="00A85D8A" w:rsidP="00BE3F9E">
            <w:pPr>
              <w:pStyle w:val="TAH"/>
            </w:pPr>
            <w:r w:rsidRPr="00614B7A">
              <w:t>Tested Bands Selection Criteria</w:t>
            </w:r>
          </w:p>
        </w:tc>
        <w:tc>
          <w:tcPr>
            <w:tcW w:w="2562" w:type="pct"/>
            <w:gridSpan w:val="2"/>
            <w:tcBorders>
              <w:top w:val="single" w:sz="4" w:space="0" w:color="auto"/>
              <w:left w:val="single" w:sz="4" w:space="0" w:color="auto"/>
              <w:bottom w:val="single" w:sz="4" w:space="0" w:color="auto"/>
              <w:right w:val="single" w:sz="4" w:space="0" w:color="auto"/>
            </w:tcBorders>
            <w:hideMark/>
            <w:tcPrChange w:id="93"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74CEA380" w14:textId="77777777" w:rsidR="00A85D8A" w:rsidRPr="00614B7A" w:rsidRDefault="00A85D8A" w:rsidP="00BE3F9E">
            <w:pPr>
              <w:pStyle w:val="TAH"/>
            </w:pPr>
            <w:r w:rsidRPr="00614B7A">
              <w:t>Comment</w:t>
            </w:r>
          </w:p>
        </w:tc>
      </w:tr>
      <w:tr w:rsidR="00A85D8A" w:rsidRPr="00614B7A" w14:paraId="017222D0" w14:textId="77777777" w:rsidTr="00A73A27">
        <w:trPr>
          <w:cantSplit/>
          <w:trHeight w:val="173"/>
          <w:trPrChange w:id="94"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95"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1D6705F8" w14:textId="77777777" w:rsidR="00A85D8A" w:rsidRPr="00614B7A" w:rsidRDefault="00A85D8A" w:rsidP="00BE3F9E">
            <w:pPr>
              <w:pStyle w:val="TAL"/>
              <w:rPr>
                <w:lang w:eastAsia="zh-TW"/>
              </w:rPr>
            </w:pPr>
            <w:r w:rsidRPr="00614B7A">
              <w:t>D001</w:t>
            </w:r>
          </w:p>
        </w:tc>
        <w:tc>
          <w:tcPr>
            <w:tcW w:w="2084" w:type="pct"/>
            <w:gridSpan w:val="2"/>
            <w:tcBorders>
              <w:top w:val="single" w:sz="4" w:space="0" w:color="auto"/>
              <w:left w:val="single" w:sz="4" w:space="0" w:color="auto"/>
              <w:bottom w:val="single" w:sz="4" w:space="0" w:color="auto"/>
              <w:right w:val="single" w:sz="4" w:space="0" w:color="auto"/>
            </w:tcBorders>
            <w:tcPrChange w:id="96" w:author="Amy TAO" w:date="2022-04-23T02:49:00Z">
              <w:tcPr>
                <w:tcW w:w="1982" w:type="pct"/>
                <w:gridSpan w:val="2"/>
                <w:tcBorders>
                  <w:top w:val="single" w:sz="4" w:space="0" w:color="auto"/>
                  <w:left w:val="single" w:sz="4" w:space="0" w:color="auto"/>
                  <w:bottom w:val="single" w:sz="4" w:space="0" w:color="auto"/>
                  <w:right w:val="single" w:sz="4" w:space="0" w:color="auto"/>
                </w:tcBorders>
              </w:tcPr>
            </w:tcPrChange>
          </w:tcPr>
          <w:p w14:paraId="145CBB63" w14:textId="7ECE1C27" w:rsidR="00A85D8A" w:rsidRPr="00614B7A" w:rsidRDefault="00A85D8A" w:rsidP="00BE3F9E">
            <w:pPr>
              <w:pStyle w:val="TAL"/>
            </w:pPr>
            <w:r w:rsidRPr="00614B7A">
              <w:t>(A.4.3.1-1 OR A.4.3.1-2) AND NOT (A.4.3.1-5 OR A.4.3.1-6)</w:t>
            </w:r>
          </w:p>
        </w:tc>
        <w:tc>
          <w:tcPr>
            <w:tcW w:w="2562" w:type="pct"/>
            <w:gridSpan w:val="2"/>
            <w:tcBorders>
              <w:top w:val="single" w:sz="4" w:space="0" w:color="auto"/>
              <w:left w:val="single" w:sz="4" w:space="0" w:color="auto"/>
              <w:bottom w:val="single" w:sz="4" w:space="0" w:color="auto"/>
              <w:right w:val="single" w:sz="4" w:space="0" w:color="auto"/>
            </w:tcBorders>
            <w:hideMark/>
            <w:tcPrChange w:id="97"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448D7299" w14:textId="441AEDAB" w:rsidR="00A85D8A" w:rsidRPr="00614B7A" w:rsidRDefault="00A85D8A" w:rsidP="00BE3F9E">
            <w:pPr>
              <w:pStyle w:val="TAL"/>
            </w:pPr>
            <w:r w:rsidRPr="00614B7A">
              <w:t>All supported FR1 Bands</w:t>
            </w:r>
            <w:r w:rsidRPr="00614B7A">
              <w:rPr>
                <w:rFonts w:eastAsia="SimSun"/>
              </w:rPr>
              <w:t xml:space="preserve"> without SUL/SDL bands</w:t>
            </w:r>
          </w:p>
        </w:tc>
      </w:tr>
      <w:tr w:rsidR="00A85D8A" w:rsidRPr="00614B7A" w14:paraId="39264B1A" w14:textId="77777777" w:rsidTr="00A73A27">
        <w:trPr>
          <w:cantSplit/>
          <w:trHeight w:val="173"/>
          <w:trPrChange w:id="98"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99"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12AE4721" w14:textId="77777777" w:rsidR="00A85D8A" w:rsidRPr="00614B7A" w:rsidRDefault="00A85D8A" w:rsidP="00BE3F9E">
            <w:pPr>
              <w:pStyle w:val="TAL"/>
              <w:rPr>
                <w:lang w:eastAsia="zh-TW"/>
              </w:rPr>
            </w:pPr>
            <w:r w:rsidRPr="00614B7A">
              <w:t>D002</w:t>
            </w:r>
          </w:p>
        </w:tc>
        <w:tc>
          <w:tcPr>
            <w:tcW w:w="2084" w:type="pct"/>
            <w:gridSpan w:val="2"/>
            <w:tcBorders>
              <w:top w:val="single" w:sz="4" w:space="0" w:color="auto"/>
              <w:left w:val="single" w:sz="4" w:space="0" w:color="auto"/>
              <w:bottom w:val="single" w:sz="4" w:space="0" w:color="auto"/>
              <w:right w:val="single" w:sz="4" w:space="0" w:color="auto"/>
            </w:tcBorders>
            <w:hideMark/>
            <w:tcPrChange w:id="100"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42EB6DFE" w14:textId="77777777" w:rsidR="00A85D8A" w:rsidRPr="00614B7A" w:rsidRDefault="00A85D8A" w:rsidP="00BE3F9E">
            <w:pPr>
              <w:pStyle w:val="TAL"/>
            </w:pPr>
            <w:r w:rsidRPr="00614B7A">
              <w:t>A.4.3.1-4</w:t>
            </w:r>
          </w:p>
        </w:tc>
        <w:tc>
          <w:tcPr>
            <w:tcW w:w="2562" w:type="pct"/>
            <w:gridSpan w:val="2"/>
            <w:tcBorders>
              <w:top w:val="single" w:sz="4" w:space="0" w:color="auto"/>
              <w:left w:val="single" w:sz="4" w:space="0" w:color="auto"/>
              <w:bottom w:val="single" w:sz="4" w:space="0" w:color="auto"/>
              <w:right w:val="single" w:sz="4" w:space="0" w:color="auto"/>
            </w:tcBorders>
            <w:hideMark/>
            <w:tcPrChange w:id="101"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5CE786AC" w14:textId="77777777" w:rsidR="00A85D8A" w:rsidRPr="00614B7A" w:rsidRDefault="00A85D8A" w:rsidP="00BE3F9E">
            <w:pPr>
              <w:pStyle w:val="TAL"/>
            </w:pPr>
            <w:r w:rsidRPr="00614B7A">
              <w:t>All supported FR1 PC2 Bands</w:t>
            </w:r>
          </w:p>
        </w:tc>
      </w:tr>
      <w:tr w:rsidR="00A85D8A" w:rsidRPr="00614B7A" w14:paraId="50F97898" w14:textId="77777777" w:rsidTr="00A73A27">
        <w:trPr>
          <w:cantSplit/>
          <w:trHeight w:val="173"/>
          <w:trPrChange w:id="102"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03"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0D1BFD63" w14:textId="77777777" w:rsidR="00A85D8A" w:rsidRPr="00614B7A" w:rsidRDefault="00A85D8A" w:rsidP="00BE3F9E">
            <w:pPr>
              <w:pStyle w:val="TAL"/>
            </w:pPr>
            <w:r w:rsidRPr="00614B7A">
              <w:t>D003</w:t>
            </w:r>
          </w:p>
        </w:tc>
        <w:tc>
          <w:tcPr>
            <w:tcW w:w="2084" w:type="pct"/>
            <w:gridSpan w:val="2"/>
            <w:tcBorders>
              <w:top w:val="single" w:sz="4" w:space="0" w:color="auto"/>
              <w:left w:val="single" w:sz="4" w:space="0" w:color="auto"/>
              <w:bottom w:val="single" w:sz="4" w:space="0" w:color="auto"/>
              <w:right w:val="single" w:sz="4" w:space="0" w:color="auto"/>
            </w:tcBorders>
            <w:hideMark/>
            <w:tcPrChange w:id="104"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05D489BF" w14:textId="77777777" w:rsidR="00A85D8A" w:rsidRPr="00614B7A" w:rsidRDefault="00A85D8A" w:rsidP="00BE3F9E">
            <w:pPr>
              <w:pStyle w:val="TAL"/>
            </w:pPr>
            <w:r w:rsidRPr="00614B7A">
              <w:t>A.4.3.1-5</w:t>
            </w:r>
          </w:p>
        </w:tc>
        <w:tc>
          <w:tcPr>
            <w:tcW w:w="2562" w:type="pct"/>
            <w:gridSpan w:val="2"/>
            <w:tcBorders>
              <w:top w:val="single" w:sz="4" w:space="0" w:color="auto"/>
              <w:left w:val="single" w:sz="4" w:space="0" w:color="auto"/>
              <w:bottom w:val="single" w:sz="4" w:space="0" w:color="auto"/>
              <w:right w:val="single" w:sz="4" w:space="0" w:color="auto"/>
            </w:tcBorders>
            <w:hideMark/>
            <w:tcPrChange w:id="105"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45B52281" w14:textId="77777777" w:rsidR="00A85D8A" w:rsidRPr="00614B7A" w:rsidRDefault="00A85D8A" w:rsidP="00BE3F9E">
            <w:pPr>
              <w:pStyle w:val="TAL"/>
            </w:pPr>
            <w:r w:rsidRPr="00614B7A">
              <w:t>All supported FR1 SUL Bands</w:t>
            </w:r>
          </w:p>
        </w:tc>
      </w:tr>
      <w:tr w:rsidR="00A85D8A" w:rsidRPr="00614B7A" w14:paraId="61787551" w14:textId="77777777" w:rsidTr="00A73A27">
        <w:trPr>
          <w:cantSplit/>
          <w:trHeight w:val="173"/>
          <w:trPrChange w:id="106"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07"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0D942EDF" w14:textId="77777777" w:rsidR="00A85D8A" w:rsidRPr="00614B7A" w:rsidRDefault="00A85D8A" w:rsidP="00BE3F9E">
            <w:pPr>
              <w:pStyle w:val="TAL"/>
            </w:pPr>
            <w:r w:rsidRPr="00614B7A">
              <w:t>D00</w:t>
            </w:r>
            <w:r w:rsidRPr="00614B7A">
              <w:rPr>
                <w:rFonts w:eastAsia="SimSun"/>
              </w:rPr>
              <w:t>4</w:t>
            </w:r>
          </w:p>
        </w:tc>
        <w:tc>
          <w:tcPr>
            <w:tcW w:w="2084" w:type="pct"/>
            <w:gridSpan w:val="2"/>
            <w:tcBorders>
              <w:top w:val="single" w:sz="4" w:space="0" w:color="auto"/>
              <w:left w:val="single" w:sz="4" w:space="0" w:color="auto"/>
              <w:bottom w:val="single" w:sz="4" w:space="0" w:color="auto"/>
              <w:right w:val="single" w:sz="4" w:space="0" w:color="auto"/>
            </w:tcBorders>
            <w:hideMark/>
            <w:tcPrChange w:id="108"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08D6D7B7" w14:textId="77777777" w:rsidR="00A85D8A" w:rsidRPr="00614B7A" w:rsidRDefault="00A85D8A" w:rsidP="00BE3F9E">
            <w:pPr>
              <w:pStyle w:val="TAL"/>
            </w:pPr>
            <w:r w:rsidRPr="00614B7A">
              <w:rPr>
                <w:szCs w:val="18"/>
              </w:rPr>
              <w:t>{1,2,3,5,7,8,12,14,20,25,28,30,34,38,39,40,41,50,51,65,66,70,71,74,75,76}</w:t>
            </w:r>
          </w:p>
        </w:tc>
        <w:tc>
          <w:tcPr>
            <w:tcW w:w="2562" w:type="pct"/>
            <w:gridSpan w:val="2"/>
            <w:tcBorders>
              <w:top w:val="single" w:sz="4" w:space="0" w:color="auto"/>
              <w:left w:val="single" w:sz="4" w:space="0" w:color="auto"/>
              <w:bottom w:val="single" w:sz="4" w:space="0" w:color="auto"/>
              <w:right w:val="single" w:sz="4" w:space="0" w:color="auto"/>
            </w:tcBorders>
            <w:hideMark/>
            <w:tcPrChange w:id="109"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351E2B86" w14:textId="77777777" w:rsidR="00A85D8A" w:rsidRPr="00614B7A" w:rsidRDefault="00A85D8A" w:rsidP="00BE3F9E">
            <w:pPr>
              <w:pStyle w:val="TAL"/>
            </w:pPr>
            <w:r w:rsidRPr="00614B7A">
              <w:rPr>
                <w:szCs w:val="18"/>
              </w:rPr>
              <w:t>UE supported bands among n1,n2,n3,n5,n7,n8,n12,n14,n20,n25,n28,n30,n34,n38,n39,n40,n41,n50,n51,n65,n66,n70,n71,n74,n75,n76</w:t>
            </w:r>
          </w:p>
        </w:tc>
      </w:tr>
      <w:tr w:rsidR="00A85D8A" w:rsidRPr="00614B7A" w14:paraId="42E09F18" w14:textId="77777777" w:rsidTr="00A73A27">
        <w:trPr>
          <w:cantSplit/>
          <w:trHeight w:val="173"/>
          <w:trPrChange w:id="110"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11"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653982C2" w14:textId="77777777" w:rsidR="00A85D8A" w:rsidRPr="00614B7A" w:rsidRDefault="00A85D8A" w:rsidP="00BE3F9E">
            <w:pPr>
              <w:pStyle w:val="TAL"/>
            </w:pPr>
            <w:r w:rsidRPr="00614B7A">
              <w:t>D005</w:t>
            </w:r>
          </w:p>
        </w:tc>
        <w:tc>
          <w:tcPr>
            <w:tcW w:w="2084" w:type="pct"/>
            <w:gridSpan w:val="2"/>
            <w:tcBorders>
              <w:top w:val="single" w:sz="4" w:space="0" w:color="auto"/>
              <w:left w:val="single" w:sz="4" w:space="0" w:color="auto"/>
              <w:bottom w:val="single" w:sz="4" w:space="0" w:color="auto"/>
              <w:right w:val="single" w:sz="4" w:space="0" w:color="auto"/>
            </w:tcBorders>
            <w:hideMark/>
            <w:tcPrChange w:id="112"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6A5A409D" w14:textId="59CEC997" w:rsidR="00A85D8A" w:rsidRPr="00614B7A" w:rsidRDefault="00A85D8A" w:rsidP="00BE3F9E">
            <w:pPr>
              <w:pStyle w:val="TAL"/>
              <w:rPr>
                <w:szCs w:val="18"/>
              </w:rPr>
            </w:pPr>
            <w:r w:rsidRPr="00614B7A">
              <w:t>A.4.3.1-3</w:t>
            </w:r>
          </w:p>
        </w:tc>
        <w:tc>
          <w:tcPr>
            <w:tcW w:w="2562" w:type="pct"/>
            <w:gridSpan w:val="2"/>
            <w:tcBorders>
              <w:top w:val="single" w:sz="4" w:space="0" w:color="auto"/>
              <w:left w:val="single" w:sz="4" w:space="0" w:color="auto"/>
              <w:bottom w:val="single" w:sz="4" w:space="0" w:color="auto"/>
              <w:right w:val="single" w:sz="4" w:space="0" w:color="auto"/>
            </w:tcBorders>
            <w:hideMark/>
            <w:tcPrChange w:id="113"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236DB5B5" w14:textId="581C895E" w:rsidR="00A85D8A" w:rsidRPr="00614B7A" w:rsidRDefault="00A85D8A" w:rsidP="00BE3F9E">
            <w:pPr>
              <w:pStyle w:val="TAL"/>
              <w:rPr>
                <w:szCs w:val="18"/>
              </w:rPr>
            </w:pPr>
            <w:r w:rsidRPr="00614B7A">
              <w:t>All supported FR2 Bands</w:t>
            </w:r>
          </w:p>
        </w:tc>
      </w:tr>
      <w:tr w:rsidR="00A85D8A" w:rsidRPr="00614B7A" w14:paraId="034B0C60" w14:textId="77777777" w:rsidTr="00A73A27">
        <w:trPr>
          <w:cantSplit/>
          <w:trHeight w:val="173"/>
          <w:trPrChange w:id="114"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15"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3E443A5B" w14:textId="77777777" w:rsidR="00A85D8A" w:rsidRPr="00614B7A" w:rsidRDefault="00A85D8A" w:rsidP="00BE3F9E">
            <w:pPr>
              <w:pStyle w:val="TAL"/>
            </w:pPr>
            <w:r w:rsidRPr="00614B7A">
              <w:t>D006</w:t>
            </w:r>
          </w:p>
        </w:tc>
        <w:tc>
          <w:tcPr>
            <w:tcW w:w="2084" w:type="pct"/>
            <w:gridSpan w:val="2"/>
            <w:tcBorders>
              <w:top w:val="single" w:sz="4" w:space="0" w:color="auto"/>
              <w:left w:val="single" w:sz="4" w:space="0" w:color="auto"/>
              <w:bottom w:val="single" w:sz="4" w:space="0" w:color="auto"/>
              <w:right w:val="single" w:sz="4" w:space="0" w:color="auto"/>
            </w:tcBorders>
            <w:hideMark/>
            <w:tcPrChange w:id="116"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5A7F7858" w14:textId="77777777" w:rsidR="00A85D8A" w:rsidRPr="00614B7A" w:rsidRDefault="00A85D8A" w:rsidP="00BE3F9E">
            <w:pPr>
              <w:pStyle w:val="TAL"/>
            </w:pPr>
            <w:r w:rsidRPr="00614B7A">
              <w:t>A.4.3</w:t>
            </w:r>
            <w:r w:rsidRPr="00614B7A">
              <w:rPr>
                <w:lang w:eastAsia="zh-CN"/>
              </w:rPr>
              <w:t>.1</w:t>
            </w:r>
            <w:r w:rsidRPr="00614B7A">
              <w:t>-</w:t>
            </w:r>
            <w:r w:rsidRPr="00614B7A">
              <w:rPr>
                <w:lang w:eastAsia="zh-CN"/>
              </w:rPr>
              <w:t xml:space="preserve">1 OR </w:t>
            </w:r>
            <w:r w:rsidRPr="00614B7A">
              <w:t>A.4.3</w:t>
            </w:r>
            <w:r w:rsidRPr="00614B7A">
              <w:rPr>
                <w:lang w:eastAsia="zh-CN"/>
              </w:rPr>
              <w:t>.1</w:t>
            </w:r>
            <w:r w:rsidRPr="00614B7A">
              <w:t>-</w:t>
            </w:r>
            <w:r w:rsidRPr="00614B7A">
              <w:rPr>
                <w:lang w:eastAsia="zh-CN"/>
              </w:rPr>
              <w:t>2</w:t>
            </w:r>
          </w:p>
        </w:tc>
        <w:tc>
          <w:tcPr>
            <w:tcW w:w="2562" w:type="pct"/>
            <w:gridSpan w:val="2"/>
            <w:tcBorders>
              <w:top w:val="single" w:sz="4" w:space="0" w:color="auto"/>
              <w:left w:val="single" w:sz="4" w:space="0" w:color="auto"/>
              <w:bottom w:val="single" w:sz="4" w:space="0" w:color="auto"/>
              <w:right w:val="single" w:sz="4" w:space="0" w:color="auto"/>
            </w:tcBorders>
            <w:hideMark/>
            <w:tcPrChange w:id="117"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6738A627" w14:textId="77777777" w:rsidR="00A85D8A" w:rsidRPr="00614B7A" w:rsidRDefault="00A85D8A" w:rsidP="00BE3F9E">
            <w:pPr>
              <w:pStyle w:val="TAL"/>
            </w:pPr>
            <w:r w:rsidRPr="00614B7A">
              <w:t xml:space="preserve">All supported </w:t>
            </w:r>
            <w:r w:rsidRPr="00614B7A">
              <w:rPr>
                <w:lang w:eastAsia="zh-CN"/>
              </w:rPr>
              <w:t xml:space="preserve">FR1 </w:t>
            </w:r>
            <w:r w:rsidRPr="00614B7A">
              <w:t>Bands</w:t>
            </w:r>
          </w:p>
        </w:tc>
      </w:tr>
      <w:tr w:rsidR="00A85D8A" w:rsidRPr="00614B7A" w14:paraId="77F04661" w14:textId="77777777" w:rsidTr="00A73A27">
        <w:trPr>
          <w:cantSplit/>
          <w:trHeight w:val="173"/>
          <w:trPrChange w:id="118"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19"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7126690F" w14:textId="77777777" w:rsidR="00A85D8A" w:rsidRPr="00614B7A" w:rsidRDefault="00A85D8A" w:rsidP="00BE3F9E">
            <w:pPr>
              <w:pStyle w:val="TAL"/>
            </w:pPr>
            <w:r w:rsidRPr="00614B7A">
              <w:t>D007</w:t>
            </w:r>
          </w:p>
        </w:tc>
        <w:tc>
          <w:tcPr>
            <w:tcW w:w="2084" w:type="pct"/>
            <w:gridSpan w:val="2"/>
            <w:tcBorders>
              <w:top w:val="single" w:sz="4" w:space="0" w:color="auto"/>
              <w:left w:val="single" w:sz="4" w:space="0" w:color="auto"/>
              <w:bottom w:val="single" w:sz="4" w:space="0" w:color="auto"/>
              <w:right w:val="single" w:sz="4" w:space="0" w:color="auto"/>
            </w:tcBorders>
            <w:hideMark/>
            <w:tcPrChange w:id="120"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69994867" w14:textId="77777777" w:rsidR="00A85D8A" w:rsidRPr="00614B7A" w:rsidRDefault="00A85D8A" w:rsidP="00BE3F9E">
            <w:pPr>
              <w:pStyle w:val="TAL"/>
            </w:pPr>
            <w:r w:rsidRPr="00614B7A">
              <w:t>A.4.3.1-1 OR A.4.3.1-2 OR A.4.3.1-3</w:t>
            </w:r>
          </w:p>
        </w:tc>
        <w:tc>
          <w:tcPr>
            <w:tcW w:w="2562" w:type="pct"/>
            <w:gridSpan w:val="2"/>
            <w:tcBorders>
              <w:top w:val="single" w:sz="4" w:space="0" w:color="auto"/>
              <w:left w:val="single" w:sz="4" w:space="0" w:color="auto"/>
              <w:bottom w:val="single" w:sz="4" w:space="0" w:color="auto"/>
              <w:right w:val="single" w:sz="4" w:space="0" w:color="auto"/>
            </w:tcBorders>
            <w:hideMark/>
            <w:tcPrChange w:id="121"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387B942D" w14:textId="77777777" w:rsidR="00A85D8A" w:rsidRPr="00614B7A" w:rsidRDefault="00A85D8A" w:rsidP="00BE3F9E">
            <w:pPr>
              <w:pStyle w:val="TAL"/>
            </w:pPr>
            <w:r w:rsidRPr="00614B7A">
              <w:t>All supported NR Bands</w:t>
            </w:r>
          </w:p>
        </w:tc>
      </w:tr>
      <w:tr w:rsidR="00A85D8A" w:rsidRPr="00614B7A" w14:paraId="44187B66" w14:textId="77777777" w:rsidTr="00A73A27">
        <w:trPr>
          <w:cantSplit/>
          <w:trHeight w:val="173"/>
          <w:trPrChange w:id="122"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23"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57C8F4BE" w14:textId="77777777" w:rsidR="00A85D8A" w:rsidRPr="00614B7A" w:rsidRDefault="00A85D8A" w:rsidP="00BE3F9E">
            <w:pPr>
              <w:pStyle w:val="TAL"/>
            </w:pPr>
            <w:r w:rsidRPr="00614B7A">
              <w:rPr>
                <w:szCs w:val="18"/>
                <w:lang w:eastAsia="ko-KR"/>
              </w:rPr>
              <w:t>D008</w:t>
            </w:r>
          </w:p>
        </w:tc>
        <w:tc>
          <w:tcPr>
            <w:tcW w:w="2084" w:type="pct"/>
            <w:gridSpan w:val="2"/>
            <w:tcBorders>
              <w:top w:val="single" w:sz="4" w:space="0" w:color="auto"/>
              <w:left w:val="single" w:sz="4" w:space="0" w:color="auto"/>
              <w:bottom w:val="single" w:sz="4" w:space="0" w:color="auto"/>
              <w:right w:val="single" w:sz="4" w:space="0" w:color="auto"/>
            </w:tcBorders>
            <w:hideMark/>
            <w:tcPrChange w:id="124"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53620074" w14:textId="77777777" w:rsidR="00A85D8A" w:rsidRPr="00614B7A" w:rsidRDefault="00A85D8A" w:rsidP="00BE3F9E">
            <w:pPr>
              <w:pStyle w:val="TAL"/>
            </w:pPr>
            <w:r w:rsidRPr="00614B7A">
              <w:t>ANY((A.4.3.1-1) AND 10MHz)</w:t>
            </w:r>
          </w:p>
        </w:tc>
        <w:tc>
          <w:tcPr>
            <w:tcW w:w="2562" w:type="pct"/>
            <w:gridSpan w:val="2"/>
            <w:tcBorders>
              <w:top w:val="single" w:sz="4" w:space="0" w:color="auto"/>
              <w:left w:val="single" w:sz="4" w:space="0" w:color="auto"/>
              <w:bottom w:val="single" w:sz="4" w:space="0" w:color="auto"/>
              <w:right w:val="single" w:sz="4" w:space="0" w:color="auto"/>
            </w:tcBorders>
            <w:hideMark/>
            <w:tcPrChange w:id="125"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71B83D67" w14:textId="77777777" w:rsidR="00A85D8A" w:rsidRPr="00614B7A" w:rsidRDefault="00A85D8A" w:rsidP="00BE3F9E">
            <w:pPr>
              <w:pStyle w:val="TAL"/>
            </w:pPr>
            <w:r w:rsidRPr="00614B7A">
              <w:t>Any FDD FR1 band within the set supporting 10 MHz UE Channel BW</w:t>
            </w:r>
          </w:p>
        </w:tc>
      </w:tr>
      <w:tr w:rsidR="00A85D8A" w:rsidRPr="00614B7A" w14:paraId="537517E0" w14:textId="77777777" w:rsidTr="00A73A27">
        <w:trPr>
          <w:cantSplit/>
          <w:trHeight w:val="173"/>
          <w:trPrChange w:id="126"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27"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7A42CFF1" w14:textId="77777777" w:rsidR="00A85D8A" w:rsidRPr="00614B7A" w:rsidRDefault="00A85D8A" w:rsidP="00BE3F9E">
            <w:pPr>
              <w:pStyle w:val="TAL"/>
            </w:pPr>
            <w:r w:rsidRPr="00614B7A">
              <w:rPr>
                <w:szCs w:val="18"/>
                <w:lang w:eastAsia="ko-KR"/>
              </w:rPr>
              <w:t>D009</w:t>
            </w:r>
          </w:p>
        </w:tc>
        <w:tc>
          <w:tcPr>
            <w:tcW w:w="2084" w:type="pct"/>
            <w:gridSpan w:val="2"/>
            <w:tcBorders>
              <w:top w:val="single" w:sz="4" w:space="0" w:color="auto"/>
              <w:left w:val="single" w:sz="4" w:space="0" w:color="auto"/>
              <w:bottom w:val="single" w:sz="4" w:space="0" w:color="auto"/>
              <w:right w:val="single" w:sz="4" w:space="0" w:color="auto"/>
            </w:tcBorders>
            <w:hideMark/>
            <w:tcPrChange w:id="128"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70305339" w14:textId="77777777" w:rsidR="00A85D8A" w:rsidRPr="00614B7A" w:rsidRDefault="00A85D8A" w:rsidP="00BE3F9E">
            <w:pPr>
              <w:pStyle w:val="TAL"/>
            </w:pPr>
            <w:r w:rsidRPr="00614B7A">
              <w:t>ANY((A.4.3.1-2) AND 20MHz)</w:t>
            </w:r>
          </w:p>
        </w:tc>
        <w:tc>
          <w:tcPr>
            <w:tcW w:w="2562" w:type="pct"/>
            <w:gridSpan w:val="2"/>
            <w:tcBorders>
              <w:top w:val="single" w:sz="4" w:space="0" w:color="auto"/>
              <w:left w:val="single" w:sz="4" w:space="0" w:color="auto"/>
              <w:bottom w:val="single" w:sz="4" w:space="0" w:color="auto"/>
              <w:right w:val="single" w:sz="4" w:space="0" w:color="auto"/>
            </w:tcBorders>
            <w:hideMark/>
            <w:tcPrChange w:id="129"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08F5A985" w14:textId="77777777" w:rsidR="00A85D8A" w:rsidRPr="00614B7A" w:rsidRDefault="00A85D8A" w:rsidP="00BE3F9E">
            <w:pPr>
              <w:pStyle w:val="TAL"/>
            </w:pPr>
            <w:r w:rsidRPr="00614B7A">
              <w:t>Any TDD FR1 band within the set supporting 20 MHz UE Channel BW</w:t>
            </w:r>
          </w:p>
        </w:tc>
      </w:tr>
      <w:tr w:rsidR="00A85D8A" w:rsidRPr="00614B7A" w14:paraId="06BA5791" w14:textId="77777777" w:rsidTr="00A73A27">
        <w:trPr>
          <w:cantSplit/>
          <w:trHeight w:val="173"/>
          <w:trPrChange w:id="130"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31"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4E21CDEE" w14:textId="77777777" w:rsidR="00A85D8A" w:rsidRPr="00614B7A" w:rsidRDefault="00A85D8A" w:rsidP="00BE3F9E">
            <w:pPr>
              <w:pStyle w:val="TAL"/>
            </w:pPr>
            <w:r w:rsidRPr="00614B7A">
              <w:rPr>
                <w:szCs w:val="18"/>
                <w:lang w:eastAsia="ko-KR"/>
              </w:rPr>
              <w:t>D010</w:t>
            </w:r>
          </w:p>
        </w:tc>
        <w:tc>
          <w:tcPr>
            <w:tcW w:w="2084" w:type="pct"/>
            <w:gridSpan w:val="2"/>
            <w:tcBorders>
              <w:top w:val="single" w:sz="4" w:space="0" w:color="auto"/>
              <w:left w:val="single" w:sz="4" w:space="0" w:color="auto"/>
              <w:bottom w:val="single" w:sz="4" w:space="0" w:color="auto"/>
              <w:right w:val="single" w:sz="4" w:space="0" w:color="auto"/>
            </w:tcBorders>
            <w:hideMark/>
            <w:tcPrChange w:id="132"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01E61056" w14:textId="77777777" w:rsidR="00A85D8A" w:rsidRPr="00614B7A" w:rsidRDefault="00A85D8A" w:rsidP="00BE3F9E">
            <w:pPr>
              <w:pStyle w:val="TAL"/>
            </w:pPr>
            <w:r w:rsidRPr="00614B7A">
              <w:t>ANY((A.4.3.1-2) AND 40MHz)</w:t>
            </w:r>
          </w:p>
        </w:tc>
        <w:tc>
          <w:tcPr>
            <w:tcW w:w="2562" w:type="pct"/>
            <w:gridSpan w:val="2"/>
            <w:tcBorders>
              <w:top w:val="single" w:sz="4" w:space="0" w:color="auto"/>
              <w:left w:val="single" w:sz="4" w:space="0" w:color="auto"/>
              <w:bottom w:val="single" w:sz="4" w:space="0" w:color="auto"/>
              <w:right w:val="single" w:sz="4" w:space="0" w:color="auto"/>
            </w:tcBorders>
            <w:hideMark/>
            <w:tcPrChange w:id="133"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720D63CB" w14:textId="77777777" w:rsidR="00A85D8A" w:rsidRPr="00614B7A" w:rsidRDefault="00A85D8A" w:rsidP="00BE3F9E">
            <w:pPr>
              <w:pStyle w:val="TAL"/>
            </w:pPr>
            <w:r w:rsidRPr="00614B7A">
              <w:t>Any TDD FR1 band within the set supporting 40 MHz UE Channel BW</w:t>
            </w:r>
          </w:p>
        </w:tc>
      </w:tr>
      <w:tr w:rsidR="00A85D8A" w:rsidRPr="00614B7A" w14:paraId="41332A3F" w14:textId="77777777" w:rsidTr="00A73A27">
        <w:trPr>
          <w:cantSplit/>
          <w:trHeight w:val="173"/>
          <w:trPrChange w:id="134"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35"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35BE009C" w14:textId="77777777" w:rsidR="00A85D8A" w:rsidRPr="00614B7A" w:rsidRDefault="00A85D8A" w:rsidP="00BE3F9E">
            <w:pPr>
              <w:pStyle w:val="TAL"/>
              <w:rPr>
                <w:szCs w:val="18"/>
                <w:lang w:eastAsia="ko-KR"/>
              </w:rPr>
            </w:pPr>
            <w:r w:rsidRPr="00614B7A">
              <w:rPr>
                <w:szCs w:val="18"/>
                <w:lang w:eastAsia="ko-KR"/>
              </w:rPr>
              <w:t>D011</w:t>
            </w:r>
          </w:p>
        </w:tc>
        <w:tc>
          <w:tcPr>
            <w:tcW w:w="2084" w:type="pct"/>
            <w:gridSpan w:val="2"/>
            <w:tcBorders>
              <w:top w:val="single" w:sz="4" w:space="0" w:color="auto"/>
              <w:left w:val="single" w:sz="4" w:space="0" w:color="auto"/>
              <w:bottom w:val="single" w:sz="4" w:space="0" w:color="auto"/>
              <w:right w:val="single" w:sz="4" w:space="0" w:color="auto"/>
            </w:tcBorders>
            <w:hideMark/>
            <w:tcPrChange w:id="136"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552A3D95" w14:textId="77777777" w:rsidR="00A85D8A" w:rsidRPr="00614B7A" w:rsidRDefault="00A85D8A" w:rsidP="00BE3F9E">
            <w:pPr>
              <w:pStyle w:val="TAL"/>
            </w:pPr>
            <w:r w:rsidRPr="00614B7A">
              <w:t>A.4.3.9-4a OR A.4.3.9-4b</w:t>
            </w:r>
          </w:p>
        </w:tc>
        <w:tc>
          <w:tcPr>
            <w:tcW w:w="2562" w:type="pct"/>
            <w:gridSpan w:val="2"/>
            <w:tcBorders>
              <w:top w:val="single" w:sz="4" w:space="0" w:color="auto"/>
              <w:left w:val="single" w:sz="4" w:space="0" w:color="auto"/>
              <w:bottom w:val="single" w:sz="4" w:space="0" w:color="auto"/>
              <w:right w:val="single" w:sz="4" w:space="0" w:color="auto"/>
            </w:tcBorders>
            <w:hideMark/>
            <w:tcPrChange w:id="137"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50895FF5" w14:textId="77777777" w:rsidR="00A85D8A" w:rsidRPr="00614B7A" w:rsidRDefault="00A85D8A" w:rsidP="00BE3F9E">
            <w:pPr>
              <w:pStyle w:val="TAL"/>
            </w:pPr>
            <w:r w:rsidRPr="00614B7A">
              <w:t>All supported 4 Rx antenna ports Bands</w:t>
            </w:r>
          </w:p>
        </w:tc>
      </w:tr>
      <w:tr w:rsidR="00A85D8A" w:rsidRPr="00614B7A" w14:paraId="4CDEF55F" w14:textId="77777777" w:rsidTr="00A73A27">
        <w:trPr>
          <w:cantSplit/>
          <w:trHeight w:val="173"/>
          <w:trPrChange w:id="138"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39"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62E89078" w14:textId="77777777" w:rsidR="00A85D8A" w:rsidRPr="00614B7A" w:rsidRDefault="00A85D8A" w:rsidP="00BE3F9E">
            <w:pPr>
              <w:pStyle w:val="TAL"/>
              <w:rPr>
                <w:szCs w:val="18"/>
                <w:lang w:eastAsia="ko-KR"/>
              </w:rPr>
            </w:pPr>
            <w:r w:rsidRPr="00614B7A">
              <w:rPr>
                <w:rFonts w:eastAsia="Malgun Gothic"/>
                <w:szCs w:val="18"/>
                <w:lang w:eastAsia="ko-KR"/>
              </w:rPr>
              <w:t>D012</w:t>
            </w:r>
          </w:p>
        </w:tc>
        <w:tc>
          <w:tcPr>
            <w:tcW w:w="2084" w:type="pct"/>
            <w:gridSpan w:val="2"/>
            <w:tcBorders>
              <w:top w:val="single" w:sz="4" w:space="0" w:color="auto"/>
              <w:left w:val="single" w:sz="4" w:space="0" w:color="auto"/>
              <w:bottom w:val="single" w:sz="4" w:space="0" w:color="auto"/>
              <w:right w:val="single" w:sz="4" w:space="0" w:color="auto"/>
            </w:tcBorders>
            <w:hideMark/>
            <w:tcPrChange w:id="140"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0EFB46C7" w14:textId="77777777" w:rsidR="00A85D8A" w:rsidRPr="00614B7A" w:rsidRDefault="00A85D8A" w:rsidP="00BE3F9E">
            <w:pPr>
              <w:pStyle w:val="TAL"/>
            </w:pPr>
            <w:r w:rsidRPr="00614B7A">
              <w:t>A.4.3.1-1 AND NOT (A.4.3.1-5 OR A.4.3.1-6)</w:t>
            </w:r>
          </w:p>
        </w:tc>
        <w:tc>
          <w:tcPr>
            <w:tcW w:w="2562" w:type="pct"/>
            <w:gridSpan w:val="2"/>
            <w:tcBorders>
              <w:top w:val="single" w:sz="4" w:space="0" w:color="auto"/>
              <w:left w:val="single" w:sz="4" w:space="0" w:color="auto"/>
              <w:bottom w:val="single" w:sz="4" w:space="0" w:color="auto"/>
              <w:right w:val="single" w:sz="4" w:space="0" w:color="auto"/>
            </w:tcBorders>
            <w:hideMark/>
            <w:tcPrChange w:id="141"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58D70B72" w14:textId="77777777" w:rsidR="00A85D8A" w:rsidRPr="00614B7A" w:rsidRDefault="00A85D8A" w:rsidP="00BE3F9E">
            <w:pPr>
              <w:pStyle w:val="TAL"/>
            </w:pPr>
            <w:r w:rsidRPr="00614B7A">
              <w:t>All supported FDD bands without SUL/SDL bands</w:t>
            </w:r>
          </w:p>
        </w:tc>
      </w:tr>
      <w:tr w:rsidR="00A85D8A" w:rsidRPr="00614B7A" w14:paraId="0A80E4D3" w14:textId="77777777" w:rsidTr="00A73A27">
        <w:trPr>
          <w:cantSplit/>
          <w:trHeight w:val="173"/>
          <w:trPrChange w:id="142"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43"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20781900" w14:textId="77777777" w:rsidR="00A85D8A" w:rsidRPr="00614B7A" w:rsidRDefault="00A85D8A" w:rsidP="00BE3F9E">
            <w:pPr>
              <w:pStyle w:val="TAL"/>
              <w:rPr>
                <w:rFonts w:eastAsia="Malgun Gothic"/>
                <w:szCs w:val="18"/>
                <w:lang w:eastAsia="ko-KR"/>
              </w:rPr>
            </w:pPr>
            <w:r w:rsidRPr="00614B7A">
              <w:rPr>
                <w:rFonts w:eastAsia="Malgun Gothic"/>
                <w:szCs w:val="18"/>
                <w:lang w:eastAsia="ko-KR"/>
              </w:rPr>
              <w:t>D013</w:t>
            </w:r>
          </w:p>
        </w:tc>
        <w:tc>
          <w:tcPr>
            <w:tcW w:w="2084" w:type="pct"/>
            <w:gridSpan w:val="2"/>
            <w:tcBorders>
              <w:top w:val="single" w:sz="4" w:space="0" w:color="auto"/>
              <w:left w:val="single" w:sz="4" w:space="0" w:color="auto"/>
              <w:bottom w:val="single" w:sz="4" w:space="0" w:color="auto"/>
              <w:right w:val="single" w:sz="4" w:space="0" w:color="auto"/>
            </w:tcBorders>
            <w:hideMark/>
            <w:tcPrChange w:id="144"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3A63E686" w14:textId="77777777" w:rsidR="00A85D8A" w:rsidRPr="00614B7A" w:rsidRDefault="00A85D8A" w:rsidP="00BE3F9E">
            <w:pPr>
              <w:pStyle w:val="TAL"/>
            </w:pPr>
            <w:r w:rsidRPr="00614B7A">
              <w:t>ANY((A.4.3.1-3) AND 50MHz)</w:t>
            </w:r>
          </w:p>
        </w:tc>
        <w:tc>
          <w:tcPr>
            <w:tcW w:w="2562" w:type="pct"/>
            <w:gridSpan w:val="2"/>
            <w:tcBorders>
              <w:top w:val="single" w:sz="4" w:space="0" w:color="auto"/>
              <w:left w:val="single" w:sz="4" w:space="0" w:color="auto"/>
              <w:bottom w:val="single" w:sz="4" w:space="0" w:color="auto"/>
              <w:right w:val="single" w:sz="4" w:space="0" w:color="auto"/>
            </w:tcBorders>
            <w:hideMark/>
            <w:tcPrChange w:id="145"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258F6E22" w14:textId="77777777" w:rsidR="00A85D8A" w:rsidRPr="00614B7A" w:rsidRDefault="00A85D8A" w:rsidP="00BE3F9E">
            <w:pPr>
              <w:pStyle w:val="TAL"/>
            </w:pPr>
            <w:r w:rsidRPr="00614B7A">
              <w:t>Any TDD FR2 band within the set supporting 50 MHz UE Channel BW</w:t>
            </w:r>
          </w:p>
        </w:tc>
      </w:tr>
      <w:tr w:rsidR="00A85D8A" w:rsidRPr="00614B7A" w14:paraId="1D57BA19" w14:textId="77777777" w:rsidTr="00A73A27">
        <w:trPr>
          <w:cantSplit/>
          <w:trHeight w:val="173"/>
          <w:trPrChange w:id="146"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47"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0DD7174C" w14:textId="77777777" w:rsidR="00A85D8A" w:rsidRPr="00614B7A" w:rsidRDefault="00A85D8A" w:rsidP="00BE3F9E">
            <w:pPr>
              <w:pStyle w:val="TAL"/>
              <w:rPr>
                <w:rFonts w:eastAsia="Malgun Gothic"/>
                <w:szCs w:val="18"/>
                <w:lang w:eastAsia="ko-KR"/>
              </w:rPr>
            </w:pPr>
            <w:r w:rsidRPr="00614B7A">
              <w:rPr>
                <w:rFonts w:eastAsia="Malgun Gothic"/>
                <w:szCs w:val="18"/>
                <w:lang w:eastAsia="ko-KR"/>
              </w:rPr>
              <w:t>D014</w:t>
            </w:r>
          </w:p>
        </w:tc>
        <w:tc>
          <w:tcPr>
            <w:tcW w:w="2084" w:type="pct"/>
            <w:gridSpan w:val="2"/>
            <w:tcBorders>
              <w:top w:val="single" w:sz="4" w:space="0" w:color="auto"/>
              <w:left w:val="single" w:sz="4" w:space="0" w:color="auto"/>
              <w:bottom w:val="single" w:sz="4" w:space="0" w:color="auto"/>
              <w:right w:val="single" w:sz="4" w:space="0" w:color="auto"/>
            </w:tcBorders>
            <w:hideMark/>
            <w:tcPrChange w:id="148"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0FA56B45" w14:textId="77777777" w:rsidR="00A85D8A" w:rsidRPr="00614B7A" w:rsidRDefault="00A85D8A" w:rsidP="00BE3F9E">
            <w:pPr>
              <w:pStyle w:val="TAL"/>
            </w:pPr>
            <w:r w:rsidRPr="00614B7A">
              <w:t>ANY((A.4.3.1-3) AND 100MHz)</w:t>
            </w:r>
          </w:p>
        </w:tc>
        <w:tc>
          <w:tcPr>
            <w:tcW w:w="2562" w:type="pct"/>
            <w:gridSpan w:val="2"/>
            <w:tcBorders>
              <w:top w:val="single" w:sz="4" w:space="0" w:color="auto"/>
              <w:left w:val="single" w:sz="4" w:space="0" w:color="auto"/>
              <w:bottom w:val="single" w:sz="4" w:space="0" w:color="auto"/>
              <w:right w:val="single" w:sz="4" w:space="0" w:color="auto"/>
            </w:tcBorders>
            <w:hideMark/>
            <w:tcPrChange w:id="149"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5810F36E" w14:textId="77777777" w:rsidR="00A85D8A" w:rsidRPr="00614B7A" w:rsidRDefault="00A85D8A" w:rsidP="00BE3F9E">
            <w:pPr>
              <w:pStyle w:val="TAL"/>
            </w:pPr>
            <w:r w:rsidRPr="00614B7A">
              <w:t>Any TDD FR2 band within the set supporting 100 MHz UE Channel BW</w:t>
            </w:r>
          </w:p>
        </w:tc>
      </w:tr>
      <w:tr w:rsidR="00A85D8A" w:rsidRPr="00614B7A" w14:paraId="2CBABE6A" w14:textId="77777777" w:rsidTr="00A73A27">
        <w:trPr>
          <w:cantSplit/>
          <w:trHeight w:val="173"/>
          <w:trPrChange w:id="150"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51"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498B2394" w14:textId="77777777" w:rsidR="00A85D8A" w:rsidRPr="00614B7A" w:rsidRDefault="00A85D8A" w:rsidP="00BE3F9E">
            <w:pPr>
              <w:pStyle w:val="TAL"/>
              <w:rPr>
                <w:rFonts w:eastAsia="Malgun Gothic"/>
                <w:szCs w:val="18"/>
                <w:lang w:eastAsia="ko-KR"/>
              </w:rPr>
            </w:pPr>
            <w:r w:rsidRPr="00614B7A">
              <w:rPr>
                <w:rFonts w:eastAsia="Malgun Gothic"/>
                <w:szCs w:val="18"/>
                <w:lang w:eastAsia="ko-KR"/>
              </w:rPr>
              <w:t>D015</w:t>
            </w:r>
          </w:p>
        </w:tc>
        <w:tc>
          <w:tcPr>
            <w:tcW w:w="2084" w:type="pct"/>
            <w:gridSpan w:val="2"/>
            <w:tcBorders>
              <w:top w:val="single" w:sz="4" w:space="0" w:color="auto"/>
              <w:left w:val="single" w:sz="4" w:space="0" w:color="auto"/>
              <w:bottom w:val="single" w:sz="4" w:space="0" w:color="auto"/>
              <w:right w:val="single" w:sz="4" w:space="0" w:color="auto"/>
            </w:tcBorders>
            <w:hideMark/>
            <w:tcPrChange w:id="152"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79E0BE14" w14:textId="77777777" w:rsidR="00A85D8A" w:rsidRPr="00614B7A" w:rsidRDefault="00A85D8A" w:rsidP="00BE3F9E">
            <w:pPr>
              <w:pStyle w:val="TAL"/>
            </w:pPr>
            <w:r w:rsidRPr="00614B7A">
              <w:t>ANY((A.4.3.1-3) AND 200MHz)</w:t>
            </w:r>
          </w:p>
        </w:tc>
        <w:tc>
          <w:tcPr>
            <w:tcW w:w="2562" w:type="pct"/>
            <w:gridSpan w:val="2"/>
            <w:tcBorders>
              <w:top w:val="single" w:sz="4" w:space="0" w:color="auto"/>
              <w:left w:val="single" w:sz="4" w:space="0" w:color="auto"/>
              <w:bottom w:val="single" w:sz="4" w:space="0" w:color="auto"/>
              <w:right w:val="single" w:sz="4" w:space="0" w:color="auto"/>
            </w:tcBorders>
            <w:hideMark/>
            <w:tcPrChange w:id="153"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3DE8F2E3" w14:textId="77777777" w:rsidR="00A85D8A" w:rsidRPr="00614B7A" w:rsidRDefault="00A85D8A" w:rsidP="00BE3F9E">
            <w:pPr>
              <w:pStyle w:val="TAL"/>
            </w:pPr>
            <w:r w:rsidRPr="00614B7A">
              <w:t>Any TDD FR2 band within the set supporting 200 MHz UE Channel BW</w:t>
            </w:r>
          </w:p>
        </w:tc>
      </w:tr>
      <w:tr w:rsidR="00A85D8A" w:rsidRPr="00614B7A" w14:paraId="613A2BAB" w14:textId="77777777" w:rsidTr="00A73A27">
        <w:trPr>
          <w:cantSplit/>
          <w:trHeight w:val="173"/>
          <w:trPrChange w:id="154"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55"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1327BB15" w14:textId="77777777" w:rsidR="00A85D8A" w:rsidRPr="00614B7A" w:rsidRDefault="00A85D8A" w:rsidP="00BE3F9E">
            <w:pPr>
              <w:pStyle w:val="TAL"/>
              <w:rPr>
                <w:szCs w:val="18"/>
                <w:lang w:eastAsia="zh-CN"/>
              </w:rPr>
            </w:pPr>
            <w:r w:rsidRPr="00614B7A">
              <w:rPr>
                <w:szCs w:val="18"/>
                <w:lang w:eastAsia="zh-CN"/>
              </w:rPr>
              <w:t>D016</w:t>
            </w:r>
          </w:p>
        </w:tc>
        <w:tc>
          <w:tcPr>
            <w:tcW w:w="2084" w:type="pct"/>
            <w:gridSpan w:val="2"/>
            <w:tcBorders>
              <w:top w:val="single" w:sz="4" w:space="0" w:color="auto"/>
              <w:left w:val="single" w:sz="4" w:space="0" w:color="auto"/>
              <w:bottom w:val="single" w:sz="4" w:space="0" w:color="auto"/>
              <w:right w:val="single" w:sz="4" w:space="0" w:color="auto"/>
            </w:tcBorders>
            <w:hideMark/>
            <w:tcPrChange w:id="156"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7640CE8C" w14:textId="77777777" w:rsidR="00A85D8A" w:rsidRPr="00614B7A" w:rsidRDefault="00A85D8A" w:rsidP="00BE3F9E">
            <w:pPr>
              <w:pStyle w:val="TAL"/>
            </w:pPr>
            <w:r w:rsidRPr="00614B7A">
              <w:t>A.4.3.1-9</w:t>
            </w:r>
          </w:p>
        </w:tc>
        <w:tc>
          <w:tcPr>
            <w:tcW w:w="2562" w:type="pct"/>
            <w:gridSpan w:val="2"/>
            <w:tcBorders>
              <w:top w:val="single" w:sz="4" w:space="0" w:color="auto"/>
              <w:left w:val="single" w:sz="4" w:space="0" w:color="auto"/>
              <w:bottom w:val="single" w:sz="4" w:space="0" w:color="auto"/>
              <w:right w:val="single" w:sz="4" w:space="0" w:color="auto"/>
            </w:tcBorders>
            <w:hideMark/>
            <w:tcPrChange w:id="157"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2F40BA5C" w14:textId="77777777" w:rsidR="00A85D8A" w:rsidRPr="00614B7A" w:rsidRDefault="00A85D8A" w:rsidP="00BE3F9E">
            <w:pPr>
              <w:pStyle w:val="TAL"/>
              <w:rPr>
                <w:lang w:eastAsia="zh-CN"/>
              </w:rPr>
            </w:pPr>
            <w:r w:rsidRPr="00614B7A">
              <w:rPr>
                <w:lang w:eastAsia="zh-CN"/>
              </w:rPr>
              <w:t>All supported FR1 sidelink bands</w:t>
            </w:r>
          </w:p>
        </w:tc>
      </w:tr>
      <w:tr w:rsidR="00A85D8A" w:rsidRPr="00614B7A" w14:paraId="2DBC102B" w14:textId="77777777" w:rsidTr="00A73A27">
        <w:trPr>
          <w:cantSplit/>
          <w:trHeight w:val="173"/>
          <w:trPrChange w:id="158"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59"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0FAA2D92" w14:textId="77777777" w:rsidR="00A85D8A" w:rsidRPr="00614B7A" w:rsidRDefault="00A85D8A" w:rsidP="00BE3F9E">
            <w:pPr>
              <w:pStyle w:val="TAL"/>
              <w:rPr>
                <w:rFonts w:eastAsia="SimSun"/>
                <w:szCs w:val="18"/>
                <w:lang w:eastAsia="zh-CN"/>
              </w:rPr>
            </w:pPr>
            <w:r w:rsidRPr="00614B7A">
              <w:rPr>
                <w:rFonts w:eastAsia="SimSun"/>
                <w:szCs w:val="18"/>
                <w:lang w:eastAsia="zh-CN"/>
              </w:rPr>
              <w:t>D017</w:t>
            </w:r>
          </w:p>
        </w:tc>
        <w:tc>
          <w:tcPr>
            <w:tcW w:w="2084" w:type="pct"/>
            <w:gridSpan w:val="2"/>
            <w:tcBorders>
              <w:top w:val="single" w:sz="4" w:space="0" w:color="auto"/>
              <w:left w:val="single" w:sz="4" w:space="0" w:color="auto"/>
              <w:bottom w:val="single" w:sz="4" w:space="0" w:color="auto"/>
              <w:right w:val="single" w:sz="4" w:space="0" w:color="auto"/>
            </w:tcBorders>
            <w:hideMark/>
            <w:tcPrChange w:id="160"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0EA2E37A" w14:textId="77777777" w:rsidR="00A85D8A" w:rsidRPr="00614B7A" w:rsidRDefault="00A85D8A" w:rsidP="00BE3F9E">
            <w:pPr>
              <w:pStyle w:val="TAL"/>
            </w:pPr>
            <w:r w:rsidRPr="00614B7A">
              <w:rPr>
                <w:lang w:eastAsia="zh-CN"/>
              </w:rPr>
              <w:t>{40, 41, 77, 78, 79}</w:t>
            </w:r>
          </w:p>
        </w:tc>
        <w:tc>
          <w:tcPr>
            <w:tcW w:w="2562" w:type="pct"/>
            <w:gridSpan w:val="2"/>
            <w:tcBorders>
              <w:top w:val="single" w:sz="4" w:space="0" w:color="auto"/>
              <w:left w:val="single" w:sz="4" w:space="0" w:color="auto"/>
              <w:bottom w:val="single" w:sz="4" w:space="0" w:color="auto"/>
              <w:right w:val="single" w:sz="4" w:space="0" w:color="auto"/>
            </w:tcBorders>
            <w:hideMark/>
            <w:tcPrChange w:id="161"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19FD83F5" w14:textId="77777777" w:rsidR="00A85D8A" w:rsidRPr="00614B7A" w:rsidRDefault="00A85D8A" w:rsidP="00BE3F9E">
            <w:pPr>
              <w:pStyle w:val="TAL"/>
              <w:rPr>
                <w:lang w:eastAsia="zh-CN"/>
              </w:rPr>
            </w:pPr>
            <w:r w:rsidRPr="00614B7A">
              <w:rPr>
                <w:szCs w:val="18"/>
              </w:rPr>
              <w:t>UE supported TDD bands among n40, n</w:t>
            </w:r>
            <w:r w:rsidRPr="00614B7A">
              <w:rPr>
                <w:lang w:eastAsia="zh-CN"/>
              </w:rPr>
              <w:t>41, n77, n78, n79</w:t>
            </w:r>
          </w:p>
        </w:tc>
      </w:tr>
      <w:tr w:rsidR="00A85D8A" w:rsidRPr="00614B7A" w14:paraId="236EE571" w14:textId="77777777" w:rsidTr="00A73A27">
        <w:trPr>
          <w:cantSplit/>
          <w:trHeight w:val="173"/>
          <w:trPrChange w:id="162"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tcPrChange w:id="163" w:author="Amy TAO" w:date="2022-04-23T02:49:00Z">
              <w:tcPr>
                <w:tcW w:w="253" w:type="pct"/>
                <w:tcBorders>
                  <w:top w:val="single" w:sz="4" w:space="0" w:color="auto"/>
                  <w:left w:val="single" w:sz="4" w:space="0" w:color="auto"/>
                  <w:bottom w:val="single" w:sz="4" w:space="0" w:color="auto"/>
                  <w:right w:val="single" w:sz="4" w:space="0" w:color="auto"/>
                </w:tcBorders>
              </w:tcPr>
            </w:tcPrChange>
          </w:tcPr>
          <w:p w14:paraId="22C50402" w14:textId="77777777" w:rsidR="00A85D8A" w:rsidRPr="00614B7A" w:rsidRDefault="00A85D8A" w:rsidP="00BE3F9E">
            <w:pPr>
              <w:pStyle w:val="TAL"/>
              <w:rPr>
                <w:rFonts w:eastAsia="SimSun"/>
                <w:szCs w:val="18"/>
                <w:lang w:eastAsia="zh-CN"/>
              </w:rPr>
            </w:pPr>
            <w:r w:rsidRPr="00614B7A">
              <w:rPr>
                <w:rFonts w:eastAsia="SimSun"/>
                <w:szCs w:val="18"/>
                <w:lang w:eastAsia="zh-CN"/>
              </w:rPr>
              <w:t>D018</w:t>
            </w:r>
          </w:p>
        </w:tc>
        <w:tc>
          <w:tcPr>
            <w:tcW w:w="2084" w:type="pct"/>
            <w:gridSpan w:val="2"/>
            <w:tcBorders>
              <w:top w:val="single" w:sz="4" w:space="0" w:color="auto"/>
              <w:left w:val="single" w:sz="4" w:space="0" w:color="auto"/>
              <w:bottom w:val="single" w:sz="4" w:space="0" w:color="auto"/>
              <w:right w:val="single" w:sz="4" w:space="0" w:color="auto"/>
            </w:tcBorders>
            <w:tcPrChange w:id="164" w:author="Amy TAO" w:date="2022-04-23T02:49:00Z">
              <w:tcPr>
                <w:tcW w:w="1982" w:type="pct"/>
                <w:gridSpan w:val="2"/>
                <w:tcBorders>
                  <w:top w:val="single" w:sz="4" w:space="0" w:color="auto"/>
                  <w:left w:val="single" w:sz="4" w:space="0" w:color="auto"/>
                  <w:bottom w:val="single" w:sz="4" w:space="0" w:color="auto"/>
                  <w:right w:val="single" w:sz="4" w:space="0" w:color="auto"/>
                </w:tcBorders>
              </w:tcPr>
            </w:tcPrChange>
          </w:tcPr>
          <w:p w14:paraId="7B379804" w14:textId="77777777" w:rsidR="00A85D8A" w:rsidRPr="00614B7A" w:rsidRDefault="00A85D8A" w:rsidP="00BE3F9E">
            <w:pPr>
              <w:pStyle w:val="TAL"/>
              <w:rPr>
                <w:lang w:eastAsia="zh-CN"/>
              </w:rPr>
            </w:pPr>
            <w:r w:rsidRPr="00614B7A">
              <w:rPr>
                <w:rFonts w:cs="Arial"/>
                <w:bCs/>
                <w:lang w:eastAsia="fr-FR"/>
                <w:rPrChange w:id="165" w:author="Amy TAO" w:date="2022-04-23T02:28:00Z">
                  <w:rPr>
                    <w:rFonts w:cs="Arial"/>
                    <w:b/>
                    <w:bCs/>
                    <w:lang w:eastAsia="fr-FR"/>
                  </w:rPr>
                </w:rPrChange>
              </w:rPr>
              <w:t>A.4.3.1-2/2e OR A.4.3.1-2/12</w:t>
            </w:r>
          </w:p>
        </w:tc>
        <w:tc>
          <w:tcPr>
            <w:tcW w:w="2562" w:type="pct"/>
            <w:gridSpan w:val="2"/>
            <w:tcBorders>
              <w:top w:val="single" w:sz="4" w:space="0" w:color="auto"/>
              <w:left w:val="single" w:sz="4" w:space="0" w:color="auto"/>
              <w:bottom w:val="single" w:sz="4" w:space="0" w:color="auto"/>
              <w:right w:val="single" w:sz="4" w:space="0" w:color="auto"/>
            </w:tcBorders>
            <w:tcPrChange w:id="166" w:author="Amy TAO" w:date="2022-04-23T02:49:00Z">
              <w:tcPr>
                <w:tcW w:w="2758" w:type="pct"/>
                <w:gridSpan w:val="2"/>
                <w:tcBorders>
                  <w:top w:val="single" w:sz="4" w:space="0" w:color="auto"/>
                  <w:left w:val="single" w:sz="4" w:space="0" w:color="auto"/>
                  <w:bottom w:val="single" w:sz="4" w:space="0" w:color="auto"/>
                  <w:right w:val="single" w:sz="4" w:space="0" w:color="auto"/>
                </w:tcBorders>
              </w:tcPr>
            </w:tcPrChange>
          </w:tcPr>
          <w:p w14:paraId="1ECFC2BF" w14:textId="77777777" w:rsidR="00A85D8A" w:rsidRPr="00614B7A" w:rsidRDefault="00A85D8A" w:rsidP="00BE3F9E">
            <w:pPr>
              <w:pStyle w:val="TAL"/>
              <w:rPr>
                <w:szCs w:val="18"/>
              </w:rPr>
            </w:pPr>
            <w:r w:rsidRPr="00614B7A">
              <w:t>All supported FR1 Bands for operation with shared spectrum channel access</w:t>
            </w:r>
          </w:p>
        </w:tc>
      </w:tr>
      <w:tr w:rsidR="00A85D8A" w:rsidRPr="00614B7A" w14:paraId="626D4B06" w14:textId="77777777" w:rsidTr="00A73A27">
        <w:trPr>
          <w:gridAfter w:val="1"/>
          <w:wAfter w:w="7" w:type="pct"/>
          <w:cantSplit/>
          <w:trHeight w:val="173"/>
          <w:trPrChange w:id="167"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shd w:val="clear" w:color="auto" w:fill="auto"/>
            <w:tcPrChange w:id="168" w:author="Amy TAO" w:date="2022-04-23T02:49:00Z">
              <w:tcPr>
                <w:tcW w:w="25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064E189" w14:textId="77777777" w:rsidR="00A85D8A" w:rsidRPr="00614B7A" w:rsidRDefault="00A85D8A" w:rsidP="00BE3F9E">
            <w:pPr>
              <w:keepNext/>
              <w:keepLines/>
              <w:spacing w:after="0"/>
              <w:rPr>
                <w:rFonts w:ascii="Arial" w:eastAsia="SimSun" w:hAnsi="Arial"/>
                <w:sz w:val="18"/>
                <w:szCs w:val="18"/>
                <w:lang w:val="en-US" w:eastAsia="zh-CN"/>
              </w:rPr>
            </w:pPr>
            <w:r w:rsidRPr="00614B7A">
              <w:rPr>
                <w:rFonts w:ascii="Arial" w:eastAsia="SimSun" w:hAnsi="Arial" w:hint="eastAsia"/>
                <w:sz w:val="18"/>
                <w:szCs w:val="18"/>
                <w:lang w:val="en-US" w:eastAsia="zh-CN"/>
              </w:rPr>
              <w:t>D0</w:t>
            </w:r>
            <w:r w:rsidRPr="00614B7A">
              <w:rPr>
                <w:rFonts w:ascii="Arial" w:eastAsia="SimSun" w:hAnsi="Arial"/>
                <w:sz w:val="18"/>
                <w:szCs w:val="18"/>
                <w:lang w:val="en-US" w:eastAsia="zh-CN"/>
              </w:rPr>
              <w:t>19</w:t>
            </w:r>
          </w:p>
        </w:tc>
        <w:tc>
          <w:tcPr>
            <w:tcW w:w="2077" w:type="pct"/>
            <w:tcBorders>
              <w:top w:val="single" w:sz="4" w:space="0" w:color="auto"/>
              <w:left w:val="single" w:sz="4" w:space="0" w:color="auto"/>
              <w:bottom w:val="single" w:sz="4" w:space="0" w:color="auto"/>
              <w:right w:val="single" w:sz="4" w:space="0" w:color="auto"/>
            </w:tcBorders>
            <w:shd w:val="clear" w:color="auto" w:fill="auto"/>
            <w:tcPrChange w:id="169" w:author="Amy TAO" w:date="2022-04-23T02:49:00Z">
              <w:tcPr>
                <w:tcW w:w="1982"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92D3B87" w14:textId="77777777" w:rsidR="00A85D8A" w:rsidRPr="00614B7A" w:rsidRDefault="00A85D8A" w:rsidP="00BE3F9E">
            <w:pPr>
              <w:keepNext/>
              <w:keepLines/>
              <w:spacing w:after="0"/>
              <w:rPr>
                <w:rFonts w:ascii="Arial" w:eastAsia="SimSun" w:hAnsi="Arial" w:cs="Arial"/>
                <w:b/>
                <w:bCs/>
                <w:sz w:val="18"/>
                <w:lang w:val="en-US" w:eastAsia="zh-CN"/>
              </w:rPr>
            </w:pPr>
            <w:r w:rsidRPr="00614B7A">
              <w:rPr>
                <w:rFonts w:ascii="Arial" w:eastAsia="SimSun" w:hAnsi="Arial" w:cs="Arial"/>
                <w:sz w:val="18"/>
                <w:lang w:val="en-US" w:eastAsia="zh-CN"/>
              </w:rPr>
              <w:t xml:space="preserve">{34, </w:t>
            </w:r>
            <w:r w:rsidRPr="00614B7A">
              <w:rPr>
                <w:rFonts w:ascii="Arial" w:eastAsia="SimSun" w:hAnsi="Arial" w:cs="Arial" w:hint="eastAsia"/>
                <w:sz w:val="18"/>
                <w:lang w:val="en-US" w:eastAsia="zh-CN"/>
              </w:rPr>
              <w:t>38,</w:t>
            </w:r>
            <w:r w:rsidRPr="00614B7A">
              <w:rPr>
                <w:rFonts w:ascii="Arial" w:eastAsia="SimSun" w:hAnsi="Arial" w:cs="Arial"/>
                <w:sz w:val="18"/>
                <w:lang w:val="en-US" w:eastAsia="zh-CN"/>
              </w:rPr>
              <w:t xml:space="preserve"> 39, </w:t>
            </w:r>
            <w:r w:rsidRPr="00614B7A">
              <w:rPr>
                <w:rFonts w:ascii="Arial" w:eastAsia="SimSun" w:hAnsi="Arial" w:cs="Arial" w:hint="eastAsia"/>
                <w:sz w:val="18"/>
                <w:lang w:val="en-US" w:eastAsia="zh-CN"/>
              </w:rPr>
              <w:t>48,</w:t>
            </w:r>
            <w:r w:rsidRPr="00614B7A">
              <w:rPr>
                <w:rFonts w:ascii="Arial" w:eastAsia="SimSun" w:hAnsi="Arial" w:cs="Arial"/>
                <w:sz w:val="18"/>
                <w:lang w:val="en-US" w:eastAsia="zh-CN"/>
              </w:rPr>
              <w:t xml:space="preserve"> </w:t>
            </w:r>
            <w:r w:rsidRPr="00614B7A">
              <w:rPr>
                <w:rFonts w:ascii="Arial" w:eastAsia="SimSun" w:hAnsi="Arial" w:cs="Arial" w:hint="eastAsia"/>
                <w:sz w:val="18"/>
                <w:lang w:val="en-US" w:eastAsia="zh-CN"/>
              </w:rPr>
              <w:t>90</w:t>
            </w:r>
            <w:r w:rsidRPr="00614B7A">
              <w:rPr>
                <w:rFonts w:ascii="Arial" w:eastAsia="SimSun" w:hAnsi="Arial" w:cs="Arial"/>
                <w:sz w:val="18"/>
                <w:lang w:val="en-US" w:eastAsia="zh-CN"/>
              </w:rPr>
              <w:t>}</w:t>
            </w:r>
            <w:r w:rsidRPr="00614B7A">
              <w:rPr>
                <w:rFonts w:ascii="Arial" w:eastAsia="SimSun" w:hAnsi="Arial" w:cs="Arial" w:hint="eastAsia"/>
                <w:sz w:val="18"/>
                <w:lang w:val="en-US" w:eastAsia="zh-CN"/>
              </w:rPr>
              <w:t xml:space="preserve"> AND 10MHz</w:t>
            </w:r>
          </w:p>
        </w:tc>
        <w:tc>
          <w:tcPr>
            <w:tcW w:w="2562" w:type="pct"/>
            <w:gridSpan w:val="2"/>
            <w:tcBorders>
              <w:top w:val="single" w:sz="4" w:space="0" w:color="auto"/>
              <w:left w:val="single" w:sz="4" w:space="0" w:color="auto"/>
              <w:bottom w:val="single" w:sz="4" w:space="0" w:color="auto"/>
              <w:right w:val="single" w:sz="4" w:space="0" w:color="auto"/>
            </w:tcBorders>
            <w:shd w:val="clear" w:color="auto" w:fill="auto"/>
            <w:tcPrChange w:id="170" w:author="Amy TAO" w:date="2022-04-23T02:49:00Z">
              <w:tcPr>
                <w:tcW w:w="2761" w:type="pct"/>
                <w:tcBorders>
                  <w:top w:val="single" w:sz="4" w:space="0" w:color="auto"/>
                  <w:left w:val="single" w:sz="4" w:space="0" w:color="auto"/>
                  <w:bottom w:val="single" w:sz="4" w:space="0" w:color="auto"/>
                  <w:right w:val="single" w:sz="4" w:space="0" w:color="auto"/>
                </w:tcBorders>
                <w:shd w:val="clear" w:color="auto" w:fill="auto"/>
              </w:tcPr>
            </w:tcPrChange>
          </w:tcPr>
          <w:p w14:paraId="0751A681" w14:textId="77777777" w:rsidR="00A85D8A" w:rsidRPr="00614B7A" w:rsidRDefault="00A85D8A" w:rsidP="00BE3F9E">
            <w:pPr>
              <w:keepNext/>
              <w:keepLines/>
              <w:spacing w:after="0"/>
              <w:rPr>
                <w:rFonts w:ascii="Arial" w:eastAsia="SimSun" w:hAnsi="Arial"/>
                <w:sz w:val="18"/>
                <w:lang w:val="en-US" w:eastAsia="zh-CN"/>
              </w:rPr>
            </w:pPr>
            <w:r w:rsidRPr="00614B7A">
              <w:rPr>
                <w:rFonts w:ascii="Arial" w:eastAsia="SimSun" w:hAnsi="Arial" w:hint="eastAsia"/>
                <w:sz w:val="18"/>
                <w:lang w:val="en-US" w:eastAsia="zh-CN"/>
              </w:rPr>
              <w:t xml:space="preserve">TDD FR1 bands among </w:t>
            </w:r>
            <w:r w:rsidRPr="00614B7A">
              <w:rPr>
                <w:rFonts w:ascii="Arial" w:eastAsia="SimSun" w:hAnsi="Arial"/>
                <w:sz w:val="18"/>
                <w:lang w:val="en-US" w:eastAsia="zh-CN"/>
              </w:rPr>
              <w:t xml:space="preserve">n34, </w:t>
            </w:r>
            <w:r w:rsidRPr="00614B7A">
              <w:rPr>
                <w:rFonts w:ascii="Arial" w:eastAsia="SimSun" w:hAnsi="Arial" w:hint="eastAsia"/>
                <w:sz w:val="18"/>
                <w:lang w:val="en-US" w:eastAsia="zh-CN"/>
              </w:rPr>
              <w:t xml:space="preserve">n38, </w:t>
            </w:r>
            <w:r w:rsidRPr="00614B7A">
              <w:rPr>
                <w:rFonts w:ascii="Arial" w:eastAsia="SimSun" w:hAnsi="Arial"/>
                <w:sz w:val="18"/>
                <w:lang w:val="en-US" w:eastAsia="zh-CN"/>
              </w:rPr>
              <w:t xml:space="preserve">n39, </w:t>
            </w:r>
            <w:r w:rsidRPr="00614B7A">
              <w:rPr>
                <w:rFonts w:ascii="Arial" w:eastAsia="SimSun" w:hAnsi="Arial" w:hint="eastAsia"/>
                <w:sz w:val="18"/>
                <w:lang w:val="en-US" w:eastAsia="zh-CN"/>
              </w:rPr>
              <w:t>n48, n90 supporting 10MHz UE Channel BW</w:t>
            </w:r>
          </w:p>
        </w:tc>
      </w:tr>
      <w:tr w:rsidR="00A85D8A" w:rsidRPr="00614B7A" w14:paraId="68CC1CB1" w14:textId="77777777" w:rsidTr="00A73A27">
        <w:trPr>
          <w:cantSplit/>
          <w:trHeight w:val="173"/>
          <w:trPrChange w:id="171" w:author="Amy TAO" w:date="2022-04-23T02:49:00Z">
            <w:trPr>
              <w:cantSplit/>
              <w:trHeight w:val="173"/>
            </w:trPr>
          </w:trPrChange>
        </w:trPr>
        <w:tc>
          <w:tcPr>
            <w:tcW w:w="5000" w:type="pct"/>
            <w:gridSpan w:val="5"/>
            <w:tcBorders>
              <w:top w:val="single" w:sz="4" w:space="0" w:color="auto"/>
              <w:left w:val="single" w:sz="4" w:space="0" w:color="auto"/>
              <w:bottom w:val="single" w:sz="4" w:space="0" w:color="auto"/>
              <w:right w:val="single" w:sz="4" w:space="0" w:color="auto"/>
            </w:tcBorders>
            <w:hideMark/>
            <w:tcPrChange w:id="172" w:author="Amy TAO" w:date="2022-04-23T02:49:00Z">
              <w:tcPr>
                <w:tcW w:w="4993" w:type="pct"/>
                <w:gridSpan w:val="5"/>
                <w:tcBorders>
                  <w:top w:val="single" w:sz="4" w:space="0" w:color="auto"/>
                  <w:left w:val="single" w:sz="4" w:space="0" w:color="auto"/>
                  <w:bottom w:val="single" w:sz="4" w:space="0" w:color="auto"/>
                  <w:right w:val="single" w:sz="4" w:space="0" w:color="auto"/>
                </w:tcBorders>
                <w:hideMark/>
              </w:tcPr>
            </w:tcPrChange>
          </w:tcPr>
          <w:p w14:paraId="15E40CCF" w14:textId="77777777" w:rsidR="00A85D8A" w:rsidRPr="00614B7A" w:rsidRDefault="00A85D8A" w:rsidP="00BE3F9E">
            <w:pPr>
              <w:pStyle w:val="TAN"/>
              <w:rPr>
                <w:szCs w:val="18"/>
              </w:rPr>
            </w:pPr>
            <w:r w:rsidRPr="00614B7A">
              <w:t>NOTE 1:</w:t>
            </w:r>
            <w:r w:rsidRPr="00614B7A">
              <w:tab/>
              <w:t>Band Selection is based on set theory. For each feature, item number shall correspond to the Band number. The result is the set of bands for which the test shall be conducted. The following operators are used:</w:t>
            </w:r>
            <w:r w:rsidRPr="00614B7A">
              <w:br/>
            </w:r>
            <w:r w:rsidRPr="00614B7A">
              <w:tab/>
            </w:r>
            <w:r w:rsidRPr="00614B7A">
              <w:tab/>
              <w:t>AND:</w:t>
            </w:r>
            <w:r w:rsidRPr="00614B7A">
              <w:tab/>
              <w:t xml:space="preserve">Set intersection ( </w:t>
            </w:r>
            <w:r w:rsidRPr="00614B7A">
              <w:rPr>
                <w:noProof/>
                <w:lang w:val="en-US" w:eastAsia="zh-TW"/>
              </w:rPr>
              <w:drawing>
                <wp:inline distT="0" distB="0" distL="0" distR="0" wp14:anchorId="797594AE" wp14:editId="2ED5C402">
                  <wp:extent cx="120650" cy="120650"/>
                  <wp:effectExtent l="0" t="0" r="12700" b="12700"/>
                  <wp:docPr id="1" name="Picture 1"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614B7A">
              <w:t xml:space="preserve"> ). {1,2} AND {2,3} = {2}</w:t>
            </w:r>
            <w:r w:rsidRPr="00614B7A">
              <w:br/>
            </w:r>
            <w:r w:rsidRPr="00614B7A">
              <w:tab/>
            </w:r>
            <w:r w:rsidRPr="00614B7A">
              <w:tab/>
              <w:t>OR:</w:t>
            </w:r>
            <w:r w:rsidRPr="00614B7A">
              <w:tab/>
              <w:t xml:space="preserve">Set union ( </w:t>
            </w:r>
            <w:r w:rsidRPr="00614B7A">
              <w:rPr>
                <w:noProof/>
                <w:lang w:val="en-US" w:eastAsia="zh-TW"/>
              </w:rPr>
              <w:drawing>
                <wp:inline distT="0" distB="0" distL="0" distR="0" wp14:anchorId="59CD50AC" wp14:editId="349CCF6B">
                  <wp:extent cx="120650" cy="120650"/>
                  <wp:effectExtent l="0" t="0" r="12700" b="12700"/>
                  <wp:docPr id="2" name="Picture 2"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614B7A">
              <w:t xml:space="preserve"> ). {1,2} OR {2,3} = {1,2,3}</w:t>
            </w:r>
            <w:r w:rsidRPr="00614B7A">
              <w:br/>
            </w:r>
            <w:r w:rsidRPr="00614B7A">
              <w:tab/>
            </w:r>
            <w:r w:rsidRPr="00614B7A">
              <w:tab/>
              <w:t>NOT:</w:t>
            </w:r>
            <w:r w:rsidRPr="00614B7A">
              <w:tab/>
              <w:t>Set complement (\), full set being all bands. NOT{1} = {2 ...256}</w:t>
            </w:r>
            <w:r w:rsidRPr="00614B7A">
              <w:br/>
            </w:r>
            <w:r w:rsidRPr="00614B7A">
              <w:tab/>
            </w:r>
            <w:r w:rsidRPr="00614B7A">
              <w:tab/>
              <w:t>Also note that this is set without repetitions so {1} AND {1} = {1}</w:t>
            </w:r>
            <w:r w:rsidRPr="00614B7A">
              <w:br/>
            </w:r>
            <w:r w:rsidRPr="00614B7A">
              <w:tab/>
              <w:t>The following basic sets are used:</w:t>
            </w:r>
            <w:r w:rsidRPr="00614B7A">
              <w:br/>
            </w:r>
            <w:r w:rsidRPr="00614B7A">
              <w:tab/>
            </w:r>
            <w:r w:rsidRPr="00614B7A">
              <w:tab/>
              <w:t>{1,2}:</w:t>
            </w:r>
            <w:r w:rsidRPr="00614B7A">
              <w:tab/>
            </w:r>
            <w:r w:rsidRPr="00614B7A">
              <w:tab/>
            </w:r>
            <w:r w:rsidRPr="00614B7A">
              <w:tab/>
            </w:r>
            <w:r w:rsidRPr="00614B7A">
              <w:tab/>
              <w:t>Explicitly given band set</w:t>
            </w:r>
            <w:r w:rsidRPr="00614B7A">
              <w:br/>
            </w:r>
            <w:r w:rsidRPr="00614B7A">
              <w:tab/>
            </w:r>
            <w:r w:rsidRPr="00614B7A">
              <w:tab/>
              <w:t>10MHz:</w:t>
            </w:r>
            <w:r w:rsidRPr="00614B7A">
              <w:tab/>
            </w:r>
            <w:r w:rsidRPr="00614B7A">
              <w:tab/>
            </w:r>
            <w:r w:rsidRPr="00614B7A">
              <w:tab/>
              <w:t>All bands supporting 10 MHz</w:t>
            </w:r>
          </w:p>
        </w:tc>
      </w:tr>
    </w:tbl>
    <w:p w14:paraId="44A5D9C1" w14:textId="77777777" w:rsidR="00A85D8A" w:rsidRPr="00614B7A" w:rsidRDefault="00A85D8A" w:rsidP="00A85D8A">
      <w:pPr>
        <w:rPr>
          <w:lang w:eastAsia="x-none"/>
        </w:rPr>
      </w:pPr>
    </w:p>
    <w:p w14:paraId="299F969C" w14:textId="77777777" w:rsidR="00A85D8A" w:rsidRPr="00614B7A" w:rsidRDefault="00A85D8A" w:rsidP="00A85D8A">
      <w:pPr>
        <w:pStyle w:val="TH"/>
      </w:pPr>
      <w:r w:rsidRPr="00614B7A">
        <w:lastRenderedPageBreak/>
        <w:t>Table 4.0-3: Tested CA</w:t>
      </w:r>
      <w:r w:rsidRPr="00614B7A">
        <w:rPr>
          <w:rFonts w:eastAsia="SimSun"/>
          <w:lang w:eastAsia="zh-CN"/>
        </w:rPr>
        <w:t>/DC</w:t>
      </w:r>
      <w:r w:rsidRPr="00614B7A">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3" w:author="Amy TAO" w:date="2022-04-23T02:49:00Z">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6"/>
        <w:gridCol w:w="4569"/>
        <w:gridCol w:w="8"/>
        <w:gridCol w:w="3966"/>
        <w:gridCol w:w="10"/>
        <w:tblGridChange w:id="174">
          <w:tblGrid>
            <w:gridCol w:w="1076"/>
            <w:gridCol w:w="4569"/>
            <w:gridCol w:w="8"/>
            <w:gridCol w:w="3966"/>
            <w:gridCol w:w="10"/>
          </w:tblGrid>
        </w:tblGridChange>
      </w:tblGrid>
      <w:tr w:rsidR="00A85D8A" w:rsidRPr="00614B7A" w14:paraId="0B093081" w14:textId="77777777" w:rsidTr="00B26CEF">
        <w:trPr>
          <w:gridAfter w:val="1"/>
          <w:wAfter w:w="6" w:type="pct"/>
          <w:cantSplit/>
          <w:trHeight w:val="173"/>
          <w:tblHeader/>
          <w:trPrChange w:id="175" w:author="Amy TAO" w:date="2022-04-23T02:49:00Z">
            <w:trPr>
              <w:gridAfter w:val="1"/>
              <w:wAfter w:w="6" w:type="pct"/>
              <w:cantSplit/>
              <w:trHeight w:val="173"/>
            </w:trPr>
          </w:trPrChange>
        </w:trPr>
        <w:tc>
          <w:tcPr>
            <w:tcW w:w="558" w:type="pct"/>
            <w:tcBorders>
              <w:top w:val="single" w:sz="4" w:space="0" w:color="auto"/>
              <w:left w:val="single" w:sz="4" w:space="0" w:color="auto"/>
              <w:bottom w:val="single" w:sz="4" w:space="0" w:color="auto"/>
              <w:right w:val="single" w:sz="4" w:space="0" w:color="auto"/>
            </w:tcBorders>
            <w:hideMark/>
            <w:tcPrChange w:id="176" w:author="Amy TAO" w:date="2022-04-23T02:49:00Z">
              <w:tcPr>
                <w:tcW w:w="558" w:type="pct"/>
                <w:tcBorders>
                  <w:top w:val="single" w:sz="4" w:space="0" w:color="auto"/>
                  <w:left w:val="single" w:sz="4" w:space="0" w:color="auto"/>
                  <w:bottom w:val="single" w:sz="4" w:space="0" w:color="auto"/>
                  <w:right w:val="single" w:sz="4" w:space="0" w:color="auto"/>
                </w:tcBorders>
                <w:hideMark/>
              </w:tcPr>
            </w:tcPrChange>
          </w:tcPr>
          <w:p w14:paraId="6A619BD0" w14:textId="77777777" w:rsidR="00A85D8A" w:rsidRPr="00614B7A" w:rsidRDefault="00A85D8A" w:rsidP="00BE3F9E">
            <w:pPr>
              <w:pStyle w:val="TAH"/>
            </w:pPr>
            <w:r w:rsidRPr="00614B7A">
              <w:lastRenderedPageBreak/>
              <w:t>Code</w:t>
            </w:r>
          </w:p>
        </w:tc>
        <w:tc>
          <w:tcPr>
            <w:tcW w:w="2373" w:type="pct"/>
            <w:tcBorders>
              <w:top w:val="single" w:sz="4" w:space="0" w:color="auto"/>
              <w:left w:val="single" w:sz="4" w:space="0" w:color="auto"/>
              <w:bottom w:val="single" w:sz="4" w:space="0" w:color="auto"/>
              <w:right w:val="single" w:sz="4" w:space="0" w:color="auto"/>
            </w:tcBorders>
            <w:hideMark/>
            <w:tcPrChange w:id="177" w:author="Amy TAO" w:date="2022-04-23T02:49:00Z">
              <w:tcPr>
                <w:tcW w:w="2373" w:type="pct"/>
                <w:tcBorders>
                  <w:top w:val="single" w:sz="4" w:space="0" w:color="auto"/>
                  <w:left w:val="single" w:sz="4" w:space="0" w:color="auto"/>
                  <w:bottom w:val="single" w:sz="4" w:space="0" w:color="auto"/>
                  <w:right w:val="single" w:sz="4" w:space="0" w:color="auto"/>
                </w:tcBorders>
                <w:hideMark/>
              </w:tcPr>
            </w:tcPrChange>
          </w:tcPr>
          <w:p w14:paraId="3DA35CCB" w14:textId="77777777" w:rsidR="00A85D8A" w:rsidRPr="00614B7A" w:rsidRDefault="00A85D8A" w:rsidP="00BE3F9E">
            <w:pPr>
              <w:pStyle w:val="TAH"/>
            </w:pPr>
            <w:r w:rsidRPr="00614B7A">
              <w:t>Tested CA/DC Configuration Selection Criteria</w:t>
            </w:r>
          </w:p>
        </w:tc>
        <w:tc>
          <w:tcPr>
            <w:tcW w:w="2063" w:type="pct"/>
            <w:gridSpan w:val="2"/>
            <w:tcBorders>
              <w:top w:val="single" w:sz="4" w:space="0" w:color="auto"/>
              <w:left w:val="single" w:sz="4" w:space="0" w:color="auto"/>
              <w:bottom w:val="single" w:sz="4" w:space="0" w:color="auto"/>
              <w:right w:val="single" w:sz="4" w:space="0" w:color="auto"/>
            </w:tcBorders>
            <w:hideMark/>
            <w:tcPrChange w:id="178" w:author="Amy TAO" w:date="2022-04-23T02:49:00Z">
              <w:tcPr>
                <w:tcW w:w="2063" w:type="pct"/>
                <w:gridSpan w:val="2"/>
                <w:tcBorders>
                  <w:top w:val="single" w:sz="4" w:space="0" w:color="auto"/>
                  <w:left w:val="single" w:sz="4" w:space="0" w:color="auto"/>
                  <w:bottom w:val="single" w:sz="4" w:space="0" w:color="auto"/>
                  <w:right w:val="single" w:sz="4" w:space="0" w:color="auto"/>
                </w:tcBorders>
                <w:hideMark/>
              </w:tcPr>
            </w:tcPrChange>
          </w:tcPr>
          <w:p w14:paraId="3F2BB69B" w14:textId="77777777" w:rsidR="00A85D8A" w:rsidRPr="00614B7A" w:rsidRDefault="00A85D8A" w:rsidP="00BE3F9E">
            <w:pPr>
              <w:pStyle w:val="TAH"/>
            </w:pPr>
            <w:r w:rsidRPr="00614B7A">
              <w:t>Comment</w:t>
            </w:r>
          </w:p>
        </w:tc>
      </w:tr>
      <w:tr w:rsidR="00A85D8A" w:rsidRPr="00614B7A" w14:paraId="2BF3E78D"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A967052" w14:textId="77777777" w:rsidR="00A85D8A" w:rsidRPr="00614B7A" w:rsidRDefault="00A85D8A" w:rsidP="00BE3F9E">
            <w:pPr>
              <w:pStyle w:val="TAL"/>
            </w:pPr>
            <w:r w:rsidRPr="00614B7A">
              <w:t>E001</w:t>
            </w:r>
          </w:p>
        </w:tc>
        <w:tc>
          <w:tcPr>
            <w:tcW w:w="2373" w:type="pct"/>
            <w:tcBorders>
              <w:top w:val="single" w:sz="4" w:space="0" w:color="auto"/>
              <w:left w:val="single" w:sz="4" w:space="0" w:color="auto"/>
              <w:bottom w:val="single" w:sz="4" w:space="0" w:color="auto"/>
              <w:right w:val="single" w:sz="4" w:space="0" w:color="auto"/>
            </w:tcBorders>
            <w:hideMark/>
          </w:tcPr>
          <w:p w14:paraId="785FE11D" w14:textId="77777777" w:rsidR="00A85D8A" w:rsidRPr="00614B7A" w:rsidRDefault="00A85D8A" w:rsidP="00BE3F9E">
            <w:pPr>
              <w:pStyle w:val="TAL"/>
            </w:pPr>
            <w:r w:rsidRPr="00614B7A">
              <w:rPr>
                <w:szCs w:val="18"/>
              </w:rPr>
              <w:t>DL_2CC(A.4.3.2A.2.1-3) AND A.4.3.2B.2.0-1/1 AND NOT UL(A.4.3.2A.2.1-2)</w:t>
            </w:r>
          </w:p>
        </w:tc>
        <w:tc>
          <w:tcPr>
            <w:tcW w:w="2063" w:type="pct"/>
            <w:gridSpan w:val="2"/>
            <w:tcBorders>
              <w:top w:val="single" w:sz="4" w:space="0" w:color="auto"/>
              <w:left w:val="single" w:sz="4" w:space="0" w:color="auto"/>
              <w:bottom w:val="single" w:sz="4" w:space="0" w:color="auto"/>
              <w:right w:val="single" w:sz="4" w:space="0" w:color="auto"/>
            </w:tcBorders>
            <w:hideMark/>
          </w:tcPr>
          <w:p w14:paraId="114C01F6" w14:textId="77777777" w:rsidR="00A85D8A" w:rsidRPr="00614B7A" w:rsidRDefault="00A85D8A" w:rsidP="00BE3F9E">
            <w:pPr>
              <w:pStyle w:val="TAL"/>
            </w:pPr>
            <w:r w:rsidRPr="00614B7A">
              <w:rPr>
                <w:szCs w:val="18"/>
              </w:rPr>
              <w:t>All supported intra-band contiguous CA Configurations with 2 carriers in DL but no CA in UL</w:t>
            </w:r>
          </w:p>
        </w:tc>
      </w:tr>
      <w:tr w:rsidR="00A85D8A" w:rsidRPr="00614B7A" w14:paraId="6164B90B"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706D401" w14:textId="77777777" w:rsidR="00A85D8A" w:rsidRPr="00614B7A" w:rsidRDefault="00A85D8A" w:rsidP="00BE3F9E">
            <w:pPr>
              <w:pStyle w:val="TAL"/>
            </w:pPr>
            <w:r w:rsidRPr="00614B7A">
              <w:rPr>
                <w:rFonts w:eastAsia="SimSun"/>
                <w:szCs w:val="18"/>
              </w:rPr>
              <w:t>E</w:t>
            </w:r>
            <w:r w:rsidRPr="00614B7A">
              <w:rPr>
                <w:szCs w:val="18"/>
              </w:rPr>
              <w:t>00</w:t>
            </w:r>
            <w:r w:rsidRPr="00614B7A">
              <w:rPr>
                <w:rFonts w:eastAsia="SimSun"/>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6C0004A6" w14:textId="77777777" w:rsidR="00A85D8A" w:rsidRPr="00614B7A" w:rsidRDefault="00A85D8A" w:rsidP="00BE3F9E">
            <w:pPr>
              <w:pStyle w:val="TAL"/>
              <w:rPr>
                <w:szCs w:val="18"/>
              </w:rPr>
            </w:pPr>
            <w:r w:rsidRPr="00614B7A">
              <w:rPr>
                <w:szCs w:val="18"/>
              </w:rPr>
              <w:t>DL_2CC(A.4.3.2A.</w:t>
            </w:r>
            <w:r w:rsidRPr="00614B7A">
              <w:rPr>
                <w:rFonts w:eastAsia="SimSun"/>
                <w:szCs w:val="18"/>
              </w:rPr>
              <w:t>4</w:t>
            </w:r>
            <w:r w:rsidRPr="00614B7A">
              <w:rPr>
                <w:szCs w:val="18"/>
              </w:rPr>
              <w:t>.1-</w:t>
            </w:r>
            <w:r w:rsidRPr="00614B7A">
              <w:rPr>
                <w:rFonts w:eastAsia="SimSun"/>
                <w:szCs w:val="18"/>
              </w:rPr>
              <w:t>3)</w:t>
            </w:r>
            <w:r w:rsidRPr="00614B7A">
              <w:rPr>
                <w:szCs w:val="18"/>
              </w:rPr>
              <w:t xml:space="preserve"> AND A.4.3.2B.2.0-1/1 AND NOT UL(A.4.3.2A.</w:t>
            </w:r>
            <w:r w:rsidRPr="00614B7A">
              <w:rPr>
                <w:rFonts w:eastAsia="SimSun"/>
                <w:szCs w:val="18"/>
              </w:rPr>
              <w:t>4</w:t>
            </w:r>
            <w:r w:rsidRPr="00614B7A">
              <w:rPr>
                <w:szCs w:val="18"/>
              </w:rPr>
              <w:t>.1-</w:t>
            </w:r>
            <w:r w:rsidRPr="00614B7A">
              <w:rPr>
                <w:rFonts w:eastAsia="SimSun"/>
                <w:szCs w:val="18"/>
              </w:rPr>
              <w:t>2</w:t>
            </w:r>
            <w:r w:rsidRPr="00614B7A">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57BF4FC9" w14:textId="77777777" w:rsidR="00A85D8A" w:rsidRPr="00614B7A" w:rsidRDefault="00A85D8A" w:rsidP="00BE3F9E">
            <w:pPr>
              <w:pStyle w:val="TAL"/>
              <w:rPr>
                <w:szCs w:val="18"/>
              </w:rPr>
            </w:pPr>
            <w:r w:rsidRPr="00614B7A">
              <w:rPr>
                <w:szCs w:val="18"/>
              </w:rPr>
              <w:t>All supported int</w:t>
            </w:r>
            <w:r w:rsidRPr="00614B7A">
              <w:rPr>
                <w:rFonts w:eastAsia="SimSun"/>
                <w:szCs w:val="18"/>
              </w:rPr>
              <w:t>er</w:t>
            </w:r>
            <w:r w:rsidRPr="00614B7A">
              <w:rPr>
                <w:szCs w:val="18"/>
              </w:rPr>
              <w:t>-band CA Configurations with 2 carriers in DL but no CA in UL</w:t>
            </w:r>
          </w:p>
        </w:tc>
      </w:tr>
      <w:tr w:rsidR="00A85D8A" w:rsidRPr="00614B7A" w14:paraId="3CC11232"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01BD1D4" w14:textId="77777777" w:rsidR="00A85D8A" w:rsidRPr="00614B7A" w:rsidRDefault="00A85D8A" w:rsidP="00BE3F9E">
            <w:pPr>
              <w:pStyle w:val="TAL"/>
              <w:rPr>
                <w:rFonts w:eastAsia="SimSun"/>
                <w:szCs w:val="18"/>
              </w:rPr>
            </w:pPr>
            <w:r w:rsidRPr="00614B7A">
              <w:rPr>
                <w:rFonts w:eastAsia="SimSun"/>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764DB55D" w14:textId="77777777" w:rsidR="00A85D8A" w:rsidRPr="00614B7A" w:rsidRDefault="00A85D8A" w:rsidP="00BE3F9E">
            <w:pPr>
              <w:pStyle w:val="TAL"/>
              <w:rPr>
                <w:szCs w:val="18"/>
              </w:rPr>
            </w:pPr>
            <w:r w:rsidRPr="00614B7A">
              <w:rPr>
                <w:szCs w:val="18"/>
              </w:rPr>
              <w:t>UL_2CC(A.4.3.2B.2.1-2)</w:t>
            </w:r>
            <w:r w:rsidRPr="00614B7A">
              <w:rPr>
                <w:rFonts w:eastAsia="SimSun"/>
                <w:szCs w:val="18"/>
                <w:lang w:eastAsia="zh-CN"/>
              </w:rPr>
              <w:t xml:space="preserve"> </w:t>
            </w:r>
            <w:r w:rsidRPr="00614B7A">
              <w:t>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1E339AA9" w14:textId="77777777" w:rsidR="00A85D8A" w:rsidRPr="00614B7A" w:rsidRDefault="00A85D8A" w:rsidP="00BE3F9E">
            <w:pPr>
              <w:pStyle w:val="TAL"/>
              <w:rPr>
                <w:szCs w:val="18"/>
              </w:rPr>
            </w:pPr>
            <w:r w:rsidRPr="00614B7A">
              <w:rPr>
                <w:szCs w:val="18"/>
              </w:rPr>
              <w:t>All supported</w:t>
            </w:r>
            <w:r w:rsidRPr="00614B7A">
              <w:t xml:space="preserve"> </w:t>
            </w:r>
            <w:r w:rsidRPr="00614B7A">
              <w:rPr>
                <w:szCs w:val="18"/>
              </w:rPr>
              <w:t>Intra-band contiguous EN-DC configurations in FR1 (2UL CCs)</w:t>
            </w:r>
          </w:p>
        </w:tc>
      </w:tr>
      <w:tr w:rsidR="00A85D8A" w:rsidRPr="00614B7A" w14:paraId="11BD907B"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5E3E8F8" w14:textId="77777777" w:rsidR="00A85D8A" w:rsidRPr="00614B7A" w:rsidRDefault="00A85D8A" w:rsidP="00BE3F9E">
            <w:pPr>
              <w:pStyle w:val="TAL"/>
              <w:rPr>
                <w:rFonts w:eastAsia="SimSun"/>
                <w:szCs w:val="18"/>
                <w:lang w:eastAsia="zh-CN"/>
              </w:rPr>
            </w:pPr>
            <w:r w:rsidRPr="00614B7A">
              <w:rPr>
                <w:rFonts w:eastAsia="SimSun"/>
                <w:szCs w:val="18"/>
              </w:rPr>
              <w:t>E003</w:t>
            </w:r>
            <w:r w:rsidRPr="00614B7A">
              <w:rPr>
                <w:rFonts w:eastAsia="SimSun"/>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236D6603" w14:textId="77777777" w:rsidR="00A85D8A" w:rsidRPr="00614B7A" w:rsidRDefault="00A85D8A" w:rsidP="00BE3F9E">
            <w:pPr>
              <w:pStyle w:val="TAL"/>
              <w:rPr>
                <w:szCs w:val="18"/>
              </w:rPr>
            </w:pPr>
            <w:r w:rsidRPr="00614B7A">
              <w:rPr>
                <w:szCs w:val="18"/>
              </w:rPr>
              <w:t>DL_2CC(A.4.3.2B.2.1-2)</w:t>
            </w:r>
            <w:r w:rsidRPr="00614B7A">
              <w:rPr>
                <w:rFonts w:eastAsia="SimSun"/>
                <w:szCs w:val="18"/>
                <w:lang w:eastAsia="zh-CN"/>
              </w:rPr>
              <w:t xml:space="preserve"> </w:t>
            </w:r>
            <w:r w:rsidRPr="00614B7A">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36EF347E" w14:textId="77777777" w:rsidR="00A85D8A" w:rsidRPr="00614B7A" w:rsidRDefault="00A85D8A" w:rsidP="00BE3F9E">
            <w:pPr>
              <w:pStyle w:val="TAL"/>
              <w:rPr>
                <w:szCs w:val="18"/>
              </w:rPr>
            </w:pPr>
            <w:r w:rsidRPr="00614B7A">
              <w:rPr>
                <w:szCs w:val="18"/>
              </w:rPr>
              <w:t>All supported</w:t>
            </w:r>
            <w:r w:rsidRPr="00614B7A">
              <w:t xml:space="preserve"> </w:t>
            </w:r>
            <w:r w:rsidRPr="00614B7A">
              <w:rPr>
                <w:szCs w:val="18"/>
              </w:rPr>
              <w:t>Intra-band contiguous EN-DC configurations in FR1 (2</w:t>
            </w:r>
            <w:r w:rsidRPr="00614B7A">
              <w:rPr>
                <w:rFonts w:eastAsia="SimSun"/>
                <w:szCs w:val="18"/>
                <w:lang w:eastAsia="zh-CN"/>
              </w:rPr>
              <w:t>D</w:t>
            </w:r>
            <w:r w:rsidRPr="00614B7A">
              <w:rPr>
                <w:szCs w:val="18"/>
              </w:rPr>
              <w:t>L CCs)</w:t>
            </w:r>
          </w:p>
        </w:tc>
      </w:tr>
      <w:tr w:rsidR="00A85D8A" w:rsidRPr="00614B7A" w14:paraId="2691D857"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05C75D5" w14:textId="77777777" w:rsidR="00A85D8A" w:rsidRPr="00614B7A" w:rsidRDefault="00A85D8A" w:rsidP="00BE3F9E">
            <w:pPr>
              <w:pStyle w:val="TAL"/>
              <w:rPr>
                <w:rFonts w:eastAsia="SimSun"/>
                <w:szCs w:val="18"/>
              </w:rPr>
            </w:pPr>
            <w:r w:rsidRPr="00614B7A">
              <w:rPr>
                <w:rFonts w:eastAsia="SimSun"/>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66213A3A" w14:textId="77777777" w:rsidR="00A85D8A" w:rsidRPr="00614B7A" w:rsidRDefault="00A85D8A" w:rsidP="00BE3F9E">
            <w:pPr>
              <w:pStyle w:val="TAL"/>
              <w:rPr>
                <w:szCs w:val="18"/>
              </w:rPr>
            </w:pPr>
            <w:r w:rsidRPr="00614B7A">
              <w:rPr>
                <w:szCs w:val="18"/>
              </w:rPr>
              <w:t>UL_2CC(A.4.3.2B.2.2-2)</w:t>
            </w:r>
            <w:r w:rsidRPr="00614B7A">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23C3B8B6" w14:textId="77777777" w:rsidR="00A85D8A" w:rsidRPr="00614B7A" w:rsidRDefault="00A85D8A" w:rsidP="00BE3F9E">
            <w:pPr>
              <w:pStyle w:val="TAL"/>
              <w:rPr>
                <w:szCs w:val="18"/>
              </w:rPr>
            </w:pPr>
            <w:r w:rsidRPr="00614B7A">
              <w:rPr>
                <w:szCs w:val="18"/>
              </w:rPr>
              <w:t xml:space="preserve">All supported </w:t>
            </w:r>
            <w:r w:rsidRPr="00614B7A">
              <w:rPr>
                <w:lang w:eastAsia="fi-FI"/>
              </w:rPr>
              <w:t>Intra-band non-contiguous</w:t>
            </w:r>
            <w:r w:rsidRPr="00614B7A">
              <w:t xml:space="preserve"> EN-DC configurations in FR1 </w:t>
            </w:r>
            <w:r w:rsidRPr="00614B7A">
              <w:rPr>
                <w:szCs w:val="18"/>
              </w:rPr>
              <w:t>(2UL CCs)</w:t>
            </w:r>
          </w:p>
        </w:tc>
      </w:tr>
      <w:tr w:rsidR="00A85D8A" w:rsidRPr="00614B7A" w14:paraId="5C404B00"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4253A40" w14:textId="77777777" w:rsidR="00A85D8A" w:rsidRPr="00614B7A" w:rsidRDefault="00A85D8A" w:rsidP="00BE3F9E">
            <w:pPr>
              <w:pStyle w:val="TAL"/>
              <w:rPr>
                <w:rFonts w:eastAsia="SimSun"/>
                <w:szCs w:val="18"/>
                <w:lang w:eastAsia="zh-CN"/>
              </w:rPr>
            </w:pPr>
            <w:r w:rsidRPr="00614B7A">
              <w:rPr>
                <w:rFonts w:eastAsia="SimSun"/>
                <w:szCs w:val="18"/>
              </w:rPr>
              <w:t>E00</w:t>
            </w:r>
            <w:r w:rsidRPr="00614B7A">
              <w:rPr>
                <w:rFonts w:eastAsia="SimSun"/>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63388F60" w14:textId="77777777" w:rsidR="00A85D8A" w:rsidRPr="00614B7A" w:rsidRDefault="00A85D8A" w:rsidP="00BE3F9E">
            <w:pPr>
              <w:pStyle w:val="TAL"/>
              <w:rPr>
                <w:szCs w:val="18"/>
              </w:rPr>
            </w:pPr>
            <w:r w:rsidRPr="00614B7A">
              <w:rPr>
                <w:szCs w:val="18"/>
              </w:rPr>
              <w:t>DL_2CC(A.4.3.2B.2.2-2)</w:t>
            </w:r>
            <w:r w:rsidRPr="00614B7A">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0BE145D2" w14:textId="77777777" w:rsidR="00A85D8A" w:rsidRPr="00614B7A" w:rsidRDefault="00A85D8A" w:rsidP="00BE3F9E">
            <w:pPr>
              <w:pStyle w:val="TAL"/>
              <w:rPr>
                <w:szCs w:val="18"/>
              </w:rPr>
            </w:pPr>
            <w:r w:rsidRPr="00614B7A">
              <w:rPr>
                <w:szCs w:val="18"/>
              </w:rPr>
              <w:t xml:space="preserve">All supported </w:t>
            </w:r>
            <w:r w:rsidRPr="00614B7A">
              <w:rPr>
                <w:lang w:eastAsia="fi-FI"/>
              </w:rPr>
              <w:t>Intra-band non-contiguous</w:t>
            </w:r>
            <w:r w:rsidRPr="00614B7A">
              <w:t xml:space="preserve"> EN-DC configurations in FR1 </w:t>
            </w:r>
            <w:r w:rsidRPr="00614B7A">
              <w:rPr>
                <w:szCs w:val="18"/>
              </w:rPr>
              <w:t>(2</w:t>
            </w:r>
            <w:r w:rsidRPr="00614B7A">
              <w:rPr>
                <w:rFonts w:eastAsia="SimSun"/>
                <w:szCs w:val="18"/>
                <w:lang w:eastAsia="zh-CN"/>
              </w:rPr>
              <w:t xml:space="preserve">DL </w:t>
            </w:r>
            <w:r w:rsidRPr="00614B7A">
              <w:rPr>
                <w:szCs w:val="18"/>
              </w:rPr>
              <w:t>CCs)</w:t>
            </w:r>
          </w:p>
        </w:tc>
      </w:tr>
      <w:tr w:rsidR="00A85D8A" w:rsidRPr="00614B7A" w14:paraId="0F189ED3"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98A244E" w14:textId="77777777" w:rsidR="00A85D8A" w:rsidRPr="00614B7A" w:rsidRDefault="00A85D8A" w:rsidP="00BE3F9E">
            <w:pPr>
              <w:pStyle w:val="TAL"/>
              <w:rPr>
                <w:rFonts w:eastAsia="SimSun"/>
                <w:szCs w:val="18"/>
                <w:lang w:eastAsia="zh-CN"/>
              </w:rPr>
            </w:pPr>
            <w:r w:rsidRPr="00614B7A">
              <w:rPr>
                <w:rFonts w:eastAsia="SimSun"/>
                <w:szCs w:val="18"/>
              </w:rPr>
              <w:t>E00</w:t>
            </w:r>
            <w:r w:rsidRPr="00614B7A">
              <w:rPr>
                <w:rFonts w:eastAsia="SimSun"/>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339F8DFE" w14:textId="77777777" w:rsidR="00A85D8A" w:rsidRPr="00614B7A" w:rsidRDefault="00A85D8A" w:rsidP="00BE3F9E">
            <w:pPr>
              <w:pStyle w:val="TAL"/>
              <w:rPr>
                <w:szCs w:val="18"/>
              </w:rPr>
            </w:pPr>
            <w:r w:rsidRPr="00614B7A">
              <w:rPr>
                <w:szCs w:val="18"/>
              </w:rPr>
              <w:t>UL_2CC(A.4.3.2B.2.3.1-</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2</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3</w:t>
            </w:r>
            <w:r w:rsidRPr="00614B7A">
              <w:rPr>
                <w:szCs w:val="18"/>
              </w:rPr>
              <w:t>-</w:t>
            </w:r>
            <w:r w:rsidRPr="00614B7A">
              <w:rPr>
                <w:rFonts w:eastAsia="SimSun"/>
                <w:szCs w:val="18"/>
                <w:lang w:eastAsia="zh-CN"/>
              </w:rPr>
              <w:t xml:space="preserve">2 </w:t>
            </w:r>
            <w:r w:rsidRPr="00614B7A">
              <w:rPr>
                <w:rFonts w:eastAsia="SimSun"/>
                <w:lang w:eastAsia="zh-CN"/>
              </w:rPr>
              <w:t xml:space="preserve">OR </w:t>
            </w:r>
            <w:r w:rsidRPr="00614B7A">
              <w:rPr>
                <w:szCs w:val="18"/>
              </w:rPr>
              <w:t>A.4.3.2B.2.3.</w:t>
            </w:r>
            <w:r w:rsidRPr="00614B7A">
              <w:rPr>
                <w:rFonts w:eastAsia="SimSun"/>
                <w:szCs w:val="18"/>
                <w:lang w:eastAsia="zh-CN"/>
              </w:rPr>
              <w:t>4</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5</w:t>
            </w:r>
            <w:r w:rsidRPr="00614B7A">
              <w:rPr>
                <w:szCs w:val="18"/>
              </w:rPr>
              <w:t>-</w:t>
            </w:r>
            <w:r w:rsidRPr="00614B7A">
              <w:rPr>
                <w:rFonts w:eastAsia="SimSun"/>
                <w:szCs w:val="18"/>
                <w:lang w:eastAsia="zh-CN"/>
              </w:rPr>
              <w:t>2</w:t>
            </w:r>
            <w:r w:rsidRPr="00614B7A">
              <w:rPr>
                <w:szCs w:val="18"/>
              </w:rPr>
              <w:t>)</w:t>
            </w:r>
            <w:r w:rsidRPr="00614B7A">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0B1711F5" w14:textId="77777777" w:rsidR="00A85D8A" w:rsidRPr="00614B7A" w:rsidRDefault="00A85D8A" w:rsidP="00BE3F9E">
            <w:pPr>
              <w:pStyle w:val="TAL"/>
              <w:rPr>
                <w:szCs w:val="18"/>
              </w:rPr>
            </w:pPr>
            <w:r w:rsidRPr="00614B7A">
              <w:rPr>
                <w:szCs w:val="18"/>
              </w:rPr>
              <w:t>All supported Inter-band EN-DC configurations within FR1 (2</w:t>
            </w:r>
            <w:r w:rsidRPr="00614B7A">
              <w:rPr>
                <w:rFonts w:eastAsia="SimSun"/>
                <w:szCs w:val="18"/>
                <w:lang w:eastAsia="zh-CN"/>
              </w:rPr>
              <w:t xml:space="preserve">UL </w:t>
            </w:r>
            <w:r w:rsidRPr="00614B7A">
              <w:rPr>
                <w:szCs w:val="18"/>
              </w:rPr>
              <w:t>CCs)</w:t>
            </w:r>
          </w:p>
        </w:tc>
      </w:tr>
      <w:tr w:rsidR="00A85D8A" w:rsidRPr="00614B7A" w14:paraId="16CCE96E"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E91CEAF" w14:textId="77777777" w:rsidR="00A85D8A" w:rsidRPr="00614B7A" w:rsidRDefault="00A85D8A" w:rsidP="00BE3F9E">
            <w:pPr>
              <w:pStyle w:val="TAL"/>
              <w:rPr>
                <w:rFonts w:eastAsia="SimSun"/>
                <w:szCs w:val="18"/>
              </w:rPr>
            </w:pPr>
            <w:r w:rsidRPr="00614B7A">
              <w:rPr>
                <w:rFonts w:eastAsia="SimSun"/>
                <w:szCs w:val="18"/>
              </w:rPr>
              <w:t>E00</w:t>
            </w:r>
            <w:r w:rsidRPr="00614B7A">
              <w:rPr>
                <w:rFonts w:eastAsia="SimSun"/>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7AB2D4BB" w14:textId="77777777" w:rsidR="00A85D8A" w:rsidRPr="00614B7A" w:rsidRDefault="00A85D8A" w:rsidP="00BE3F9E">
            <w:pPr>
              <w:pStyle w:val="TAL"/>
              <w:rPr>
                <w:szCs w:val="18"/>
              </w:rPr>
            </w:pPr>
            <w:r w:rsidRPr="00614B7A">
              <w:rPr>
                <w:szCs w:val="18"/>
              </w:rPr>
              <w:t>DL_2CC(A.4.3.2B.2.3.1-2)</w:t>
            </w:r>
            <w:r w:rsidRPr="00614B7A">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3997FCE0" w14:textId="77777777" w:rsidR="00A85D8A" w:rsidRPr="00614B7A" w:rsidRDefault="00A85D8A" w:rsidP="00BE3F9E">
            <w:pPr>
              <w:pStyle w:val="TAL"/>
              <w:rPr>
                <w:szCs w:val="18"/>
              </w:rPr>
            </w:pPr>
            <w:r w:rsidRPr="00614B7A">
              <w:rPr>
                <w:szCs w:val="18"/>
              </w:rPr>
              <w:t>All supported Inter-band EN-DC configurations within FR1 (2</w:t>
            </w:r>
            <w:r w:rsidRPr="00614B7A">
              <w:rPr>
                <w:rFonts w:eastAsia="SimSun"/>
                <w:szCs w:val="18"/>
                <w:lang w:eastAsia="zh-CN"/>
              </w:rPr>
              <w:t xml:space="preserve">DL </w:t>
            </w:r>
            <w:r w:rsidRPr="00614B7A">
              <w:rPr>
                <w:szCs w:val="18"/>
              </w:rPr>
              <w:t>CCs)</w:t>
            </w:r>
          </w:p>
        </w:tc>
      </w:tr>
      <w:tr w:rsidR="00A85D8A" w:rsidRPr="00614B7A" w14:paraId="1BE677B5"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E23E273" w14:textId="77777777" w:rsidR="00A85D8A" w:rsidRPr="00614B7A" w:rsidRDefault="00A85D8A" w:rsidP="00BE3F9E">
            <w:pPr>
              <w:pStyle w:val="TAL"/>
              <w:rPr>
                <w:rFonts w:eastAsia="SimSun"/>
                <w:szCs w:val="18"/>
              </w:rPr>
            </w:pPr>
            <w:r w:rsidRPr="00614B7A">
              <w:rPr>
                <w:rFonts w:eastAsia="SimSun"/>
                <w:szCs w:val="18"/>
              </w:rPr>
              <w:t>E00</w:t>
            </w:r>
            <w:r w:rsidRPr="00614B7A">
              <w:rPr>
                <w:rFonts w:eastAsia="SimSun"/>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51B3262D" w14:textId="77777777" w:rsidR="00A85D8A" w:rsidRPr="00614B7A" w:rsidRDefault="00A85D8A" w:rsidP="00BE3F9E">
            <w:pPr>
              <w:pStyle w:val="TAL"/>
              <w:rPr>
                <w:szCs w:val="18"/>
              </w:rPr>
            </w:pPr>
            <w:r w:rsidRPr="00614B7A">
              <w:rPr>
                <w:szCs w:val="18"/>
              </w:rPr>
              <w:t>UL_NR_1CC(A.4.3.2B.2.3.1-</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2</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3</w:t>
            </w:r>
            <w:r w:rsidRPr="00614B7A">
              <w:rPr>
                <w:szCs w:val="18"/>
              </w:rPr>
              <w:t>-</w:t>
            </w:r>
            <w:r w:rsidRPr="00614B7A">
              <w:rPr>
                <w:rFonts w:eastAsia="SimSun"/>
                <w:szCs w:val="18"/>
                <w:lang w:eastAsia="zh-CN"/>
              </w:rPr>
              <w:t xml:space="preserve">2 </w:t>
            </w:r>
            <w:r w:rsidRPr="00614B7A">
              <w:rPr>
                <w:rFonts w:eastAsia="SimSun"/>
                <w:lang w:eastAsia="zh-CN"/>
              </w:rPr>
              <w:t xml:space="preserve">OR </w:t>
            </w:r>
            <w:r w:rsidRPr="00614B7A">
              <w:rPr>
                <w:szCs w:val="18"/>
              </w:rPr>
              <w:t>A.4.3.2B.2.3.</w:t>
            </w:r>
            <w:r w:rsidRPr="00614B7A">
              <w:rPr>
                <w:rFonts w:eastAsia="SimSun"/>
                <w:szCs w:val="18"/>
                <w:lang w:eastAsia="zh-CN"/>
              </w:rPr>
              <w:t>4</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5</w:t>
            </w:r>
            <w:r w:rsidRPr="00614B7A">
              <w:rPr>
                <w:szCs w:val="18"/>
              </w:rPr>
              <w:t>-</w:t>
            </w:r>
            <w:r w:rsidRPr="00614B7A">
              <w:rPr>
                <w:rFonts w:eastAsia="SimSun"/>
                <w:szCs w:val="18"/>
                <w:lang w:eastAsia="zh-CN"/>
              </w:rPr>
              <w:t>2</w:t>
            </w:r>
            <w:r w:rsidRPr="00614B7A">
              <w:rPr>
                <w:szCs w:val="18"/>
              </w:rPr>
              <w:t>)</w:t>
            </w:r>
            <w:r w:rsidRPr="00614B7A">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60CC625D" w14:textId="77777777" w:rsidR="00A85D8A" w:rsidRPr="00614B7A" w:rsidRDefault="00A85D8A" w:rsidP="00BE3F9E">
            <w:pPr>
              <w:pStyle w:val="TAL"/>
              <w:rPr>
                <w:szCs w:val="18"/>
              </w:rPr>
            </w:pPr>
            <w:r w:rsidRPr="00614B7A">
              <w:rPr>
                <w:szCs w:val="18"/>
              </w:rPr>
              <w:t>All supported Inter-band EN-DC configurations within FR1 with 1 NR UL CC and one or more LTE UL CC(s)</w:t>
            </w:r>
          </w:p>
        </w:tc>
      </w:tr>
      <w:tr w:rsidR="00A85D8A" w:rsidRPr="00614B7A" w14:paraId="4DE55B15"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38B2022" w14:textId="77777777" w:rsidR="00A85D8A" w:rsidRPr="00614B7A" w:rsidRDefault="00A85D8A" w:rsidP="00BE3F9E">
            <w:pPr>
              <w:pStyle w:val="TAL"/>
              <w:rPr>
                <w:rFonts w:eastAsia="SimSun"/>
                <w:szCs w:val="18"/>
              </w:rPr>
            </w:pPr>
            <w:r w:rsidRPr="00614B7A">
              <w:rPr>
                <w:rFonts w:eastAsia="SimSun"/>
                <w:szCs w:val="18"/>
              </w:rPr>
              <w:t>E00</w:t>
            </w:r>
            <w:r w:rsidRPr="00614B7A">
              <w:rPr>
                <w:rFonts w:eastAsia="SimSun"/>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3B5CC032" w14:textId="77777777" w:rsidR="00A85D8A" w:rsidRPr="00614B7A" w:rsidRDefault="00A85D8A" w:rsidP="00BE3F9E">
            <w:pPr>
              <w:pStyle w:val="TAL"/>
              <w:rPr>
                <w:szCs w:val="18"/>
              </w:rPr>
            </w:pPr>
            <w:r w:rsidRPr="00614B7A">
              <w:rPr>
                <w:szCs w:val="18"/>
              </w:rPr>
              <w:t>DL_NR_1CC(A.4.3.2B.2.3.1-2</w:t>
            </w:r>
            <w:r w:rsidRPr="00614B7A">
              <w:rPr>
                <w:rFonts w:eastAsia="SimSun"/>
                <w:lang w:eastAsia="zh-CN"/>
              </w:rPr>
              <w:t xml:space="preserve"> OR </w:t>
            </w:r>
            <w:r w:rsidRPr="00614B7A">
              <w:rPr>
                <w:szCs w:val="18"/>
              </w:rPr>
              <w:t>A.4.3.2B.2.3.</w:t>
            </w:r>
            <w:r w:rsidRPr="00614B7A">
              <w:rPr>
                <w:rFonts w:eastAsia="SimSun"/>
                <w:szCs w:val="18"/>
                <w:lang w:eastAsia="zh-CN"/>
              </w:rPr>
              <w:t>2</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3</w:t>
            </w:r>
            <w:r w:rsidRPr="00614B7A">
              <w:rPr>
                <w:szCs w:val="18"/>
              </w:rPr>
              <w:t>-</w:t>
            </w:r>
            <w:r w:rsidRPr="00614B7A">
              <w:rPr>
                <w:rFonts w:eastAsia="SimSun"/>
                <w:szCs w:val="18"/>
                <w:lang w:eastAsia="zh-CN"/>
              </w:rPr>
              <w:t xml:space="preserve">2 </w:t>
            </w:r>
            <w:r w:rsidRPr="00614B7A">
              <w:rPr>
                <w:rFonts w:eastAsia="SimSun"/>
                <w:lang w:eastAsia="zh-CN"/>
              </w:rPr>
              <w:t xml:space="preserve">OR </w:t>
            </w:r>
            <w:r w:rsidRPr="00614B7A">
              <w:rPr>
                <w:szCs w:val="18"/>
              </w:rPr>
              <w:t>A.4.3.2B.2.3.</w:t>
            </w:r>
            <w:r w:rsidRPr="00614B7A">
              <w:rPr>
                <w:rFonts w:eastAsia="SimSun"/>
                <w:szCs w:val="18"/>
                <w:lang w:eastAsia="zh-CN"/>
              </w:rPr>
              <w:t>4</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5</w:t>
            </w:r>
            <w:r w:rsidRPr="00614B7A">
              <w:rPr>
                <w:szCs w:val="18"/>
              </w:rPr>
              <w:t>-</w:t>
            </w:r>
            <w:r w:rsidRPr="00614B7A">
              <w:rPr>
                <w:rFonts w:eastAsia="SimSun"/>
                <w:szCs w:val="18"/>
                <w:lang w:eastAsia="zh-CN"/>
              </w:rPr>
              <w:t>2</w:t>
            </w:r>
            <w:r w:rsidRPr="00614B7A">
              <w:rPr>
                <w:szCs w:val="18"/>
              </w:rPr>
              <w:t>)</w:t>
            </w:r>
            <w:r w:rsidRPr="00614B7A">
              <w:t xml:space="preserve"> AND A.4.3.2B.2.0-1A/1</w:t>
            </w:r>
          </w:p>
        </w:tc>
        <w:tc>
          <w:tcPr>
            <w:tcW w:w="2063" w:type="pct"/>
            <w:gridSpan w:val="2"/>
            <w:tcBorders>
              <w:top w:val="single" w:sz="4" w:space="0" w:color="auto"/>
              <w:left w:val="single" w:sz="4" w:space="0" w:color="auto"/>
              <w:bottom w:val="single" w:sz="4" w:space="0" w:color="auto"/>
              <w:right w:val="single" w:sz="4" w:space="0" w:color="auto"/>
            </w:tcBorders>
            <w:hideMark/>
          </w:tcPr>
          <w:p w14:paraId="70462424" w14:textId="77777777" w:rsidR="00A85D8A" w:rsidRPr="00614B7A" w:rsidRDefault="00A85D8A" w:rsidP="00BE3F9E">
            <w:pPr>
              <w:pStyle w:val="TAL"/>
              <w:rPr>
                <w:szCs w:val="18"/>
              </w:rPr>
            </w:pPr>
            <w:r w:rsidRPr="00614B7A">
              <w:rPr>
                <w:szCs w:val="18"/>
              </w:rPr>
              <w:t>All supported Inter-band EN-DC configurations within FR1 with 1 NR DL CC and one or more LTE DL CC(s)</w:t>
            </w:r>
          </w:p>
        </w:tc>
      </w:tr>
      <w:tr w:rsidR="00A85D8A" w:rsidRPr="00614B7A" w14:paraId="2A4B0084"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2E424F2" w14:textId="77777777" w:rsidR="00A85D8A" w:rsidRPr="00614B7A" w:rsidRDefault="00A85D8A" w:rsidP="00BE3F9E">
            <w:pPr>
              <w:pStyle w:val="TAL"/>
              <w:rPr>
                <w:rFonts w:eastAsia="SimSun"/>
                <w:szCs w:val="18"/>
              </w:rPr>
            </w:pPr>
            <w:r w:rsidRPr="00614B7A">
              <w:rPr>
                <w:rFonts w:eastAsia="SimSun"/>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356A3C78" w14:textId="77777777" w:rsidR="00A85D8A" w:rsidRPr="00614B7A" w:rsidRDefault="00A85D8A" w:rsidP="00BE3F9E">
            <w:pPr>
              <w:pStyle w:val="TAL"/>
              <w:rPr>
                <w:szCs w:val="18"/>
              </w:rPr>
            </w:pPr>
            <w:r w:rsidRPr="00614B7A">
              <w:t>A.4.3.2B.2.3.1-</w:t>
            </w:r>
            <w:r w:rsidRPr="00614B7A">
              <w:rPr>
                <w:rFonts w:eastAsia="SimSun"/>
                <w:lang w:eastAsia="zh-CN"/>
              </w:rPr>
              <w:t>3</w:t>
            </w:r>
          </w:p>
        </w:tc>
        <w:tc>
          <w:tcPr>
            <w:tcW w:w="2063" w:type="pct"/>
            <w:gridSpan w:val="2"/>
            <w:tcBorders>
              <w:top w:val="single" w:sz="4" w:space="0" w:color="auto"/>
              <w:left w:val="single" w:sz="4" w:space="0" w:color="auto"/>
              <w:bottom w:val="single" w:sz="4" w:space="0" w:color="auto"/>
              <w:right w:val="single" w:sz="4" w:space="0" w:color="auto"/>
            </w:tcBorders>
            <w:hideMark/>
          </w:tcPr>
          <w:p w14:paraId="479E9871" w14:textId="77777777" w:rsidR="00A85D8A" w:rsidRPr="00614B7A" w:rsidRDefault="00A85D8A" w:rsidP="00BE3F9E">
            <w:pPr>
              <w:pStyle w:val="TAL"/>
              <w:rPr>
                <w:szCs w:val="18"/>
              </w:rPr>
            </w:pPr>
            <w:r w:rsidRPr="00614B7A">
              <w:rPr>
                <w:szCs w:val="18"/>
              </w:rPr>
              <w:t xml:space="preserve">All supported </w:t>
            </w:r>
            <w:r w:rsidRPr="00614B7A">
              <w:rPr>
                <w:szCs w:val="18"/>
                <w:lang w:eastAsia="zh-Hans"/>
              </w:rPr>
              <w:t xml:space="preserve">PC2 </w:t>
            </w:r>
            <w:r w:rsidRPr="00614B7A">
              <w:rPr>
                <w:szCs w:val="18"/>
              </w:rPr>
              <w:t>Inter-band EN-DC configurations within FR1</w:t>
            </w:r>
          </w:p>
        </w:tc>
      </w:tr>
      <w:tr w:rsidR="00A85D8A" w:rsidRPr="00614B7A" w14:paraId="22478FFF" w14:textId="77777777" w:rsidTr="00BE3F9E">
        <w:trPr>
          <w:cantSplit/>
          <w:trHeight w:val="173"/>
        </w:trPr>
        <w:tc>
          <w:tcPr>
            <w:tcW w:w="559" w:type="pct"/>
            <w:tcBorders>
              <w:top w:val="single" w:sz="4" w:space="0" w:color="auto"/>
              <w:left w:val="single" w:sz="4" w:space="0" w:color="auto"/>
              <w:bottom w:val="single" w:sz="4" w:space="0" w:color="auto"/>
              <w:right w:val="single" w:sz="4" w:space="0" w:color="auto"/>
            </w:tcBorders>
          </w:tcPr>
          <w:p w14:paraId="1A5F9D26" w14:textId="77777777" w:rsidR="00A85D8A" w:rsidRPr="00614B7A" w:rsidRDefault="00A85D8A" w:rsidP="00BE3F9E">
            <w:pPr>
              <w:pStyle w:val="TAL"/>
              <w:rPr>
                <w:szCs w:val="18"/>
                <w:lang w:eastAsia="zh-Hans"/>
              </w:rPr>
            </w:pPr>
            <w:r w:rsidRPr="00614B7A">
              <w:rPr>
                <w:szCs w:val="18"/>
                <w:lang w:eastAsia="zh-Hans"/>
              </w:rPr>
              <w:t>E005z</w:t>
            </w:r>
          </w:p>
        </w:tc>
        <w:tc>
          <w:tcPr>
            <w:tcW w:w="2376" w:type="pct"/>
            <w:gridSpan w:val="2"/>
            <w:tcBorders>
              <w:top w:val="single" w:sz="4" w:space="0" w:color="auto"/>
              <w:left w:val="single" w:sz="4" w:space="0" w:color="auto"/>
              <w:bottom w:val="single" w:sz="4" w:space="0" w:color="auto"/>
              <w:right w:val="single" w:sz="4" w:space="0" w:color="auto"/>
            </w:tcBorders>
          </w:tcPr>
          <w:p w14:paraId="611C826F" w14:textId="77777777" w:rsidR="00A85D8A" w:rsidRPr="00614B7A" w:rsidRDefault="00A85D8A" w:rsidP="00BE3F9E">
            <w:pPr>
              <w:pStyle w:val="TAL"/>
            </w:pPr>
            <w:r w:rsidRPr="00614B7A">
              <w:rPr>
                <w:szCs w:val="18"/>
              </w:rPr>
              <w:t>UL_3CC(A.4.3.2B.2.3.1-2</w:t>
            </w:r>
            <w:r w:rsidRPr="00614B7A">
              <w:t xml:space="preserve"> OR </w:t>
            </w:r>
            <w:r w:rsidRPr="00614B7A">
              <w:rPr>
                <w:szCs w:val="18"/>
              </w:rPr>
              <w:t>A.4.3.2B.2.3.2-2</w:t>
            </w:r>
            <w:r w:rsidRPr="00614B7A">
              <w:t xml:space="preserve"> OR </w:t>
            </w:r>
            <w:r w:rsidRPr="00614B7A">
              <w:rPr>
                <w:szCs w:val="18"/>
              </w:rPr>
              <w:t xml:space="preserve">A.4.3.2B.2.3.3-2 </w:t>
            </w:r>
            <w:r w:rsidRPr="00614B7A">
              <w:t xml:space="preserve">OR </w:t>
            </w:r>
            <w:r w:rsidRPr="00614B7A">
              <w:rPr>
                <w:szCs w:val="18"/>
              </w:rPr>
              <w:t>A.4.3.2B.2.3.4-2</w:t>
            </w:r>
            <w:r w:rsidRPr="00614B7A">
              <w:t xml:space="preserve"> OR </w:t>
            </w:r>
            <w:r w:rsidRPr="00614B7A">
              <w:rPr>
                <w:szCs w:val="18"/>
              </w:rPr>
              <w:t>A.4.3.2B.2.3.5-2)</w:t>
            </w:r>
            <w:r w:rsidRPr="00614B7A">
              <w:t xml:space="preserve"> AND A.4.3.2B.2.0-2/2 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1DC4CF0B" w14:textId="77777777" w:rsidR="00A85D8A" w:rsidRPr="00614B7A" w:rsidRDefault="00A85D8A" w:rsidP="00BE3F9E">
            <w:pPr>
              <w:pStyle w:val="TAL"/>
              <w:rPr>
                <w:szCs w:val="18"/>
              </w:rPr>
            </w:pPr>
            <w:r w:rsidRPr="00614B7A">
              <w:rPr>
                <w:szCs w:val="18"/>
              </w:rPr>
              <w:t>All supported Inter-band EN-DC configurations within FR1 (2UL E-UTRA CCs, 1UL NR CC)</w:t>
            </w:r>
          </w:p>
        </w:tc>
      </w:tr>
      <w:tr w:rsidR="00A85D8A" w:rsidRPr="00614B7A" w14:paraId="416A36E7"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E6BE98D" w14:textId="77777777" w:rsidR="00A85D8A" w:rsidRPr="00614B7A" w:rsidRDefault="00A85D8A" w:rsidP="00BE3F9E">
            <w:pPr>
              <w:pStyle w:val="TAL"/>
              <w:rPr>
                <w:rFonts w:eastAsia="SimSun"/>
                <w:szCs w:val="18"/>
              </w:rPr>
            </w:pPr>
            <w:r w:rsidRPr="00614B7A">
              <w:rPr>
                <w:rFonts w:eastAsia="SimSun"/>
                <w:szCs w:val="18"/>
              </w:rPr>
              <w:t>E00</w:t>
            </w:r>
            <w:r w:rsidRPr="00614B7A">
              <w:rPr>
                <w:rFonts w:eastAsia="SimSun"/>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7CEB9DBC" w14:textId="77777777" w:rsidR="00A85D8A" w:rsidRPr="00614B7A" w:rsidRDefault="00A85D8A" w:rsidP="00BE3F9E">
            <w:pPr>
              <w:pStyle w:val="TAL"/>
              <w:rPr>
                <w:szCs w:val="18"/>
              </w:rPr>
            </w:pPr>
            <w:r w:rsidRPr="00614B7A">
              <w:rPr>
                <w:rFonts w:eastAsia="SimSun"/>
                <w:szCs w:val="18"/>
                <w:lang w:eastAsia="zh-CN"/>
              </w:rPr>
              <w:t>DL_3CC(</w:t>
            </w:r>
            <w:r w:rsidRPr="00614B7A">
              <w:rPr>
                <w:szCs w:val="18"/>
              </w:rPr>
              <w:t>A.4.3.2B.2.1-2</w:t>
            </w:r>
            <w:r w:rsidRPr="00614B7A">
              <w:t xml:space="preserve"> </w:t>
            </w:r>
            <w:r w:rsidRPr="00614B7A">
              <w:rPr>
                <w:rFonts w:eastAsia="SimSun"/>
                <w:lang w:eastAsia="zh-CN"/>
              </w:rPr>
              <w:t xml:space="preserve">OR </w:t>
            </w:r>
            <w:r w:rsidRPr="00614B7A">
              <w:rPr>
                <w:szCs w:val="18"/>
              </w:rPr>
              <w:t>A.4.3.2B.2.2-2</w:t>
            </w:r>
            <w:r w:rsidRPr="00614B7A">
              <w:rPr>
                <w:rFonts w:eastAsia="SimSun"/>
                <w:lang w:eastAsia="zh-CN"/>
              </w:rPr>
              <w:t xml:space="preserve"> OR </w:t>
            </w:r>
            <w:r w:rsidRPr="00614B7A">
              <w:rPr>
                <w:szCs w:val="18"/>
              </w:rPr>
              <w:t>A.4.3.2B.2.3.1-</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2</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3</w:t>
            </w:r>
            <w:r w:rsidRPr="00614B7A">
              <w:rPr>
                <w:szCs w:val="18"/>
              </w:rPr>
              <w:t>-</w:t>
            </w:r>
            <w:r w:rsidRPr="00614B7A">
              <w:rPr>
                <w:rFonts w:eastAsia="SimSun"/>
                <w:szCs w:val="18"/>
                <w:lang w:eastAsia="zh-CN"/>
              </w:rPr>
              <w:t xml:space="preserve">2 </w:t>
            </w:r>
            <w:r w:rsidRPr="00614B7A">
              <w:rPr>
                <w:rFonts w:eastAsia="SimSun"/>
                <w:lang w:eastAsia="zh-CN"/>
              </w:rPr>
              <w:t xml:space="preserve">OR </w:t>
            </w:r>
            <w:r w:rsidRPr="00614B7A">
              <w:rPr>
                <w:szCs w:val="18"/>
              </w:rPr>
              <w:t>A.4.3.2B.2.3.</w:t>
            </w:r>
            <w:r w:rsidRPr="00614B7A">
              <w:rPr>
                <w:rFonts w:eastAsia="SimSun"/>
                <w:szCs w:val="18"/>
                <w:lang w:eastAsia="zh-CN"/>
              </w:rPr>
              <w:t>4</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5</w:t>
            </w:r>
            <w:r w:rsidRPr="00614B7A">
              <w:rPr>
                <w:szCs w:val="18"/>
              </w:rPr>
              <w:t>-</w:t>
            </w:r>
            <w:r w:rsidRPr="00614B7A">
              <w:rPr>
                <w:rFonts w:eastAsia="SimSun"/>
                <w:szCs w:val="18"/>
                <w:lang w:eastAsia="zh-CN"/>
              </w:rPr>
              <w:t xml:space="preserve">2) </w:t>
            </w:r>
            <w:r w:rsidRPr="00614B7A">
              <w:t>AND A.4.3.2B.2.0-1/2</w:t>
            </w:r>
          </w:p>
        </w:tc>
        <w:tc>
          <w:tcPr>
            <w:tcW w:w="2063" w:type="pct"/>
            <w:gridSpan w:val="2"/>
            <w:tcBorders>
              <w:top w:val="single" w:sz="4" w:space="0" w:color="auto"/>
              <w:left w:val="single" w:sz="4" w:space="0" w:color="auto"/>
              <w:bottom w:val="single" w:sz="4" w:space="0" w:color="auto"/>
              <w:right w:val="single" w:sz="4" w:space="0" w:color="auto"/>
            </w:tcBorders>
            <w:hideMark/>
          </w:tcPr>
          <w:p w14:paraId="760F3B7E" w14:textId="77777777" w:rsidR="00A85D8A" w:rsidRPr="00614B7A" w:rsidRDefault="00A85D8A" w:rsidP="00BE3F9E">
            <w:pPr>
              <w:pStyle w:val="TAL"/>
              <w:rPr>
                <w:szCs w:val="18"/>
              </w:rPr>
            </w:pPr>
            <w:r w:rsidRPr="00614B7A">
              <w:rPr>
                <w:szCs w:val="18"/>
              </w:rPr>
              <w:t>All supported EN-DC configurations within FR1 (</w:t>
            </w:r>
            <w:r w:rsidRPr="00614B7A">
              <w:rPr>
                <w:rFonts w:eastAsia="SimSun"/>
                <w:szCs w:val="18"/>
                <w:lang w:eastAsia="zh-CN"/>
              </w:rPr>
              <w:t>3DL CC</w:t>
            </w:r>
            <w:r w:rsidRPr="00614B7A">
              <w:rPr>
                <w:szCs w:val="18"/>
              </w:rPr>
              <w:t>s)</w:t>
            </w:r>
          </w:p>
        </w:tc>
      </w:tr>
      <w:tr w:rsidR="00A85D8A" w:rsidRPr="00614B7A" w14:paraId="5B9C8C97"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2C90593" w14:textId="77777777" w:rsidR="00A85D8A" w:rsidRPr="00614B7A" w:rsidRDefault="00A85D8A" w:rsidP="00BE3F9E">
            <w:pPr>
              <w:pStyle w:val="TAL"/>
              <w:rPr>
                <w:rFonts w:eastAsia="SimSun"/>
                <w:szCs w:val="18"/>
              </w:rPr>
            </w:pPr>
            <w:r w:rsidRPr="00614B7A">
              <w:rPr>
                <w:rFonts w:eastAsia="SimSun"/>
                <w:szCs w:val="18"/>
              </w:rPr>
              <w:t>E00</w:t>
            </w:r>
            <w:r w:rsidRPr="00614B7A">
              <w:rPr>
                <w:rFonts w:eastAsia="SimSun"/>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14E7A116" w14:textId="77777777" w:rsidR="00A85D8A" w:rsidRPr="00614B7A" w:rsidRDefault="00A85D8A" w:rsidP="00BE3F9E">
            <w:pPr>
              <w:pStyle w:val="TAL"/>
              <w:rPr>
                <w:szCs w:val="18"/>
              </w:rPr>
            </w:pPr>
            <w:r w:rsidRPr="00614B7A">
              <w:rPr>
                <w:rFonts w:eastAsia="SimSun"/>
                <w:szCs w:val="18"/>
                <w:lang w:eastAsia="zh-CN"/>
              </w:rPr>
              <w:t>DL_4CC(</w:t>
            </w:r>
            <w:r w:rsidRPr="00614B7A">
              <w:rPr>
                <w:szCs w:val="18"/>
              </w:rPr>
              <w:t>A.4.3.2B.2.1-2</w:t>
            </w:r>
            <w:r w:rsidRPr="00614B7A">
              <w:t xml:space="preserve"> </w:t>
            </w:r>
            <w:r w:rsidRPr="00614B7A">
              <w:rPr>
                <w:rFonts w:eastAsia="SimSun"/>
                <w:lang w:eastAsia="zh-CN"/>
              </w:rPr>
              <w:t xml:space="preserve">OR </w:t>
            </w:r>
            <w:r w:rsidRPr="00614B7A">
              <w:rPr>
                <w:szCs w:val="18"/>
              </w:rPr>
              <w:t>A.4.3.2B.2.2-2</w:t>
            </w:r>
            <w:r w:rsidRPr="00614B7A">
              <w:rPr>
                <w:rFonts w:eastAsia="SimSun"/>
                <w:lang w:eastAsia="zh-CN"/>
              </w:rPr>
              <w:t xml:space="preserve"> OR </w:t>
            </w:r>
            <w:r w:rsidRPr="00614B7A">
              <w:rPr>
                <w:szCs w:val="18"/>
              </w:rPr>
              <w:t>A.4.3.2B.2.3.1-</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2</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3</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4</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5</w:t>
            </w:r>
            <w:r w:rsidRPr="00614B7A">
              <w:rPr>
                <w:szCs w:val="18"/>
              </w:rPr>
              <w:t>-</w:t>
            </w:r>
            <w:r w:rsidRPr="00614B7A">
              <w:rPr>
                <w:rFonts w:eastAsia="SimSun"/>
                <w:szCs w:val="18"/>
                <w:lang w:eastAsia="zh-CN"/>
              </w:rPr>
              <w:t xml:space="preserve">2) </w:t>
            </w:r>
            <w:r w:rsidRPr="00614B7A">
              <w:t>AND A.4.3.2B.2.0-1/3</w:t>
            </w:r>
          </w:p>
        </w:tc>
        <w:tc>
          <w:tcPr>
            <w:tcW w:w="2063" w:type="pct"/>
            <w:gridSpan w:val="2"/>
            <w:tcBorders>
              <w:top w:val="single" w:sz="4" w:space="0" w:color="auto"/>
              <w:left w:val="single" w:sz="4" w:space="0" w:color="auto"/>
              <w:bottom w:val="single" w:sz="4" w:space="0" w:color="auto"/>
              <w:right w:val="single" w:sz="4" w:space="0" w:color="auto"/>
            </w:tcBorders>
            <w:hideMark/>
          </w:tcPr>
          <w:p w14:paraId="151B83D0" w14:textId="77777777" w:rsidR="00A85D8A" w:rsidRPr="00614B7A" w:rsidRDefault="00A85D8A" w:rsidP="00BE3F9E">
            <w:pPr>
              <w:pStyle w:val="TAL"/>
              <w:rPr>
                <w:szCs w:val="18"/>
              </w:rPr>
            </w:pPr>
            <w:r w:rsidRPr="00614B7A">
              <w:rPr>
                <w:szCs w:val="18"/>
              </w:rPr>
              <w:t>All supported EN-DC configurations within FR1 (</w:t>
            </w:r>
            <w:r w:rsidRPr="00614B7A">
              <w:rPr>
                <w:rFonts w:eastAsia="SimSun"/>
                <w:szCs w:val="18"/>
                <w:lang w:eastAsia="zh-CN"/>
              </w:rPr>
              <w:t>4DL CC</w:t>
            </w:r>
            <w:r w:rsidRPr="00614B7A">
              <w:rPr>
                <w:szCs w:val="18"/>
              </w:rPr>
              <w:t>s)</w:t>
            </w:r>
          </w:p>
        </w:tc>
      </w:tr>
      <w:tr w:rsidR="00A85D8A" w:rsidRPr="00614B7A" w14:paraId="5FEBECEE"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FCA6861" w14:textId="77777777" w:rsidR="00A85D8A" w:rsidRPr="00614B7A" w:rsidRDefault="00A85D8A" w:rsidP="00BE3F9E">
            <w:pPr>
              <w:pStyle w:val="TAL"/>
              <w:rPr>
                <w:rFonts w:eastAsia="SimSun"/>
                <w:szCs w:val="18"/>
              </w:rPr>
            </w:pPr>
            <w:r w:rsidRPr="00614B7A">
              <w:rPr>
                <w:rFonts w:eastAsia="SimSun"/>
                <w:szCs w:val="18"/>
              </w:rPr>
              <w:t>E00</w:t>
            </w:r>
            <w:r w:rsidRPr="00614B7A">
              <w:rPr>
                <w:rFonts w:eastAsia="SimSun"/>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33131DD1" w14:textId="77777777" w:rsidR="00A85D8A" w:rsidRPr="00614B7A" w:rsidRDefault="00A85D8A" w:rsidP="00BE3F9E">
            <w:pPr>
              <w:pStyle w:val="TAL"/>
              <w:rPr>
                <w:szCs w:val="18"/>
              </w:rPr>
            </w:pPr>
            <w:r w:rsidRPr="00614B7A">
              <w:rPr>
                <w:rFonts w:eastAsia="SimSun"/>
                <w:szCs w:val="18"/>
                <w:lang w:eastAsia="zh-CN"/>
              </w:rPr>
              <w:t>DL_5CC(</w:t>
            </w:r>
            <w:r w:rsidRPr="00614B7A">
              <w:rPr>
                <w:szCs w:val="18"/>
              </w:rPr>
              <w:t>A.4.3.2B.2.3.1-</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2</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3</w:t>
            </w:r>
            <w:r w:rsidRPr="00614B7A">
              <w:rPr>
                <w:szCs w:val="18"/>
              </w:rPr>
              <w:t>-</w:t>
            </w:r>
            <w:r w:rsidRPr="00614B7A">
              <w:rPr>
                <w:rFonts w:eastAsia="SimSun"/>
                <w:szCs w:val="18"/>
                <w:lang w:eastAsia="zh-CN"/>
              </w:rPr>
              <w:t xml:space="preserve">2 </w:t>
            </w:r>
            <w:r w:rsidRPr="00614B7A">
              <w:rPr>
                <w:rFonts w:eastAsia="SimSun"/>
                <w:lang w:eastAsia="zh-CN"/>
              </w:rPr>
              <w:t xml:space="preserve">OR </w:t>
            </w:r>
            <w:r w:rsidRPr="00614B7A">
              <w:rPr>
                <w:szCs w:val="18"/>
              </w:rPr>
              <w:t>A.4.3.2B.2.3.</w:t>
            </w:r>
            <w:r w:rsidRPr="00614B7A">
              <w:rPr>
                <w:rFonts w:eastAsia="SimSun"/>
                <w:szCs w:val="18"/>
                <w:lang w:eastAsia="zh-CN"/>
              </w:rPr>
              <w:t>4</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5</w:t>
            </w:r>
            <w:r w:rsidRPr="00614B7A">
              <w:rPr>
                <w:szCs w:val="18"/>
              </w:rPr>
              <w:t>-</w:t>
            </w:r>
            <w:r w:rsidRPr="00614B7A">
              <w:rPr>
                <w:rFonts w:eastAsia="SimSun"/>
                <w:szCs w:val="18"/>
                <w:lang w:eastAsia="zh-CN"/>
              </w:rPr>
              <w:t xml:space="preserve">2) </w:t>
            </w:r>
            <w:r w:rsidRPr="00614B7A">
              <w:t>AND A.4.3.2B.2.0-1/4</w:t>
            </w:r>
          </w:p>
        </w:tc>
        <w:tc>
          <w:tcPr>
            <w:tcW w:w="2063" w:type="pct"/>
            <w:gridSpan w:val="2"/>
            <w:tcBorders>
              <w:top w:val="single" w:sz="4" w:space="0" w:color="auto"/>
              <w:left w:val="single" w:sz="4" w:space="0" w:color="auto"/>
              <w:bottom w:val="single" w:sz="4" w:space="0" w:color="auto"/>
              <w:right w:val="single" w:sz="4" w:space="0" w:color="auto"/>
            </w:tcBorders>
            <w:hideMark/>
          </w:tcPr>
          <w:p w14:paraId="7F6BA6D3" w14:textId="77777777" w:rsidR="00A85D8A" w:rsidRPr="00614B7A" w:rsidRDefault="00A85D8A" w:rsidP="00BE3F9E">
            <w:pPr>
              <w:pStyle w:val="TAL"/>
              <w:rPr>
                <w:szCs w:val="18"/>
              </w:rPr>
            </w:pPr>
            <w:r w:rsidRPr="00614B7A">
              <w:rPr>
                <w:szCs w:val="18"/>
              </w:rPr>
              <w:t>All supported EN-DC configurations within FR1 (</w:t>
            </w:r>
            <w:r w:rsidRPr="00614B7A">
              <w:rPr>
                <w:rFonts w:eastAsia="SimSun"/>
                <w:szCs w:val="18"/>
                <w:lang w:eastAsia="zh-CN"/>
              </w:rPr>
              <w:t>5DL CC</w:t>
            </w:r>
            <w:r w:rsidRPr="00614B7A">
              <w:rPr>
                <w:szCs w:val="18"/>
              </w:rPr>
              <w:t>s)</w:t>
            </w:r>
          </w:p>
        </w:tc>
      </w:tr>
      <w:tr w:rsidR="00A85D8A" w:rsidRPr="00614B7A" w14:paraId="73C36199"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8ED3F19" w14:textId="77777777" w:rsidR="00A85D8A" w:rsidRPr="00614B7A" w:rsidRDefault="00A85D8A" w:rsidP="00BE3F9E">
            <w:pPr>
              <w:pStyle w:val="TAL"/>
              <w:rPr>
                <w:rFonts w:eastAsia="SimSun"/>
                <w:szCs w:val="18"/>
              </w:rPr>
            </w:pPr>
            <w:r w:rsidRPr="00614B7A">
              <w:rPr>
                <w:rFonts w:eastAsia="SimSun"/>
                <w:szCs w:val="18"/>
              </w:rPr>
              <w:t>E00</w:t>
            </w:r>
            <w:r w:rsidRPr="00614B7A">
              <w:rPr>
                <w:rFonts w:eastAsia="SimSun"/>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409A9DB7" w14:textId="77777777" w:rsidR="00A85D8A" w:rsidRPr="00614B7A" w:rsidRDefault="00A85D8A" w:rsidP="00BE3F9E">
            <w:pPr>
              <w:pStyle w:val="TAL"/>
              <w:rPr>
                <w:szCs w:val="18"/>
              </w:rPr>
            </w:pPr>
            <w:r w:rsidRPr="00614B7A">
              <w:rPr>
                <w:rFonts w:eastAsia="SimSun"/>
                <w:szCs w:val="18"/>
                <w:lang w:eastAsia="zh-CN"/>
              </w:rPr>
              <w:t>DL_6CC(</w:t>
            </w:r>
            <w:r w:rsidRPr="00614B7A">
              <w:rPr>
                <w:szCs w:val="18"/>
              </w:rPr>
              <w:t>A.4.3.2B.2.3.1-</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2</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3</w:t>
            </w:r>
            <w:r w:rsidRPr="00614B7A">
              <w:rPr>
                <w:szCs w:val="18"/>
              </w:rPr>
              <w:t>-</w:t>
            </w:r>
            <w:r w:rsidRPr="00614B7A">
              <w:rPr>
                <w:rFonts w:eastAsia="SimSun"/>
                <w:szCs w:val="18"/>
                <w:lang w:eastAsia="zh-CN"/>
              </w:rPr>
              <w:t xml:space="preserve">2 </w:t>
            </w:r>
            <w:r w:rsidRPr="00614B7A">
              <w:rPr>
                <w:rFonts w:eastAsia="SimSun"/>
                <w:lang w:eastAsia="zh-CN"/>
              </w:rPr>
              <w:t xml:space="preserve">OR </w:t>
            </w:r>
            <w:r w:rsidRPr="00614B7A">
              <w:rPr>
                <w:szCs w:val="18"/>
              </w:rPr>
              <w:t>A.4.3.2B.2.3.</w:t>
            </w:r>
            <w:r w:rsidRPr="00614B7A">
              <w:rPr>
                <w:rFonts w:eastAsia="SimSun"/>
                <w:szCs w:val="18"/>
                <w:lang w:eastAsia="zh-CN"/>
              </w:rPr>
              <w:t>4</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5</w:t>
            </w:r>
            <w:r w:rsidRPr="00614B7A">
              <w:rPr>
                <w:szCs w:val="18"/>
              </w:rPr>
              <w:t>-</w:t>
            </w:r>
            <w:r w:rsidRPr="00614B7A">
              <w:rPr>
                <w:rFonts w:eastAsia="SimSun"/>
                <w:szCs w:val="18"/>
                <w:lang w:eastAsia="zh-CN"/>
              </w:rPr>
              <w:t xml:space="preserve">2) </w:t>
            </w:r>
            <w:r w:rsidRPr="00614B7A">
              <w:t>AND A.4.3.2B.2.0-1/5</w:t>
            </w:r>
          </w:p>
        </w:tc>
        <w:tc>
          <w:tcPr>
            <w:tcW w:w="2063" w:type="pct"/>
            <w:gridSpan w:val="2"/>
            <w:tcBorders>
              <w:top w:val="single" w:sz="4" w:space="0" w:color="auto"/>
              <w:left w:val="single" w:sz="4" w:space="0" w:color="auto"/>
              <w:bottom w:val="single" w:sz="4" w:space="0" w:color="auto"/>
              <w:right w:val="single" w:sz="4" w:space="0" w:color="auto"/>
            </w:tcBorders>
            <w:hideMark/>
          </w:tcPr>
          <w:p w14:paraId="06A1443C" w14:textId="77777777" w:rsidR="00A85D8A" w:rsidRPr="00614B7A" w:rsidRDefault="00A85D8A" w:rsidP="00BE3F9E">
            <w:pPr>
              <w:pStyle w:val="TAL"/>
              <w:rPr>
                <w:szCs w:val="18"/>
              </w:rPr>
            </w:pPr>
            <w:r w:rsidRPr="00614B7A">
              <w:rPr>
                <w:szCs w:val="18"/>
              </w:rPr>
              <w:t>All supported EN-DC configurations within FR1 (</w:t>
            </w:r>
            <w:r w:rsidRPr="00614B7A">
              <w:rPr>
                <w:rFonts w:eastAsia="SimSun"/>
                <w:szCs w:val="18"/>
                <w:lang w:eastAsia="zh-CN"/>
              </w:rPr>
              <w:t>6DL CC</w:t>
            </w:r>
            <w:r w:rsidRPr="00614B7A">
              <w:rPr>
                <w:szCs w:val="18"/>
              </w:rPr>
              <w:t>s)</w:t>
            </w:r>
          </w:p>
        </w:tc>
      </w:tr>
      <w:tr w:rsidR="00A85D8A" w:rsidRPr="00614B7A" w14:paraId="45D657A8"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9842671" w14:textId="77777777" w:rsidR="00A85D8A" w:rsidRPr="00614B7A" w:rsidRDefault="00A85D8A" w:rsidP="00BE3F9E">
            <w:pPr>
              <w:pStyle w:val="TAL"/>
              <w:rPr>
                <w:rFonts w:eastAsia="SimSun"/>
                <w:szCs w:val="18"/>
                <w:lang w:eastAsia="zh-CN"/>
              </w:rPr>
            </w:pPr>
            <w:r w:rsidRPr="00614B7A">
              <w:rPr>
                <w:rFonts w:eastAsia="SimSun"/>
                <w:szCs w:val="18"/>
              </w:rPr>
              <w:t>E0</w:t>
            </w:r>
            <w:r w:rsidRPr="00614B7A">
              <w:rPr>
                <w:rFonts w:eastAsia="SimSun"/>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4DC37A44" w14:textId="77777777" w:rsidR="00A85D8A" w:rsidRPr="00614B7A" w:rsidRDefault="00A85D8A" w:rsidP="00BE3F9E">
            <w:pPr>
              <w:pStyle w:val="TAL"/>
              <w:rPr>
                <w:szCs w:val="18"/>
              </w:rPr>
            </w:pPr>
            <w:r w:rsidRPr="00614B7A">
              <w:rPr>
                <w:szCs w:val="18"/>
              </w:rPr>
              <w:t>UL_NR_1CC(A.4.3.2B.2.3.</w:t>
            </w:r>
            <w:r w:rsidRPr="00614B7A">
              <w:rPr>
                <w:rFonts w:eastAsia="SimSun"/>
                <w:szCs w:val="18"/>
                <w:lang w:eastAsia="zh-CN"/>
              </w:rPr>
              <w:t>6</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7</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8</w:t>
            </w:r>
            <w:r w:rsidRPr="00614B7A">
              <w:rPr>
                <w:szCs w:val="18"/>
              </w:rPr>
              <w:t>-</w:t>
            </w:r>
            <w:r w:rsidRPr="00614B7A">
              <w:rPr>
                <w:rFonts w:eastAsia="SimSun"/>
                <w:szCs w:val="18"/>
                <w:lang w:eastAsia="zh-CN"/>
              </w:rPr>
              <w:t xml:space="preserve">2 </w:t>
            </w:r>
            <w:r w:rsidRPr="00614B7A">
              <w:rPr>
                <w:rFonts w:eastAsia="SimSun"/>
                <w:lang w:eastAsia="zh-CN"/>
              </w:rPr>
              <w:t xml:space="preserve">OR </w:t>
            </w:r>
            <w:r w:rsidRPr="00614B7A">
              <w:rPr>
                <w:szCs w:val="18"/>
              </w:rPr>
              <w:t>A.4.3.2B.2.3.</w:t>
            </w:r>
            <w:r w:rsidRPr="00614B7A">
              <w:rPr>
                <w:rFonts w:eastAsia="SimSun"/>
                <w:szCs w:val="18"/>
                <w:lang w:eastAsia="zh-CN"/>
              </w:rPr>
              <w:t>9</w:t>
            </w:r>
            <w:r w:rsidRPr="00614B7A">
              <w:rPr>
                <w:szCs w:val="18"/>
              </w:rPr>
              <w:t>-</w:t>
            </w:r>
            <w:r w:rsidRPr="00614B7A">
              <w:rPr>
                <w:rFonts w:eastAsia="SimSun"/>
                <w:szCs w:val="18"/>
                <w:lang w:eastAsia="zh-CN"/>
              </w:rPr>
              <w:t>2</w:t>
            </w:r>
            <w:r w:rsidRPr="00614B7A">
              <w:rPr>
                <w:szCs w:val="18"/>
              </w:rPr>
              <w:t>)</w:t>
            </w:r>
            <w:r w:rsidRPr="00614B7A">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5F366BE7" w14:textId="77777777" w:rsidR="00A85D8A" w:rsidRPr="00614B7A" w:rsidRDefault="00A85D8A" w:rsidP="00BE3F9E">
            <w:pPr>
              <w:pStyle w:val="TAL"/>
              <w:rPr>
                <w:szCs w:val="18"/>
              </w:rPr>
            </w:pPr>
            <w:r w:rsidRPr="00614B7A">
              <w:rPr>
                <w:szCs w:val="18"/>
              </w:rPr>
              <w:t>All supported Inter-band EN-DC configurations including FR2 (</w:t>
            </w:r>
            <w:r w:rsidRPr="00614B7A">
              <w:rPr>
                <w:rFonts w:eastAsia="SimSun"/>
                <w:szCs w:val="18"/>
                <w:lang w:eastAsia="zh-CN"/>
              </w:rPr>
              <w:t>1NR UL CC</w:t>
            </w:r>
            <w:r w:rsidRPr="00614B7A">
              <w:rPr>
                <w:szCs w:val="18"/>
              </w:rPr>
              <w:t>)</w:t>
            </w:r>
          </w:p>
        </w:tc>
      </w:tr>
      <w:tr w:rsidR="00A85D8A" w:rsidRPr="00614B7A" w14:paraId="1A034983"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AEDA099" w14:textId="77777777" w:rsidR="00A85D8A" w:rsidRPr="00614B7A" w:rsidRDefault="00A85D8A" w:rsidP="00BE3F9E">
            <w:pPr>
              <w:pStyle w:val="TAL"/>
              <w:rPr>
                <w:rFonts w:eastAsia="SimSun"/>
                <w:szCs w:val="18"/>
              </w:rPr>
            </w:pPr>
            <w:r w:rsidRPr="00614B7A">
              <w:rPr>
                <w:rFonts w:eastAsia="SimSun"/>
                <w:szCs w:val="18"/>
              </w:rPr>
              <w:t>E0</w:t>
            </w:r>
            <w:r w:rsidRPr="00614B7A">
              <w:rPr>
                <w:rFonts w:eastAsia="SimSun"/>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1936DBE3" w14:textId="77777777" w:rsidR="00A85D8A" w:rsidRPr="00614B7A" w:rsidRDefault="00A85D8A" w:rsidP="00BE3F9E">
            <w:pPr>
              <w:pStyle w:val="TAL"/>
              <w:rPr>
                <w:szCs w:val="18"/>
              </w:rPr>
            </w:pPr>
            <w:r w:rsidRPr="00614B7A">
              <w:rPr>
                <w:szCs w:val="18"/>
              </w:rPr>
              <w:t>DL_NR_1CC(A.4.3.2B.2.3.6-2 OR A.4.3.2B.2.3.</w:t>
            </w:r>
            <w:r w:rsidRPr="00614B7A">
              <w:rPr>
                <w:rFonts w:eastAsia="SimSun"/>
                <w:szCs w:val="18"/>
                <w:lang w:eastAsia="zh-CN"/>
              </w:rPr>
              <w:t>7</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8</w:t>
            </w:r>
            <w:r w:rsidRPr="00614B7A">
              <w:rPr>
                <w:szCs w:val="18"/>
              </w:rPr>
              <w:t>-</w:t>
            </w:r>
            <w:r w:rsidRPr="00614B7A">
              <w:rPr>
                <w:rFonts w:eastAsia="SimSun"/>
                <w:szCs w:val="18"/>
                <w:lang w:eastAsia="zh-CN"/>
              </w:rPr>
              <w:t xml:space="preserve">2 </w:t>
            </w:r>
            <w:r w:rsidRPr="00614B7A">
              <w:rPr>
                <w:rFonts w:eastAsia="SimSun"/>
                <w:lang w:eastAsia="zh-CN"/>
              </w:rPr>
              <w:t xml:space="preserve">OR </w:t>
            </w:r>
            <w:r w:rsidRPr="00614B7A">
              <w:rPr>
                <w:szCs w:val="18"/>
              </w:rPr>
              <w:t>A.4.3.2B.2.3.</w:t>
            </w:r>
            <w:r w:rsidRPr="00614B7A">
              <w:rPr>
                <w:rFonts w:eastAsia="SimSun"/>
                <w:szCs w:val="18"/>
                <w:lang w:eastAsia="zh-CN"/>
              </w:rPr>
              <w:t>9</w:t>
            </w:r>
            <w:r w:rsidRPr="00614B7A">
              <w:rPr>
                <w:szCs w:val="18"/>
              </w:rPr>
              <w:t>-2)</w:t>
            </w:r>
            <w:r w:rsidRPr="00614B7A">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689E3FD2" w14:textId="77777777" w:rsidR="00A85D8A" w:rsidRPr="00614B7A" w:rsidRDefault="00A85D8A" w:rsidP="00BE3F9E">
            <w:pPr>
              <w:pStyle w:val="TAL"/>
              <w:rPr>
                <w:szCs w:val="18"/>
              </w:rPr>
            </w:pPr>
            <w:r w:rsidRPr="00614B7A">
              <w:rPr>
                <w:szCs w:val="18"/>
              </w:rPr>
              <w:t>All supported Inter-band EN-DC configurations including FR2 (</w:t>
            </w:r>
            <w:r w:rsidRPr="00614B7A">
              <w:rPr>
                <w:rFonts w:eastAsia="SimSun"/>
                <w:szCs w:val="18"/>
                <w:lang w:eastAsia="zh-CN"/>
              </w:rPr>
              <w:t>1</w:t>
            </w:r>
            <w:r w:rsidRPr="00614B7A">
              <w:rPr>
                <w:szCs w:val="18"/>
              </w:rPr>
              <w:t xml:space="preserve">NR </w:t>
            </w:r>
            <w:r w:rsidRPr="00614B7A">
              <w:rPr>
                <w:rFonts w:eastAsia="SimSun"/>
                <w:szCs w:val="18"/>
                <w:lang w:eastAsia="zh-CN"/>
              </w:rPr>
              <w:t xml:space="preserve">DL </w:t>
            </w:r>
            <w:r w:rsidRPr="00614B7A">
              <w:rPr>
                <w:szCs w:val="18"/>
              </w:rPr>
              <w:t>CC)</w:t>
            </w:r>
          </w:p>
        </w:tc>
      </w:tr>
      <w:tr w:rsidR="00A85D8A" w:rsidRPr="00614B7A" w14:paraId="7ED7CA01"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B27E17D" w14:textId="77777777" w:rsidR="00A85D8A" w:rsidRPr="00614B7A" w:rsidRDefault="00A85D8A" w:rsidP="00BE3F9E">
            <w:pPr>
              <w:pStyle w:val="TAL"/>
              <w:rPr>
                <w:rFonts w:eastAsia="SimSun"/>
                <w:szCs w:val="18"/>
              </w:rPr>
            </w:pPr>
            <w:r w:rsidRPr="00614B7A">
              <w:rPr>
                <w:rFonts w:eastAsia="SimSun"/>
                <w:szCs w:val="18"/>
              </w:rPr>
              <w:t>E0</w:t>
            </w:r>
            <w:r w:rsidRPr="00614B7A">
              <w:rPr>
                <w:rFonts w:eastAsia="SimSun"/>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1402230C" w14:textId="77777777" w:rsidR="00A85D8A" w:rsidRPr="00614B7A" w:rsidRDefault="00A85D8A" w:rsidP="00BE3F9E">
            <w:pPr>
              <w:pStyle w:val="TAL"/>
              <w:rPr>
                <w:szCs w:val="18"/>
              </w:rPr>
            </w:pPr>
            <w:r w:rsidRPr="00614B7A">
              <w:rPr>
                <w:szCs w:val="18"/>
              </w:rPr>
              <w:t>UL_NR_2CC(A.4.3.2B.2.3.</w:t>
            </w:r>
            <w:r w:rsidRPr="00614B7A">
              <w:rPr>
                <w:rFonts w:eastAsia="SimSun"/>
                <w:szCs w:val="18"/>
                <w:lang w:eastAsia="zh-CN"/>
              </w:rPr>
              <w:t>6</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7-2</w:t>
            </w:r>
            <w:r w:rsidRPr="00614B7A">
              <w:rPr>
                <w:rFonts w:eastAsia="SimSun"/>
                <w:lang w:eastAsia="zh-CN"/>
              </w:rPr>
              <w:t xml:space="preserve"> OR </w:t>
            </w:r>
            <w:r w:rsidRPr="00614B7A">
              <w:rPr>
                <w:szCs w:val="18"/>
              </w:rPr>
              <w:t>A.4.3.2B.2.3.</w:t>
            </w:r>
            <w:r w:rsidRPr="00614B7A">
              <w:rPr>
                <w:rFonts w:eastAsia="SimSun"/>
                <w:szCs w:val="18"/>
                <w:lang w:eastAsia="zh-CN"/>
              </w:rPr>
              <w:t>8</w:t>
            </w:r>
            <w:r w:rsidRPr="00614B7A">
              <w:rPr>
                <w:szCs w:val="18"/>
              </w:rPr>
              <w:t>-</w:t>
            </w:r>
            <w:r w:rsidRPr="00614B7A">
              <w:rPr>
                <w:rFonts w:eastAsia="SimSun"/>
                <w:szCs w:val="18"/>
                <w:lang w:eastAsia="zh-CN"/>
              </w:rPr>
              <w:t xml:space="preserve">2 </w:t>
            </w:r>
            <w:r w:rsidRPr="00614B7A">
              <w:rPr>
                <w:rFonts w:eastAsia="SimSun"/>
                <w:lang w:eastAsia="zh-CN"/>
              </w:rPr>
              <w:t xml:space="preserve">OR </w:t>
            </w:r>
            <w:r w:rsidRPr="00614B7A">
              <w:rPr>
                <w:szCs w:val="18"/>
              </w:rPr>
              <w:t>A.4.3.2B.2.3.</w:t>
            </w:r>
            <w:r w:rsidRPr="00614B7A">
              <w:rPr>
                <w:rFonts w:eastAsia="SimSun"/>
                <w:szCs w:val="18"/>
                <w:lang w:eastAsia="zh-CN"/>
              </w:rPr>
              <w:t>9</w:t>
            </w:r>
            <w:r w:rsidRPr="00614B7A">
              <w:rPr>
                <w:szCs w:val="18"/>
              </w:rPr>
              <w:t>-2</w:t>
            </w:r>
            <w:r w:rsidRPr="00614B7A">
              <w:rPr>
                <w:rFonts w:eastAsia="SimSun"/>
                <w:szCs w:val="18"/>
                <w:lang w:eastAsia="zh-CN"/>
              </w:rPr>
              <w:t xml:space="preserve">) </w:t>
            </w:r>
            <w:r w:rsidRPr="00614B7A">
              <w:t>AND A.4.3.2B.2.0-2/2</w:t>
            </w:r>
            <w:r w:rsidRPr="00614B7A">
              <w:rPr>
                <w:rFonts w:eastAsia="SimSun"/>
                <w:lang w:eastAsia="zh-CN"/>
              </w:rPr>
              <w:t xml:space="preserve"> </w:t>
            </w:r>
            <w:r w:rsidRPr="00614B7A">
              <w:t>AND A.4.3.2B.2.0-2A/2</w:t>
            </w:r>
          </w:p>
        </w:tc>
        <w:tc>
          <w:tcPr>
            <w:tcW w:w="2063" w:type="pct"/>
            <w:gridSpan w:val="2"/>
            <w:tcBorders>
              <w:top w:val="single" w:sz="4" w:space="0" w:color="auto"/>
              <w:left w:val="single" w:sz="4" w:space="0" w:color="auto"/>
              <w:bottom w:val="single" w:sz="4" w:space="0" w:color="auto"/>
              <w:right w:val="single" w:sz="4" w:space="0" w:color="auto"/>
            </w:tcBorders>
            <w:hideMark/>
          </w:tcPr>
          <w:p w14:paraId="31074466" w14:textId="77777777" w:rsidR="00A85D8A" w:rsidRPr="00614B7A" w:rsidRDefault="00A85D8A" w:rsidP="00BE3F9E">
            <w:pPr>
              <w:pStyle w:val="TAL"/>
              <w:rPr>
                <w:szCs w:val="18"/>
              </w:rPr>
            </w:pPr>
            <w:r w:rsidRPr="00614B7A">
              <w:rPr>
                <w:szCs w:val="18"/>
              </w:rPr>
              <w:t>All supported Inter-band EN-DC configurations including FR2 (</w:t>
            </w:r>
            <w:r w:rsidRPr="00614B7A">
              <w:rPr>
                <w:rFonts w:eastAsia="SimSun"/>
                <w:szCs w:val="18"/>
                <w:lang w:eastAsia="zh-CN"/>
              </w:rPr>
              <w:t xml:space="preserve">2UL NR </w:t>
            </w:r>
            <w:r w:rsidRPr="00614B7A">
              <w:rPr>
                <w:szCs w:val="18"/>
              </w:rPr>
              <w:t>CCs)</w:t>
            </w:r>
          </w:p>
        </w:tc>
      </w:tr>
      <w:tr w:rsidR="00A85D8A" w:rsidRPr="00614B7A" w14:paraId="359D031F"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76D771C" w14:textId="77777777" w:rsidR="00A85D8A" w:rsidRPr="00614B7A" w:rsidRDefault="00A85D8A" w:rsidP="00BE3F9E">
            <w:pPr>
              <w:pStyle w:val="TAL"/>
              <w:rPr>
                <w:rFonts w:eastAsia="SimSun"/>
                <w:szCs w:val="18"/>
              </w:rPr>
            </w:pPr>
            <w:r w:rsidRPr="00614B7A">
              <w:rPr>
                <w:rFonts w:eastAsia="SimSun"/>
                <w:szCs w:val="18"/>
              </w:rPr>
              <w:t>E0</w:t>
            </w:r>
            <w:r w:rsidRPr="00614B7A">
              <w:rPr>
                <w:rFonts w:eastAsia="SimSun"/>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7D7F32A1" w14:textId="77777777" w:rsidR="00A85D8A" w:rsidRPr="00614B7A" w:rsidRDefault="00A85D8A" w:rsidP="00BE3F9E">
            <w:pPr>
              <w:pStyle w:val="TAL"/>
              <w:rPr>
                <w:rFonts w:eastAsia="SimSun"/>
                <w:szCs w:val="18"/>
                <w:lang w:eastAsia="zh-CN"/>
              </w:rPr>
            </w:pPr>
            <w:r w:rsidRPr="00614B7A">
              <w:rPr>
                <w:rFonts w:eastAsia="SimSun"/>
                <w:szCs w:val="18"/>
                <w:lang w:eastAsia="zh-CN"/>
              </w:rPr>
              <w:t>DL_NR_2CC(</w:t>
            </w:r>
            <w:r w:rsidRPr="00614B7A">
              <w:rPr>
                <w:szCs w:val="18"/>
              </w:rPr>
              <w:t>A.4.3.2B.2.3.</w:t>
            </w:r>
            <w:r w:rsidRPr="00614B7A">
              <w:rPr>
                <w:rFonts w:eastAsia="SimSun"/>
                <w:szCs w:val="18"/>
                <w:lang w:eastAsia="zh-CN"/>
              </w:rPr>
              <w:t>6</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7-2</w:t>
            </w:r>
            <w:r w:rsidRPr="00614B7A">
              <w:rPr>
                <w:rFonts w:eastAsia="SimSun"/>
                <w:lang w:eastAsia="zh-CN"/>
              </w:rPr>
              <w:t xml:space="preserve"> OR </w:t>
            </w:r>
            <w:r w:rsidRPr="00614B7A">
              <w:rPr>
                <w:szCs w:val="18"/>
              </w:rPr>
              <w:t>A.4.3.2B.2.3.</w:t>
            </w:r>
            <w:r w:rsidRPr="00614B7A">
              <w:rPr>
                <w:rFonts w:eastAsia="SimSun"/>
                <w:szCs w:val="18"/>
                <w:lang w:eastAsia="zh-CN"/>
              </w:rPr>
              <w:t>8</w:t>
            </w:r>
            <w:r w:rsidRPr="00614B7A">
              <w:rPr>
                <w:szCs w:val="18"/>
              </w:rPr>
              <w:t>-</w:t>
            </w:r>
            <w:r w:rsidRPr="00614B7A">
              <w:rPr>
                <w:rFonts w:eastAsia="SimSun"/>
                <w:szCs w:val="18"/>
                <w:lang w:eastAsia="zh-CN"/>
              </w:rPr>
              <w:t xml:space="preserve">2 </w:t>
            </w:r>
            <w:r w:rsidRPr="00614B7A">
              <w:rPr>
                <w:rFonts w:eastAsia="SimSun"/>
                <w:lang w:eastAsia="zh-CN"/>
              </w:rPr>
              <w:t xml:space="preserve">OR </w:t>
            </w:r>
            <w:r w:rsidRPr="00614B7A">
              <w:rPr>
                <w:szCs w:val="18"/>
              </w:rPr>
              <w:t>A.4.3.2B.2.3.</w:t>
            </w:r>
            <w:r w:rsidRPr="00614B7A">
              <w:rPr>
                <w:rFonts w:eastAsia="SimSun"/>
                <w:szCs w:val="18"/>
                <w:lang w:eastAsia="zh-CN"/>
              </w:rPr>
              <w:t>9</w:t>
            </w:r>
            <w:r w:rsidRPr="00614B7A">
              <w:rPr>
                <w:szCs w:val="18"/>
              </w:rPr>
              <w:t>-2</w:t>
            </w:r>
            <w:r w:rsidRPr="00614B7A">
              <w:rPr>
                <w:rFonts w:eastAsia="SimSun"/>
                <w:szCs w:val="18"/>
                <w:lang w:eastAsia="zh-CN"/>
              </w:rPr>
              <w:t xml:space="preserve">) </w:t>
            </w:r>
            <w:r w:rsidRPr="00614B7A">
              <w:t>AND A.4.3.2B.2.0-1/2</w:t>
            </w:r>
            <w:r w:rsidRPr="00614B7A">
              <w:rPr>
                <w:rFonts w:eastAsia="SimSun"/>
                <w:lang w:eastAsia="zh-CN"/>
              </w:rPr>
              <w:t xml:space="preserve"> </w:t>
            </w:r>
            <w:r w:rsidRPr="00614B7A">
              <w:t>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13C632F1" w14:textId="77777777" w:rsidR="00A85D8A" w:rsidRPr="00614B7A" w:rsidRDefault="00A85D8A" w:rsidP="00BE3F9E">
            <w:pPr>
              <w:pStyle w:val="TAL"/>
              <w:rPr>
                <w:szCs w:val="18"/>
              </w:rPr>
            </w:pPr>
            <w:r w:rsidRPr="00614B7A">
              <w:rPr>
                <w:szCs w:val="18"/>
              </w:rPr>
              <w:t>All supported Inter-band EN-DC configurations including FR2 (</w:t>
            </w:r>
            <w:r w:rsidRPr="00614B7A">
              <w:rPr>
                <w:rFonts w:eastAsia="SimSun"/>
                <w:szCs w:val="18"/>
                <w:lang w:eastAsia="zh-CN"/>
              </w:rPr>
              <w:t>2</w:t>
            </w:r>
            <w:r w:rsidRPr="00614B7A">
              <w:rPr>
                <w:szCs w:val="18"/>
              </w:rPr>
              <w:t>DL NR</w:t>
            </w:r>
            <w:r w:rsidRPr="00614B7A">
              <w:rPr>
                <w:rFonts w:eastAsia="SimSun"/>
                <w:szCs w:val="18"/>
                <w:lang w:eastAsia="zh-CN"/>
              </w:rPr>
              <w:t xml:space="preserve"> </w:t>
            </w:r>
            <w:r w:rsidRPr="00614B7A">
              <w:rPr>
                <w:szCs w:val="18"/>
              </w:rPr>
              <w:t>CCs)</w:t>
            </w:r>
          </w:p>
        </w:tc>
      </w:tr>
      <w:tr w:rsidR="00A85D8A" w:rsidRPr="00614B7A" w14:paraId="66B7EC43"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38D7F3F" w14:textId="77777777" w:rsidR="00A85D8A" w:rsidRPr="00614B7A" w:rsidRDefault="00A85D8A" w:rsidP="00BE3F9E">
            <w:pPr>
              <w:pStyle w:val="TAL"/>
              <w:rPr>
                <w:rFonts w:eastAsia="SimSun"/>
                <w:szCs w:val="18"/>
              </w:rPr>
            </w:pPr>
            <w:r w:rsidRPr="00614B7A">
              <w:rPr>
                <w:rFonts w:eastAsia="SimSun"/>
                <w:szCs w:val="18"/>
              </w:rPr>
              <w:t>E0</w:t>
            </w:r>
            <w:r w:rsidRPr="00614B7A">
              <w:rPr>
                <w:rFonts w:eastAsia="SimSun"/>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46577C90" w14:textId="77777777" w:rsidR="00A85D8A" w:rsidRPr="00614B7A" w:rsidRDefault="00A85D8A" w:rsidP="00BE3F9E">
            <w:pPr>
              <w:pStyle w:val="TAL"/>
              <w:rPr>
                <w:szCs w:val="18"/>
              </w:rPr>
            </w:pPr>
            <w:r w:rsidRPr="00614B7A">
              <w:rPr>
                <w:szCs w:val="18"/>
              </w:rPr>
              <w:t>UL_NR_3CC(A.4.3.2B.2.3.</w:t>
            </w:r>
            <w:r w:rsidRPr="00614B7A">
              <w:rPr>
                <w:rFonts w:eastAsia="SimSun"/>
                <w:szCs w:val="18"/>
                <w:lang w:eastAsia="zh-CN"/>
              </w:rPr>
              <w:t>6</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7-2</w:t>
            </w:r>
            <w:r w:rsidRPr="00614B7A">
              <w:rPr>
                <w:rFonts w:eastAsia="SimSun"/>
                <w:lang w:eastAsia="zh-CN"/>
              </w:rPr>
              <w:t xml:space="preserve"> OR </w:t>
            </w:r>
            <w:r w:rsidRPr="00614B7A">
              <w:rPr>
                <w:szCs w:val="18"/>
              </w:rPr>
              <w:t>A.4.3.2B.2.3.</w:t>
            </w:r>
            <w:r w:rsidRPr="00614B7A">
              <w:rPr>
                <w:rFonts w:eastAsia="SimSun"/>
                <w:szCs w:val="18"/>
                <w:lang w:eastAsia="zh-CN"/>
              </w:rPr>
              <w:t>8</w:t>
            </w:r>
            <w:r w:rsidRPr="00614B7A">
              <w:rPr>
                <w:szCs w:val="18"/>
              </w:rPr>
              <w:t>-</w:t>
            </w:r>
            <w:r w:rsidRPr="00614B7A">
              <w:rPr>
                <w:rFonts w:eastAsia="SimSun"/>
                <w:szCs w:val="18"/>
                <w:lang w:eastAsia="zh-CN"/>
              </w:rPr>
              <w:t xml:space="preserve">2 </w:t>
            </w:r>
            <w:r w:rsidRPr="00614B7A">
              <w:rPr>
                <w:rFonts w:eastAsia="SimSun"/>
                <w:lang w:eastAsia="zh-CN"/>
              </w:rPr>
              <w:t xml:space="preserve">OR </w:t>
            </w:r>
            <w:r w:rsidRPr="00614B7A">
              <w:rPr>
                <w:szCs w:val="18"/>
              </w:rPr>
              <w:t>A.4.3.2B.2.3.</w:t>
            </w:r>
            <w:r w:rsidRPr="00614B7A">
              <w:rPr>
                <w:rFonts w:eastAsia="SimSun"/>
                <w:szCs w:val="18"/>
                <w:lang w:eastAsia="zh-CN"/>
              </w:rPr>
              <w:t>9</w:t>
            </w:r>
            <w:r w:rsidRPr="00614B7A">
              <w:rPr>
                <w:szCs w:val="18"/>
              </w:rPr>
              <w:t>-2</w:t>
            </w:r>
            <w:r w:rsidRPr="00614B7A">
              <w:rPr>
                <w:rFonts w:eastAsia="SimSun"/>
                <w:szCs w:val="18"/>
                <w:lang w:eastAsia="zh-CN"/>
              </w:rPr>
              <w:t xml:space="preserve">) </w:t>
            </w:r>
            <w:r w:rsidRPr="00614B7A">
              <w:t>AND A.4.3.2B.2.0-2/3</w:t>
            </w:r>
            <w:r w:rsidRPr="00614B7A">
              <w:rPr>
                <w:rFonts w:eastAsia="SimSun"/>
                <w:lang w:eastAsia="zh-CN"/>
              </w:rPr>
              <w:t xml:space="preserve"> </w:t>
            </w:r>
            <w:r w:rsidRPr="00614B7A">
              <w:t xml:space="preserve">AND </w:t>
            </w:r>
            <w:r w:rsidRPr="00614B7A">
              <w:rPr>
                <w:rFonts w:eastAsia="SimSun"/>
                <w:lang w:eastAsia="zh-CN"/>
              </w:rPr>
              <w:t>NR_</w:t>
            </w:r>
            <w:r w:rsidRPr="00614B7A">
              <w:t>A.4.3.2B.2.0-2A/3</w:t>
            </w:r>
          </w:p>
        </w:tc>
        <w:tc>
          <w:tcPr>
            <w:tcW w:w="2063" w:type="pct"/>
            <w:gridSpan w:val="2"/>
            <w:tcBorders>
              <w:top w:val="single" w:sz="4" w:space="0" w:color="auto"/>
              <w:left w:val="single" w:sz="4" w:space="0" w:color="auto"/>
              <w:bottom w:val="single" w:sz="4" w:space="0" w:color="auto"/>
              <w:right w:val="single" w:sz="4" w:space="0" w:color="auto"/>
            </w:tcBorders>
            <w:hideMark/>
          </w:tcPr>
          <w:p w14:paraId="255270A3" w14:textId="77777777" w:rsidR="00A85D8A" w:rsidRPr="00614B7A" w:rsidRDefault="00A85D8A" w:rsidP="00BE3F9E">
            <w:pPr>
              <w:pStyle w:val="TAL"/>
              <w:rPr>
                <w:szCs w:val="18"/>
              </w:rPr>
            </w:pPr>
            <w:r w:rsidRPr="00614B7A">
              <w:rPr>
                <w:szCs w:val="18"/>
              </w:rPr>
              <w:t>All supported Inter-band EN-DC configurations including FR2 (3UL NR</w:t>
            </w:r>
            <w:r w:rsidRPr="00614B7A">
              <w:rPr>
                <w:rFonts w:eastAsia="SimSun"/>
                <w:szCs w:val="18"/>
                <w:lang w:eastAsia="zh-CN"/>
              </w:rPr>
              <w:t xml:space="preserve"> </w:t>
            </w:r>
            <w:r w:rsidRPr="00614B7A">
              <w:rPr>
                <w:szCs w:val="18"/>
              </w:rPr>
              <w:t>CCs)</w:t>
            </w:r>
          </w:p>
        </w:tc>
      </w:tr>
      <w:tr w:rsidR="00A85D8A" w:rsidRPr="00614B7A" w14:paraId="7F327DFD"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8EFB862" w14:textId="77777777" w:rsidR="00A85D8A" w:rsidRPr="00614B7A" w:rsidRDefault="00A85D8A" w:rsidP="00BE3F9E">
            <w:pPr>
              <w:pStyle w:val="TAL"/>
              <w:rPr>
                <w:rFonts w:eastAsia="SimSun"/>
                <w:szCs w:val="18"/>
              </w:rPr>
            </w:pPr>
            <w:r w:rsidRPr="00614B7A">
              <w:rPr>
                <w:rFonts w:eastAsia="SimSun"/>
                <w:szCs w:val="18"/>
              </w:rPr>
              <w:t>E0</w:t>
            </w:r>
            <w:r w:rsidRPr="00614B7A">
              <w:rPr>
                <w:rFonts w:eastAsia="SimSun"/>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5F814C9C" w14:textId="77777777" w:rsidR="00A85D8A" w:rsidRPr="00614B7A" w:rsidRDefault="00A85D8A" w:rsidP="00BE3F9E">
            <w:pPr>
              <w:pStyle w:val="TAL"/>
              <w:rPr>
                <w:rFonts w:eastAsia="SimSun"/>
                <w:szCs w:val="18"/>
                <w:lang w:eastAsia="zh-CN"/>
              </w:rPr>
            </w:pPr>
            <w:r w:rsidRPr="00614B7A">
              <w:rPr>
                <w:rFonts w:eastAsia="SimSun"/>
                <w:szCs w:val="18"/>
                <w:lang w:eastAsia="zh-CN"/>
              </w:rPr>
              <w:t>DL_NR_3CC(A.</w:t>
            </w:r>
            <w:r w:rsidRPr="00614B7A">
              <w:rPr>
                <w:szCs w:val="18"/>
              </w:rPr>
              <w:t>4.3.2B.2.3.</w:t>
            </w:r>
            <w:r w:rsidRPr="00614B7A">
              <w:rPr>
                <w:rFonts w:eastAsia="SimSun"/>
                <w:szCs w:val="18"/>
                <w:lang w:eastAsia="zh-CN"/>
              </w:rPr>
              <w:t>6</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7-2</w:t>
            </w:r>
            <w:r w:rsidRPr="00614B7A">
              <w:rPr>
                <w:rFonts w:eastAsia="SimSun"/>
                <w:lang w:eastAsia="zh-CN"/>
              </w:rPr>
              <w:t xml:space="preserve"> OR </w:t>
            </w:r>
            <w:r w:rsidRPr="00614B7A">
              <w:rPr>
                <w:szCs w:val="18"/>
              </w:rPr>
              <w:t>A.4.3.2B.2.3.</w:t>
            </w:r>
            <w:r w:rsidRPr="00614B7A">
              <w:rPr>
                <w:rFonts w:eastAsia="SimSun"/>
                <w:szCs w:val="18"/>
                <w:lang w:eastAsia="zh-CN"/>
              </w:rPr>
              <w:t>8</w:t>
            </w:r>
            <w:r w:rsidRPr="00614B7A">
              <w:rPr>
                <w:szCs w:val="18"/>
              </w:rPr>
              <w:t>-</w:t>
            </w:r>
            <w:r w:rsidRPr="00614B7A">
              <w:rPr>
                <w:rFonts w:eastAsia="SimSun"/>
                <w:szCs w:val="18"/>
                <w:lang w:eastAsia="zh-CN"/>
              </w:rPr>
              <w:t xml:space="preserve">2 </w:t>
            </w:r>
            <w:r w:rsidRPr="00614B7A">
              <w:rPr>
                <w:rFonts w:eastAsia="SimSun"/>
                <w:lang w:eastAsia="zh-CN"/>
              </w:rPr>
              <w:t xml:space="preserve">OR </w:t>
            </w:r>
            <w:r w:rsidRPr="00614B7A">
              <w:rPr>
                <w:szCs w:val="18"/>
              </w:rPr>
              <w:t>A.4.3.2B.2.3.</w:t>
            </w:r>
            <w:r w:rsidRPr="00614B7A">
              <w:rPr>
                <w:rFonts w:eastAsia="SimSun"/>
                <w:szCs w:val="18"/>
                <w:lang w:eastAsia="zh-CN"/>
              </w:rPr>
              <w:t>9</w:t>
            </w:r>
            <w:r w:rsidRPr="00614B7A">
              <w:rPr>
                <w:szCs w:val="18"/>
              </w:rPr>
              <w:t>-2</w:t>
            </w:r>
            <w:r w:rsidRPr="00614B7A">
              <w:rPr>
                <w:rFonts w:eastAsia="SimSun"/>
                <w:szCs w:val="18"/>
                <w:lang w:eastAsia="zh-CN"/>
              </w:rPr>
              <w:t xml:space="preserve">) </w:t>
            </w:r>
            <w:r w:rsidRPr="00614B7A">
              <w:t>AND A.4.3.2B.2.0-1/3</w:t>
            </w:r>
            <w:r w:rsidRPr="00614B7A">
              <w:rPr>
                <w:rFonts w:eastAsia="SimSun"/>
                <w:lang w:eastAsia="zh-CN"/>
              </w:rPr>
              <w:t xml:space="preserve"> </w:t>
            </w:r>
            <w:r w:rsidRPr="00614B7A">
              <w:t>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7E64E1AC" w14:textId="77777777" w:rsidR="00A85D8A" w:rsidRPr="00614B7A" w:rsidRDefault="00A85D8A" w:rsidP="00BE3F9E">
            <w:pPr>
              <w:pStyle w:val="TAL"/>
              <w:rPr>
                <w:szCs w:val="18"/>
              </w:rPr>
            </w:pPr>
            <w:r w:rsidRPr="00614B7A">
              <w:rPr>
                <w:szCs w:val="18"/>
              </w:rPr>
              <w:t>All supported Inter-band EN-DC configurations including FR2 (3DL NR</w:t>
            </w:r>
            <w:r w:rsidRPr="00614B7A">
              <w:rPr>
                <w:rFonts w:eastAsia="SimSun"/>
                <w:szCs w:val="18"/>
                <w:lang w:eastAsia="zh-CN"/>
              </w:rPr>
              <w:t xml:space="preserve"> </w:t>
            </w:r>
            <w:r w:rsidRPr="00614B7A">
              <w:rPr>
                <w:szCs w:val="18"/>
              </w:rPr>
              <w:t>CCs)</w:t>
            </w:r>
          </w:p>
        </w:tc>
      </w:tr>
      <w:tr w:rsidR="00A85D8A" w:rsidRPr="00614B7A" w14:paraId="13606B97"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F185283" w14:textId="77777777" w:rsidR="00A85D8A" w:rsidRPr="00614B7A" w:rsidRDefault="00A85D8A" w:rsidP="00BE3F9E">
            <w:pPr>
              <w:pStyle w:val="TAL"/>
              <w:rPr>
                <w:rFonts w:eastAsia="SimSun"/>
                <w:szCs w:val="18"/>
              </w:rPr>
            </w:pPr>
            <w:r w:rsidRPr="00614B7A">
              <w:rPr>
                <w:rFonts w:eastAsia="SimSun"/>
                <w:szCs w:val="18"/>
              </w:rPr>
              <w:t>E0</w:t>
            </w:r>
            <w:r w:rsidRPr="00614B7A">
              <w:rPr>
                <w:rFonts w:eastAsia="SimSun"/>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73225250" w14:textId="77777777" w:rsidR="00A85D8A" w:rsidRPr="00614B7A" w:rsidRDefault="00A85D8A" w:rsidP="00BE3F9E">
            <w:pPr>
              <w:pStyle w:val="TAL"/>
              <w:rPr>
                <w:szCs w:val="18"/>
              </w:rPr>
            </w:pPr>
            <w:r w:rsidRPr="00614B7A">
              <w:rPr>
                <w:szCs w:val="18"/>
              </w:rPr>
              <w:t>UL_NR_4CC(</w:t>
            </w:r>
            <w:r w:rsidRPr="00614B7A">
              <w:rPr>
                <w:rFonts w:eastAsia="SimSun"/>
                <w:szCs w:val="18"/>
                <w:lang w:eastAsia="zh-CN"/>
              </w:rPr>
              <w:t>A.</w:t>
            </w:r>
            <w:r w:rsidRPr="00614B7A">
              <w:rPr>
                <w:szCs w:val="18"/>
              </w:rPr>
              <w:t>4.3.2B.2.3.</w:t>
            </w:r>
            <w:r w:rsidRPr="00614B7A">
              <w:rPr>
                <w:rFonts w:eastAsia="SimSun"/>
                <w:szCs w:val="18"/>
                <w:lang w:eastAsia="zh-CN"/>
              </w:rPr>
              <w:t>6</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7-2</w:t>
            </w:r>
            <w:r w:rsidRPr="00614B7A">
              <w:rPr>
                <w:rFonts w:eastAsia="SimSun"/>
                <w:lang w:eastAsia="zh-CN"/>
              </w:rPr>
              <w:t xml:space="preserve"> OR </w:t>
            </w:r>
            <w:r w:rsidRPr="00614B7A">
              <w:rPr>
                <w:szCs w:val="18"/>
              </w:rPr>
              <w:t>A.4.3.2B.2.3.</w:t>
            </w:r>
            <w:r w:rsidRPr="00614B7A">
              <w:rPr>
                <w:rFonts w:eastAsia="SimSun"/>
                <w:szCs w:val="18"/>
                <w:lang w:eastAsia="zh-CN"/>
              </w:rPr>
              <w:t>8</w:t>
            </w:r>
            <w:r w:rsidRPr="00614B7A">
              <w:rPr>
                <w:szCs w:val="18"/>
              </w:rPr>
              <w:t>-</w:t>
            </w:r>
            <w:r w:rsidRPr="00614B7A">
              <w:rPr>
                <w:rFonts w:eastAsia="SimSun"/>
                <w:szCs w:val="18"/>
                <w:lang w:eastAsia="zh-CN"/>
              </w:rPr>
              <w:t xml:space="preserve">2 </w:t>
            </w:r>
            <w:r w:rsidRPr="00614B7A">
              <w:rPr>
                <w:rFonts w:eastAsia="SimSun"/>
                <w:lang w:eastAsia="zh-CN"/>
              </w:rPr>
              <w:t xml:space="preserve">OR </w:t>
            </w:r>
            <w:r w:rsidRPr="00614B7A">
              <w:rPr>
                <w:szCs w:val="18"/>
              </w:rPr>
              <w:t>A.4.3.2B.2.3.</w:t>
            </w:r>
            <w:r w:rsidRPr="00614B7A">
              <w:rPr>
                <w:rFonts w:eastAsia="SimSun"/>
                <w:szCs w:val="18"/>
                <w:lang w:eastAsia="zh-CN"/>
              </w:rPr>
              <w:t>9</w:t>
            </w:r>
            <w:r w:rsidRPr="00614B7A">
              <w:rPr>
                <w:szCs w:val="18"/>
              </w:rPr>
              <w:t>-2</w:t>
            </w:r>
            <w:r w:rsidRPr="00614B7A">
              <w:rPr>
                <w:rFonts w:eastAsia="SimSun"/>
                <w:szCs w:val="18"/>
                <w:lang w:eastAsia="zh-CN"/>
              </w:rPr>
              <w:t xml:space="preserve">) </w:t>
            </w:r>
            <w:r w:rsidRPr="00614B7A">
              <w:t>AND A.4.3.2B.2.0-2/4</w:t>
            </w:r>
            <w:r w:rsidRPr="00614B7A">
              <w:rPr>
                <w:rFonts w:eastAsia="SimSun"/>
                <w:lang w:eastAsia="zh-CN"/>
              </w:rPr>
              <w:t xml:space="preserve"> </w:t>
            </w:r>
            <w:r w:rsidRPr="00614B7A">
              <w:t>AND A.4.3.2B.2.0-2A/4</w:t>
            </w:r>
          </w:p>
        </w:tc>
        <w:tc>
          <w:tcPr>
            <w:tcW w:w="2063" w:type="pct"/>
            <w:gridSpan w:val="2"/>
            <w:tcBorders>
              <w:top w:val="single" w:sz="4" w:space="0" w:color="auto"/>
              <w:left w:val="single" w:sz="4" w:space="0" w:color="auto"/>
              <w:bottom w:val="single" w:sz="4" w:space="0" w:color="auto"/>
              <w:right w:val="single" w:sz="4" w:space="0" w:color="auto"/>
            </w:tcBorders>
            <w:hideMark/>
          </w:tcPr>
          <w:p w14:paraId="06BCC864" w14:textId="77777777" w:rsidR="00A85D8A" w:rsidRPr="00614B7A" w:rsidRDefault="00A85D8A" w:rsidP="00BE3F9E">
            <w:pPr>
              <w:pStyle w:val="TAL"/>
              <w:rPr>
                <w:szCs w:val="18"/>
              </w:rPr>
            </w:pPr>
            <w:r w:rsidRPr="00614B7A">
              <w:rPr>
                <w:szCs w:val="18"/>
              </w:rPr>
              <w:t>All supported Inter-band EN-DC configurations including FR2 (</w:t>
            </w:r>
            <w:r w:rsidRPr="00614B7A">
              <w:rPr>
                <w:rFonts w:eastAsia="SimSun"/>
                <w:szCs w:val="18"/>
                <w:lang w:eastAsia="zh-CN"/>
              </w:rPr>
              <w:t>4</w:t>
            </w:r>
            <w:r w:rsidRPr="00614B7A">
              <w:rPr>
                <w:szCs w:val="18"/>
              </w:rPr>
              <w:t>UL NR CCs)</w:t>
            </w:r>
          </w:p>
        </w:tc>
      </w:tr>
      <w:tr w:rsidR="00A85D8A" w:rsidRPr="00614B7A" w14:paraId="3BF0D93D"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50C295D" w14:textId="77777777" w:rsidR="00A85D8A" w:rsidRPr="00614B7A" w:rsidRDefault="00A85D8A" w:rsidP="00BE3F9E">
            <w:pPr>
              <w:pStyle w:val="TAL"/>
              <w:rPr>
                <w:rFonts w:eastAsia="SimSun"/>
                <w:szCs w:val="18"/>
              </w:rPr>
            </w:pPr>
            <w:r w:rsidRPr="00614B7A">
              <w:rPr>
                <w:rFonts w:eastAsia="SimSun"/>
                <w:szCs w:val="18"/>
              </w:rPr>
              <w:lastRenderedPageBreak/>
              <w:t>E0</w:t>
            </w:r>
            <w:r w:rsidRPr="00614B7A">
              <w:rPr>
                <w:rFonts w:eastAsia="SimSun"/>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6E9BC6C0" w14:textId="77777777" w:rsidR="00A85D8A" w:rsidRPr="00614B7A" w:rsidRDefault="00A85D8A" w:rsidP="00BE3F9E">
            <w:pPr>
              <w:pStyle w:val="TAL"/>
              <w:rPr>
                <w:rFonts w:eastAsia="SimSun"/>
                <w:szCs w:val="18"/>
                <w:lang w:eastAsia="zh-CN"/>
              </w:rPr>
            </w:pPr>
            <w:r w:rsidRPr="00614B7A">
              <w:rPr>
                <w:rFonts w:eastAsia="SimSun"/>
                <w:szCs w:val="18"/>
                <w:lang w:eastAsia="zh-CN"/>
              </w:rPr>
              <w:t>DL_NR_4CC(A.</w:t>
            </w:r>
            <w:r w:rsidRPr="00614B7A">
              <w:rPr>
                <w:szCs w:val="18"/>
              </w:rPr>
              <w:t>4.3.2B.2.3.</w:t>
            </w:r>
            <w:r w:rsidRPr="00614B7A">
              <w:rPr>
                <w:rFonts w:eastAsia="SimSun"/>
                <w:szCs w:val="18"/>
                <w:lang w:eastAsia="zh-CN"/>
              </w:rPr>
              <w:t>6</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7-2</w:t>
            </w:r>
            <w:r w:rsidRPr="00614B7A">
              <w:rPr>
                <w:rFonts w:eastAsia="SimSun"/>
                <w:lang w:eastAsia="zh-CN"/>
              </w:rPr>
              <w:t xml:space="preserve"> OR </w:t>
            </w:r>
            <w:r w:rsidRPr="00614B7A">
              <w:rPr>
                <w:szCs w:val="18"/>
              </w:rPr>
              <w:t>A.4.3.2B.2.3.</w:t>
            </w:r>
            <w:r w:rsidRPr="00614B7A">
              <w:rPr>
                <w:rFonts w:eastAsia="SimSun"/>
                <w:szCs w:val="18"/>
                <w:lang w:eastAsia="zh-CN"/>
              </w:rPr>
              <w:t>8</w:t>
            </w:r>
            <w:r w:rsidRPr="00614B7A">
              <w:rPr>
                <w:szCs w:val="18"/>
              </w:rPr>
              <w:t>-</w:t>
            </w:r>
            <w:r w:rsidRPr="00614B7A">
              <w:rPr>
                <w:rFonts w:eastAsia="SimSun"/>
                <w:szCs w:val="18"/>
                <w:lang w:eastAsia="zh-CN"/>
              </w:rPr>
              <w:t xml:space="preserve">2 </w:t>
            </w:r>
            <w:r w:rsidRPr="00614B7A">
              <w:rPr>
                <w:rFonts w:eastAsia="SimSun"/>
                <w:lang w:eastAsia="zh-CN"/>
              </w:rPr>
              <w:t xml:space="preserve">OR </w:t>
            </w:r>
            <w:r w:rsidRPr="00614B7A">
              <w:rPr>
                <w:szCs w:val="18"/>
              </w:rPr>
              <w:t>A.4.3.2B.2.3.</w:t>
            </w:r>
            <w:r w:rsidRPr="00614B7A">
              <w:rPr>
                <w:rFonts w:eastAsia="SimSun"/>
                <w:szCs w:val="18"/>
                <w:lang w:eastAsia="zh-CN"/>
              </w:rPr>
              <w:t>9</w:t>
            </w:r>
            <w:r w:rsidRPr="00614B7A">
              <w:rPr>
                <w:szCs w:val="18"/>
              </w:rPr>
              <w:t>-2</w:t>
            </w:r>
            <w:r w:rsidRPr="00614B7A">
              <w:rPr>
                <w:rFonts w:eastAsia="SimSun"/>
                <w:szCs w:val="18"/>
                <w:lang w:eastAsia="zh-CN"/>
              </w:rPr>
              <w:t xml:space="preserve">) </w:t>
            </w:r>
            <w:r w:rsidRPr="00614B7A">
              <w:t>AND A.4.3.2B.2.0-1/4</w:t>
            </w:r>
            <w:r w:rsidRPr="00614B7A">
              <w:rPr>
                <w:rFonts w:eastAsia="SimSun"/>
                <w:lang w:eastAsia="zh-CN"/>
              </w:rPr>
              <w:t xml:space="preserve"> </w:t>
            </w:r>
            <w:r w:rsidRPr="00614B7A">
              <w:t>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6924983A" w14:textId="77777777" w:rsidR="00A85D8A" w:rsidRPr="00614B7A" w:rsidRDefault="00A85D8A" w:rsidP="00BE3F9E">
            <w:pPr>
              <w:pStyle w:val="TAL"/>
              <w:rPr>
                <w:szCs w:val="18"/>
              </w:rPr>
            </w:pPr>
            <w:r w:rsidRPr="00614B7A">
              <w:rPr>
                <w:szCs w:val="18"/>
              </w:rPr>
              <w:t>All supported Inter-band EN-DC configurations including FR2 (</w:t>
            </w:r>
            <w:r w:rsidRPr="00614B7A">
              <w:rPr>
                <w:rFonts w:eastAsia="SimSun"/>
                <w:szCs w:val="18"/>
                <w:lang w:eastAsia="zh-CN"/>
              </w:rPr>
              <w:t xml:space="preserve">4DL </w:t>
            </w:r>
            <w:r w:rsidRPr="00614B7A">
              <w:rPr>
                <w:szCs w:val="18"/>
              </w:rPr>
              <w:t>NR CCs)</w:t>
            </w:r>
          </w:p>
        </w:tc>
      </w:tr>
      <w:tr w:rsidR="00A85D8A" w:rsidRPr="00614B7A" w14:paraId="4F29E208"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1CACFC8" w14:textId="77777777" w:rsidR="00A85D8A" w:rsidRPr="00614B7A" w:rsidRDefault="00A85D8A" w:rsidP="00BE3F9E">
            <w:pPr>
              <w:pStyle w:val="TAL"/>
              <w:rPr>
                <w:rFonts w:eastAsia="SimSun"/>
                <w:szCs w:val="18"/>
              </w:rPr>
            </w:pPr>
            <w:r w:rsidRPr="00614B7A">
              <w:rPr>
                <w:rFonts w:eastAsia="SimSun"/>
                <w:szCs w:val="18"/>
              </w:rPr>
              <w:t>E0</w:t>
            </w:r>
            <w:r w:rsidRPr="00614B7A">
              <w:rPr>
                <w:rFonts w:eastAsia="SimSun"/>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7C91DE3B" w14:textId="77777777" w:rsidR="00A85D8A" w:rsidRPr="00614B7A" w:rsidRDefault="00A85D8A" w:rsidP="00BE3F9E">
            <w:pPr>
              <w:pStyle w:val="TAL"/>
              <w:rPr>
                <w:szCs w:val="18"/>
              </w:rPr>
            </w:pPr>
            <w:r w:rsidRPr="00614B7A">
              <w:rPr>
                <w:rFonts w:eastAsia="SimSun"/>
                <w:szCs w:val="18"/>
                <w:lang w:eastAsia="zh-CN"/>
              </w:rPr>
              <w:t>DL_NR_5CC(A.</w:t>
            </w:r>
            <w:r w:rsidRPr="00614B7A">
              <w:rPr>
                <w:szCs w:val="18"/>
              </w:rPr>
              <w:t>4.3.2B.2.3.</w:t>
            </w:r>
            <w:r w:rsidRPr="00614B7A">
              <w:rPr>
                <w:rFonts w:eastAsia="SimSun"/>
                <w:szCs w:val="18"/>
                <w:lang w:eastAsia="zh-CN"/>
              </w:rPr>
              <w:t>6</w:t>
            </w:r>
            <w:r w:rsidRPr="00614B7A">
              <w:rPr>
                <w:szCs w:val="18"/>
              </w:rPr>
              <w:t>-</w:t>
            </w:r>
            <w:r w:rsidRPr="00614B7A">
              <w:rPr>
                <w:rFonts w:eastAsia="SimSun"/>
                <w:szCs w:val="18"/>
                <w:lang w:eastAsia="zh-CN"/>
              </w:rPr>
              <w:t>2</w:t>
            </w:r>
            <w:r w:rsidRPr="00614B7A">
              <w:rPr>
                <w:rFonts w:eastAsia="SimSun"/>
                <w:lang w:eastAsia="zh-CN"/>
              </w:rPr>
              <w:t xml:space="preserve"> OR </w:t>
            </w:r>
            <w:r w:rsidRPr="00614B7A">
              <w:rPr>
                <w:szCs w:val="18"/>
              </w:rPr>
              <w:t>A.4.3.2B.2.3.</w:t>
            </w:r>
            <w:r w:rsidRPr="00614B7A">
              <w:rPr>
                <w:rFonts w:eastAsia="SimSun"/>
                <w:szCs w:val="18"/>
                <w:lang w:eastAsia="zh-CN"/>
              </w:rPr>
              <w:t>7-2</w:t>
            </w:r>
            <w:r w:rsidRPr="00614B7A">
              <w:rPr>
                <w:rFonts w:eastAsia="SimSun"/>
                <w:lang w:eastAsia="zh-CN"/>
              </w:rPr>
              <w:t xml:space="preserve"> OR </w:t>
            </w:r>
            <w:r w:rsidRPr="00614B7A">
              <w:rPr>
                <w:szCs w:val="18"/>
              </w:rPr>
              <w:t>A.4.3.2B.2.3.</w:t>
            </w:r>
            <w:r w:rsidRPr="00614B7A">
              <w:rPr>
                <w:rFonts w:eastAsia="SimSun"/>
                <w:szCs w:val="18"/>
                <w:lang w:eastAsia="zh-CN"/>
              </w:rPr>
              <w:t>8</w:t>
            </w:r>
            <w:r w:rsidRPr="00614B7A">
              <w:rPr>
                <w:szCs w:val="18"/>
              </w:rPr>
              <w:t>-</w:t>
            </w:r>
            <w:r w:rsidRPr="00614B7A">
              <w:rPr>
                <w:rFonts w:eastAsia="SimSun"/>
                <w:szCs w:val="18"/>
                <w:lang w:eastAsia="zh-CN"/>
              </w:rPr>
              <w:t xml:space="preserve">2 </w:t>
            </w:r>
            <w:r w:rsidRPr="00614B7A">
              <w:rPr>
                <w:rFonts w:eastAsia="SimSun"/>
                <w:lang w:eastAsia="zh-CN"/>
              </w:rPr>
              <w:t xml:space="preserve">OR </w:t>
            </w:r>
            <w:r w:rsidRPr="00614B7A">
              <w:rPr>
                <w:szCs w:val="18"/>
              </w:rPr>
              <w:t>A.4.3.2B.2.3.</w:t>
            </w:r>
            <w:r w:rsidRPr="00614B7A">
              <w:rPr>
                <w:rFonts w:eastAsia="SimSun"/>
                <w:szCs w:val="18"/>
                <w:lang w:eastAsia="zh-CN"/>
              </w:rPr>
              <w:t>9</w:t>
            </w:r>
            <w:r w:rsidRPr="00614B7A">
              <w:rPr>
                <w:szCs w:val="18"/>
              </w:rPr>
              <w:t>-2</w:t>
            </w:r>
            <w:r w:rsidRPr="00614B7A">
              <w:rPr>
                <w:rFonts w:eastAsia="SimSun"/>
                <w:szCs w:val="18"/>
                <w:lang w:eastAsia="zh-CN"/>
              </w:rPr>
              <w:t xml:space="preserve">) </w:t>
            </w:r>
            <w:r w:rsidRPr="00614B7A">
              <w:t>AND A.4.3.2B.2.0-1/5</w:t>
            </w:r>
            <w:r w:rsidRPr="00614B7A">
              <w:rPr>
                <w:rFonts w:eastAsia="SimSun"/>
                <w:lang w:eastAsia="zh-CN"/>
              </w:rPr>
              <w:t xml:space="preserve"> </w:t>
            </w:r>
            <w:r w:rsidRPr="00614B7A">
              <w:t>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03076E94" w14:textId="77777777" w:rsidR="00A85D8A" w:rsidRPr="00614B7A" w:rsidRDefault="00A85D8A" w:rsidP="00BE3F9E">
            <w:pPr>
              <w:pStyle w:val="TAL"/>
              <w:rPr>
                <w:szCs w:val="18"/>
              </w:rPr>
            </w:pPr>
            <w:r w:rsidRPr="00614B7A">
              <w:rPr>
                <w:szCs w:val="18"/>
              </w:rPr>
              <w:t>All supported Inter-band EN-DC configurations including FR2 (</w:t>
            </w:r>
            <w:r w:rsidRPr="00614B7A">
              <w:rPr>
                <w:rFonts w:eastAsia="SimSun"/>
                <w:szCs w:val="18"/>
                <w:lang w:eastAsia="zh-CN"/>
              </w:rPr>
              <w:t xml:space="preserve">5DL </w:t>
            </w:r>
            <w:r w:rsidRPr="00614B7A">
              <w:rPr>
                <w:szCs w:val="18"/>
              </w:rPr>
              <w:t>NR CCs)</w:t>
            </w:r>
          </w:p>
        </w:tc>
      </w:tr>
      <w:tr w:rsidR="00A85D8A" w:rsidRPr="00614B7A" w14:paraId="66C11BE2"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4D12494" w14:textId="77777777" w:rsidR="00A85D8A" w:rsidRPr="00614B7A" w:rsidRDefault="00A85D8A" w:rsidP="00BE3F9E">
            <w:pPr>
              <w:pStyle w:val="TAL"/>
              <w:rPr>
                <w:rFonts w:eastAsia="SimSun"/>
                <w:szCs w:val="18"/>
              </w:rPr>
            </w:pPr>
            <w:r w:rsidRPr="00614B7A">
              <w:rPr>
                <w:rFonts w:eastAsia="SimSun"/>
                <w:szCs w:val="18"/>
              </w:rPr>
              <w:t>E0</w:t>
            </w:r>
            <w:r w:rsidRPr="00614B7A">
              <w:rPr>
                <w:rFonts w:eastAsia="SimSun"/>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3674F9D0" w14:textId="77777777" w:rsidR="00A85D8A" w:rsidRPr="00614B7A" w:rsidRDefault="00A85D8A" w:rsidP="00BE3F9E">
            <w:pPr>
              <w:pStyle w:val="TAL"/>
              <w:rPr>
                <w:rFonts w:eastAsia="SimSun"/>
                <w:lang w:eastAsia="zh-CN"/>
              </w:rPr>
            </w:pPr>
            <w:r w:rsidRPr="00614B7A">
              <w:rPr>
                <w:szCs w:val="18"/>
              </w:rPr>
              <w:t>UL_2CC(</w:t>
            </w:r>
            <w:r w:rsidRPr="00614B7A">
              <w:rPr>
                <w:rFonts w:eastAsia="SimSun"/>
                <w:lang w:eastAsia="zh-CN"/>
              </w:rPr>
              <w:t>A.4.3.2A.2.1-3 OR A.4.3.2A.3.1-3 OR A.4.3.2A.4.1-3 OR A.4.3.2A.4.2-3</w:t>
            </w:r>
            <w:r w:rsidRPr="00614B7A">
              <w:rPr>
                <w:szCs w:val="18"/>
              </w:rPr>
              <w:t>)</w:t>
            </w:r>
            <w:r w:rsidRPr="00614B7A">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40A0754F" w14:textId="77777777" w:rsidR="00A85D8A" w:rsidRPr="00614B7A" w:rsidRDefault="00A85D8A" w:rsidP="00BE3F9E">
            <w:pPr>
              <w:pStyle w:val="TAL"/>
              <w:rPr>
                <w:szCs w:val="18"/>
              </w:rPr>
            </w:pPr>
            <w:r w:rsidRPr="00614B7A">
              <w:rPr>
                <w:szCs w:val="18"/>
              </w:rPr>
              <w:t xml:space="preserve">All supported </w:t>
            </w:r>
            <w:r w:rsidRPr="00614B7A">
              <w:rPr>
                <w:rFonts w:eastAsia="SimSun"/>
                <w:szCs w:val="18"/>
                <w:lang w:eastAsia="zh-CN"/>
              </w:rPr>
              <w:t xml:space="preserve">FR1 </w:t>
            </w:r>
            <w:r w:rsidRPr="00614B7A">
              <w:rPr>
                <w:szCs w:val="18"/>
              </w:rPr>
              <w:t>2UL CA configurations</w:t>
            </w:r>
          </w:p>
        </w:tc>
      </w:tr>
      <w:tr w:rsidR="00A85D8A" w:rsidRPr="00614B7A" w14:paraId="29A924B9"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957922F" w14:textId="77777777" w:rsidR="00A85D8A" w:rsidRPr="00614B7A" w:rsidRDefault="00A85D8A" w:rsidP="00BE3F9E">
            <w:pPr>
              <w:pStyle w:val="TAL"/>
              <w:rPr>
                <w:rFonts w:eastAsia="SimSun"/>
                <w:szCs w:val="18"/>
              </w:rPr>
            </w:pPr>
            <w:r w:rsidRPr="00614B7A">
              <w:rPr>
                <w:rFonts w:eastAsia="SimSun"/>
                <w:szCs w:val="18"/>
              </w:rPr>
              <w:t>E0</w:t>
            </w:r>
            <w:r w:rsidRPr="00614B7A">
              <w:rPr>
                <w:rFonts w:eastAsia="SimSun"/>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4F8FC9D3" w14:textId="77777777" w:rsidR="00A85D8A" w:rsidRPr="00614B7A" w:rsidRDefault="00A85D8A" w:rsidP="00BE3F9E">
            <w:pPr>
              <w:pStyle w:val="TAL"/>
              <w:rPr>
                <w:rFonts w:eastAsia="SimSun"/>
                <w:lang w:eastAsia="zh-CN"/>
              </w:rPr>
            </w:pPr>
            <w:r w:rsidRPr="00614B7A">
              <w:rPr>
                <w:szCs w:val="18"/>
              </w:rPr>
              <w:t>DL_2CC(</w:t>
            </w:r>
            <w:r w:rsidRPr="00614B7A">
              <w:rPr>
                <w:rFonts w:eastAsia="SimSun"/>
                <w:lang w:eastAsia="zh-CN"/>
              </w:rPr>
              <w:t>A.4.3.2A.2.1-3 OR A.4.3.2A.3.1-3 OR A.4.3.2A.4.1-3</w:t>
            </w:r>
            <w:r w:rsidRPr="00614B7A">
              <w:rPr>
                <w:szCs w:val="18"/>
              </w:rPr>
              <w:t>)</w:t>
            </w:r>
            <w:r w:rsidRPr="00614B7A">
              <w:t xml:space="preserve">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5A3E78B2" w14:textId="77777777" w:rsidR="00A85D8A" w:rsidRPr="00614B7A" w:rsidRDefault="00A85D8A" w:rsidP="00BE3F9E">
            <w:pPr>
              <w:pStyle w:val="TAL"/>
              <w:rPr>
                <w:szCs w:val="18"/>
              </w:rPr>
            </w:pPr>
            <w:r w:rsidRPr="00614B7A">
              <w:rPr>
                <w:szCs w:val="18"/>
              </w:rPr>
              <w:t xml:space="preserve">All supported </w:t>
            </w:r>
            <w:r w:rsidRPr="00614B7A">
              <w:rPr>
                <w:rFonts w:eastAsia="SimSun"/>
                <w:szCs w:val="18"/>
                <w:lang w:eastAsia="zh-CN"/>
              </w:rPr>
              <w:t xml:space="preserve">FR1 </w:t>
            </w:r>
            <w:r w:rsidRPr="00614B7A">
              <w:rPr>
                <w:szCs w:val="18"/>
              </w:rPr>
              <w:t>2DL CA configurations</w:t>
            </w:r>
          </w:p>
        </w:tc>
      </w:tr>
      <w:tr w:rsidR="00A85D8A" w:rsidRPr="00614B7A" w14:paraId="7D71F0B6"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8F2A1CD" w14:textId="77777777" w:rsidR="00A85D8A" w:rsidRPr="00614B7A" w:rsidRDefault="00A85D8A" w:rsidP="00BE3F9E">
            <w:pPr>
              <w:pStyle w:val="TAL"/>
              <w:rPr>
                <w:rFonts w:eastAsia="SimSun"/>
                <w:szCs w:val="18"/>
              </w:rPr>
            </w:pPr>
            <w:r w:rsidRPr="00614B7A">
              <w:rPr>
                <w:rFonts w:eastAsia="SimSun"/>
                <w:szCs w:val="18"/>
              </w:rPr>
              <w:t>E0</w:t>
            </w:r>
            <w:r w:rsidRPr="00614B7A">
              <w:rPr>
                <w:rFonts w:eastAsia="SimSun"/>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6F361215" w14:textId="77777777" w:rsidR="00A85D8A" w:rsidRPr="00614B7A" w:rsidRDefault="00A85D8A" w:rsidP="00BE3F9E">
            <w:pPr>
              <w:pStyle w:val="TAL"/>
              <w:rPr>
                <w:rFonts w:eastAsia="SimSun"/>
                <w:lang w:eastAsia="zh-CN"/>
              </w:rPr>
            </w:pPr>
            <w:r w:rsidRPr="00614B7A">
              <w:rPr>
                <w:szCs w:val="18"/>
              </w:rPr>
              <w:t>DL_3CC(</w:t>
            </w:r>
            <w:r w:rsidRPr="00614B7A">
              <w:rPr>
                <w:rFonts w:eastAsia="SimSun"/>
                <w:lang w:eastAsia="zh-CN"/>
              </w:rPr>
              <w:t>A.4.3.2A.2.1-3 OR A.4.3.2A.3.1-3 OR A.4.3.2A.4.1-3 OR A.4.3.2A.4.2-3</w:t>
            </w:r>
            <w:r w:rsidRPr="00614B7A">
              <w:rPr>
                <w:szCs w:val="18"/>
              </w:rPr>
              <w:t>)</w:t>
            </w:r>
            <w:r w:rsidRPr="00614B7A">
              <w:t xml:space="preserve">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08609CF4" w14:textId="77777777" w:rsidR="00A85D8A" w:rsidRPr="00614B7A" w:rsidRDefault="00A85D8A" w:rsidP="00BE3F9E">
            <w:pPr>
              <w:pStyle w:val="TAL"/>
              <w:rPr>
                <w:szCs w:val="18"/>
              </w:rPr>
            </w:pPr>
            <w:r w:rsidRPr="00614B7A">
              <w:rPr>
                <w:szCs w:val="18"/>
              </w:rPr>
              <w:t xml:space="preserve">All supported </w:t>
            </w:r>
            <w:r w:rsidRPr="00614B7A">
              <w:rPr>
                <w:rFonts w:eastAsia="SimSun"/>
                <w:szCs w:val="18"/>
                <w:lang w:eastAsia="zh-CN"/>
              </w:rPr>
              <w:t xml:space="preserve">FR1 </w:t>
            </w:r>
            <w:r w:rsidRPr="00614B7A">
              <w:rPr>
                <w:szCs w:val="18"/>
              </w:rPr>
              <w:t>3DL CA configurations</w:t>
            </w:r>
          </w:p>
        </w:tc>
      </w:tr>
      <w:tr w:rsidR="00A85D8A" w:rsidRPr="00614B7A" w14:paraId="5648F7EC"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72C7F8A" w14:textId="77777777" w:rsidR="00A85D8A" w:rsidRPr="00614B7A" w:rsidRDefault="00A85D8A" w:rsidP="00BE3F9E">
            <w:pPr>
              <w:pStyle w:val="TAL"/>
              <w:rPr>
                <w:rFonts w:eastAsia="SimSun"/>
                <w:szCs w:val="18"/>
              </w:rPr>
            </w:pPr>
            <w:r w:rsidRPr="00614B7A">
              <w:rPr>
                <w:rFonts w:eastAsia="SimSun"/>
                <w:szCs w:val="18"/>
              </w:rPr>
              <w:t>E0</w:t>
            </w:r>
            <w:r w:rsidRPr="00614B7A">
              <w:rPr>
                <w:rFonts w:eastAsia="SimSun"/>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212589B5" w14:textId="77777777" w:rsidR="00A85D8A" w:rsidRPr="00614B7A" w:rsidRDefault="00A85D8A" w:rsidP="00BE3F9E">
            <w:pPr>
              <w:pStyle w:val="TAL"/>
              <w:rPr>
                <w:rFonts w:eastAsia="SimSun"/>
                <w:lang w:eastAsia="zh-CN"/>
              </w:rPr>
            </w:pPr>
            <w:r w:rsidRPr="00614B7A">
              <w:rPr>
                <w:szCs w:val="18"/>
              </w:rPr>
              <w:t>DL_4CC(</w:t>
            </w:r>
            <w:r w:rsidRPr="00614B7A">
              <w:rPr>
                <w:rFonts w:eastAsia="SimSun"/>
                <w:lang w:eastAsia="zh-CN"/>
              </w:rPr>
              <w:t>A.4.3.2A.2.1-3 OR A.4.3.2A.3.1-3 OR A.4.3.2A.4.1-3 OR A.4.3.2A.4.2-3</w:t>
            </w:r>
            <w:r w:rsidRPr="00614B7A">
              <w:rPr>
                <w:szCs w:val="18"/>
              </w:rPr>
              <w:t>)</w:t>
            </w:r>
            <w:r w:rsidRPr="00614B7A">
              <w:t xml:space="preserve">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38209D8D" w14:textId="77777777" w:rsidR="00A85D8A" w:rsidRPr="00614B7A" w:rsidRDefault="00A85D8A" w:rsidP="00BE3F9E">
            <w:pPr>
              <w:pStyle w:val="TAL"/>
              <w:rPr>
                <w:szCs w:val="18"/>
              </w:rPr>
            </w:pPr>
            <w:r w:rsidRPr="00614B7A">
              <w:rPr>
                <w:szCs w:val="18"/>
              </w:rPr>
              <w:t xml:space="preserve">All supported </w:t>
            </w:r>
            <w:r w:rsidRPr="00614B7A">
              <w:rPr>
                <w:rFonts w:eastAsia="SimSun"/>
                <w:szCs w:val="18"/>
                <w:lang w:eastAsia="zh-CN"/>
              </w:rPr>
              <w:t xml:space="preserve">FR1 </w:t>
            </w:r>
            <w:r w:rsidRPr="00614B7A">
              <w:rPr>
                <w:szCs w:val="18"/>
              </w:rPr>
              <w:t>4DL CA configurations</w:t>
            </w:r>
          </w:p>
        </w:tc>
      </w:tr>
      <w:tr w:rsidR="00A85D8A" w:rsidRPr="00614B7A" w14:paraId="4ACAC5FC"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85C006F" w14:textId="77777777" w:rsidR="00A85D8A" w:rsidRPr="00614B7A" w:rsidRDefault="00A85D8A" w:rsidP="00BE3F9E">
            <w:pPr>
              <w:pStyle w:val="TAL"/>
              <w:rPr>
                <w:rFonts w:eastAsia="SimSun"/>
                <w:szCs w:val="18"/>
              </w:rPr>
            </w:pPr>
            <w:r w:rsidRPr="00614B7A">
              <w:rPr>
                <w:rFonts w:eastAsia="SimSun"/>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0C898B27" w14:textId="77777777" w:rsidR="00A85D8A" w:rsidRPr="00614B7A" w:rsidRDefault="00A85D8A" w:rsidP="00BE3F9E">
            <w:pPr>
              <w:pStyle w:val="TAL"/>
              <w:rPr>
                <w:szCs w:val="18"/>
              </w:rPr>
            </w:pPr>
            <w:r w:rsidRPr="00614B7A">
              <w:rPr>
                <w:rFonts w:eastAsia="PMingLiU"/>
              </w:rPr>
              <w:t>ULTxSwitching</w:t>
            </w:r>
            <w:r w:rsidRPr="00614B7A">
              <w:rPr>
                <w:szCs w:val="18"/>
              </w:rPr>
              <w:t>(</w:t>
            </w:r>
            <w:r w:rsidRPr="00614B7A">
              <w:rPr>
                <w:rFonts w:eastAsia="SimSun"/>
              </w:rPr>
              <w:t>A.4.3.2A.4.1-3</w:t>
            </w:r>
            <w:r w:rsidRPr="00614B7A">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13AC0F11" w14:textId="77777777" w:rsidR="00A85D8A" w:rsidRPr="00614B7A" w:rsidRDefault="00A85D8A" w:rsidP="00BE3F9E">
            <w:pPr>
              <w:pStyle w:val="TAL"/>
              <w:rPr>
                <w:szCs w:val="18"/>
              </w:rPr>
            </w:pPr>
            <w:r w:rsidRPr="00614B7A">
              <w:rPr>
                <w:szCs w:val="18"/>
              </w:rPr>
              <w:t xml:space="preserve">All supported </w:t>
            </w:r>
            <w:r w:rsidRPr="00614B7A">
              <w:rPr>
                <w:rFonts w:eastAsia="SimSun"/>
                <w:szCs w:val="18"/>
              </w:rPr>
              <w:t xml:space="preserve">FR1 </w:t>
            </w:r>
            <w:r w:rsidRPr="00614B7A">
              <w:rPr>
                <w:szCs w:val="18"/>
              </w:rPr>
              <w:t>2UL CA configurations with ULTxSwitching capability</w:t>
            </w:r>
          </w:p>
        </w:tc>
      </w:tr>
      <w:tr w:rsidR="00A85D8A" w:rsidRPr="00614B7A" w14:paraId="3C2A673D"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01A20F9" w14:textId="77777777" w:rsidR="00A85D8A" w:rsidRPr="00614B7A" w:rsidRDefault="00A85D8A" w:rsidP="00BE3F9E">
            <w:pPr>
              <w:pStyle w:val="TAL"/>
              <w:rPr>
                <w:rFonts w:eastAsia="SimSun"/>
                <w:szCs w:val="18"/>
              </w:rPr>
            </w:pPr>
            <w:r w:rsidRPr="00614B7A">
              <w:rPr>
                <w:rFonts w:eastAsia="SimSun"/>
                <w:szCs w:val="18"/>
              </w:rPr>
              <w:t>E0</w:t>
            </w:r>
            <w:r w:rsidRPr="00614B7A">
              <w:rPr>
                <w:rFonts w:eastAsia="SimSun"/>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656FD4C9" w14:textId="77777777" w:rsidR="00A85D8A" w:rsidRPr="00614B7A" w:rsidRDefault="00A85D8A" w:rsidP="00BE3F9E">
            <w:pPr>
              <w:pStyle w:val="TAL"/>
              <w:rPr>
                <w:rFonts w:eastAsia="SimSun"/>
                <w:lang w:eastAsia="zh-CN"/>
              </w:rPr>
            </w:pPr>
            <w:r w:rsidRPr="00614B7A">
              <w:rPr>
                <w:szCs w:val="18"/>
              </w:rPr>
              <w:t>UL_2CC(</w:t>
            </w:r>
            <w:r w:rsidRPr="00614B7A">
              <w:t>A.4.3.2A.2.2-3 OR A.4.3.2A.</w:t>
            </w:r>
            <w:r w:rsidRPr="00614B7A">
              <w:rPr>
                <w:lang w:eastAsia="zh-CN"/>
              </w:rPr>
              <w:t>3.2</w:t>
            </w:r>
            <w:r w:rsidRPr="00614B7A">
              <w:t>-3 OR A.4.3.2A.</w:t>
            </w:r>
            <w:r w:rsidRPr="00614B7A">
              <w:rPr>
                <w:lang w:eastAsia="zh-CN"/>
              </w:rPr>
              <w:t>3.2</w:t>
            </w:r>
            <w:r w:rsidRPr="00614B7A">
              <w:t>-3a</w:t>
            </w:r>
            <w:r w:rsidRPr="00614B7A">
              <w:rPr>
                <w:szCs w:val="18"/>
              </w:rPr>
              <w:t>)</w:t>
            </w:r>
            <w:r w:rsidRPr="00614B7A">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0E43052E" w14:textId="77777777" w:rsidR="00A85D8A" w:rsidRPr="00614B7A" w:rsidRDefault="00A85D8A" w:rsidP="00BE3F9E">
            <w:pPr>
              <w:pStyle w:val="TAL"/>
              <w:rPr>
                <w:szCs w:val="18"/>
              </w:rPr>
            </w:pPr>
            <w:r w:rsidRPr="00614B7A">
              <w:rPr>
                <w:szCs w:val="18"/>
              </w:rPr>
              <w:t xml:space="preserve">All supported </w:t>
            </w:r>
            <w:r w:rsidRPr="00614B7A">
              <w:rPr>
                <w:rFonts w:eastAsia="SimSun"/>
                <w:szCs w:val="18"/>
                <w:lang w:eastAsia="zh-CN"/>
              </w:rPr>
              <w:t xml:space="preserve">FR2 </w:t>
            </w:r>
            <w:r w:rsidRPr="00614B7A">
              <w:rPr>
                <w:szCs w:val="18"/>
              </w:rPr>
              <w:t>2UL CA configurations</w:t>
            </w:r>
          </w:p>
        </w:tc>
      </w:tr>
      <w:tr w:rsidR="00A85D8A" w:rsidRPr="00614B7A" w14:paraId="60F09F4A"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1C76B79" w14:textId="77777777" w:rsidR="00A85D8A" w:rsidRPr="00614B7A" w:rsidRDefault="00A85D8A" w:rsidP="00BE3F9E">
            <w:pPr>
              <w:pStyle w:val="TAL"/>
              <w:rPr>
                <w:rFonts w:eastAsia="SimSun"/>
                <w:szCs w:val="18"/>
              </w:rPr>
            </w:pPr>
            <w:r w:rsidRPr="00614B7A">
              <w:rPr>
                <w:rFonts w:eastAsia="SimSun"/>
                <w:szCs w:val="18"/>
              </w:rPr>
              <w:t>E0</w:t>
            </w:r>
            <w:r w:rsidRPr="00614B7A">
              <w:rPr>
                <w:rFonts w:eastAsia="SimSun"/>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1A72D268" w14:textId="77777777" w:rsidR="00A85D8A" w:rsidRPr="00614B7A" w:rsidRDefault="00A85D8A" w:rsidP="00BE3F9E">
            <w:pPr>
              <w:pStyle w:val="TAL"/>
              <w:rPr>
                <w:rFonts w:eastAsia="PMingLiU"/>
              </w:rPr>
            </w:pPr>
            <w:r w:rsidRPr="00614B7A">
              <w:rPr>
                <w:szCs w:val="18"/>
              </w:rPr>
              <w:t>UL_3CC(</w:t>
            </w:r>
            <w:r w:rsidRPr="00614B7A">
              <w:t>A.4.3.2A.2.2-3 OR A.4.3.2A.</w:t>
            </w:r>
            <w:r w:rsidRPr="00614B7A">
              <w:rPr>
                <w:lang w:eastAsia="zh-CN"/>
              </w:rPr>
              <w:t>3.2</w:t>
            </w:r>
            <w:r w:rsidRPr="00614B7A">
              <w:t>-3 OR A.4.3.2A.</w:t>
            </w:r>
            <w:r w:rsidRPr="00614B7A">
              <w:rPr>
                <w:lang w:eastAsia="zh-CN"/>
              </w:rPr>
              <w:t>3.2</w:t>
            </w:r>
            <w:r w:rsidRPr="00614B7A">
              <w:t>-3a</w:t>
            </w:r>
            <w:r w:rsidRPr="00614B7A">
              <w:rPr>
                <w:szCs w:val="18"/>
              </w:rPr>
              <w:t>)</w:t>
            </w:r>
            <w:r w:rsidRPr="00614B7A">
              <w:t xml:space="preserve"> AND A.4.3.2A.1-2/2</w:t>
            </w:r>
          </w:p>
        </w:tc>
        <w:tc>
          <w:tcPr>
            <w:tcW w:w="2063" w:type="pct"/>
            <w:gridSpan w:val="2"/>
            <w:tcBorders>
              <w:top w:val="single" w:sz="4" w:space="0" w:color="auto"/>
              <w:left w:val="single" w:sz="4" w:space="0" w:color="auto"/>
              <w:bottom w:val="single" w:sz="4" w:space="0" w:color="auto"/>
              <w:right w:val="single" w:sz="4" w:space="0" w:color="auto"/>
            </w:tcBorders>
            <w:hideMark/>
          </w:tcPr>
          <w:p w14:paraId="41FEA444" w14:textId="77777777" w:rsidR="00A85D8A" w:rsidRPr="00614B7A" w:rsidRDefault="00A85D8A" w:rsidP="00BE3F9E">
            <w:pPr>
              <w:pStyle w:val="TAL"/>
              <w:rPr>
                <w:szCs w:val="18"/>
              </w:rPr>
            </w:pPr>
            <w:r w:rsidRPr="00614B7A">
              <w:rPr>
                <w:szCs w:val="18"/>
              </w:rPr>
              <w:t xml:space="preserve">All supported </w:t>
            </w:r>
            <w:r w:rsidRPr="00614B7A">
              <w:rPr>
                <w:rFonts w:eastAsia="SimSun"/>
                <w:szCs w:val="18"/>
                <w:lang w:eastAsia="zh-CN"/>
              </w:rPr>
              <w:t xml:space="preserve">FR2 </w:t>
            </w:r>
            <w:r w:rsidRPr="00614B7A">
              <w:rPr>
                <w:szCs w:val="18"/>
              </w:rPr>
              <w:t>3UL CA configurations</w:t>
            </w:r>
          </w:p>
        </w:tc>
      </w:tr>
      <w:tr w:rsidR="00A85D8A" w:rsidRPr="00614B7A" w14:paraId="75B814DE"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A1BCAE1" w14:textId="77777777" w:rsidR="00A85D8A" w:rsidRPr="00614B7A" w:rsidRDefault="00A85D8A" w:rsidP="00BE3F9E">
            <w:pPr>
              <w:pStyle w:val="TAL"/>
              <w:rPr>
                <w:rFonts w:eastAsia="SimSun"/>
                <w:szCs w:val="18"/>
              </w:rPr>
            </w:pPr>
            <w:r w:rsidRPr="00614B7A">
              <w:rPr>
                <w:rFonts w:eastAsia="SimSun"/>
                <w:szCs w:val="18"/>
              </w:rPr>
              <w:t>E0</w:t>
            </w:r>
            <w:r w:rsidRPr="00614B7A">
              <w:rPr>
                <w:rFonts w:eastAsia="SimSun"/>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6742C9EA" w14:textId="77777777" w:rsidR="00A85D8A" w:rsidRPr="00614B7A" w:rsidRDefault="00A85D8A" w:rsidP="00BE3F9E">
            <w:pPr>
              <w:pStyle w:val="TAL"/>
              <w:rPr>
                <w:szCs w:val="18"/>
              </w:rPr>
            </w:pPr>
            <w:r w:rsidRPr="00614B7A">
              <w:rPr>
                <w:szCs w:val="18"/>
              </w:rPr>
              <w:t>UL_4CC(</w:t>
            </w:r>
            <w:r w:rsidRPr="00614B7A">
              <w:t>A.4.3.2A.2.2-3 OR A.4.3.2A.</w:t>
            </w:r>
            <w:r w:rsidRPr="00614B7A">
              <w:rPr>
                <w:lang w:eastAsia="zh-CN"/>
              </w:rPr>
              <w:t>3.2</w:t>
            </w:r>
            <w:r w:rsidRPr="00614B7A">
              <w:t>-3 OR A.4.3.2A.</w:t>
            </w:r>
            <w:r w:rsidRPr="00614B7A">
              <w:rPr>
                <w:lang w:eastAsia="zh-CN"/>
              </w:rPr>
              <w:t>3.2</w:t>
            </w:r>
            <w:r w:rsidRPr="00614B7A">
              <w:t>-3a</w:t>
            </w:r>
            <w:r w:rsidRPr="00614B7A">
              <w:rPr>
                <w:szCs w:val="18"/>
              </w:rPr>
              <w:t>)</w:t>
            </w:r>
            <w:r w:rsidRPr="00614B7A">
              <w:t xml:space="preserve"> AND A.4.3.2A.1-2/3</w:t>
            </w:r>
          </w:p>
        </w:tc>
        <w:tc>
          <w:tcPr>
            <w:tcW w:w="2063" w:type="pct"/>
            <w:gridSpan w:val="2"/>
            <w:tcBorders>
              <w:top w:val="single" w:sz="4" w:space="0" w:color="auto"/>
              <w:left w:val="single" w:sz="4" w:space="0" w:color="auto"/>
              <w:bottom w:val="single" w:sz="4" w:space="0" w:color="auto"/>
              <w:right w:val="single" w:sz="4" w:space="0" w:color="auto"/>
            </w:tcBorders>
            <w:hideMark/>
          </w:tcPr>
          <w:p w14:paraId="08490E59" w14:textId="77777777" w:rsidR="00A85D8A" w:rsidRPr="00614B7A" w:rsidRDefault="00A85D8A" w:rsidP="00BE3F9E">
            <w:pPr>
              <w:pStyle w:val="TAL"/>
              <w:rPr>
                <w:szCs w:val="18"/>
              </w:rPr>
            </w:pPr>
            <w:r w:rsidRPr="00614B7A">
              <w:rPr>
                <w:szCs w:val="18"/>
              </w:rPr>
              <w:t xml:space="preserve">All supported </w:t>
            </w:r>
            <w:r w:rsidRPr="00614B7A">
              <w:rPr>
                <w:rFonts w:eastAsia="SimSun"/>
                <w:szCs w:val="18"/>
                <w:lang w:eastAsia="zh-CN"/>
              </w:rPr>
              <w:t xml:space="preserve">FR2 </w:t>
            </w:r>
            <w:r w:rsidRPr="00614B7A">
              <w:rPr>
                <w:szCs w:val="18"/>
              </w:rPr>
              <w:t>4UL CA configurations</w:t>
            </w:r>
          </w:p>
        </w:tc>
      </w:tr>
      <w:tr w:rsidR="00A85D8A" w:rsidRPr="00614B7A" w14:paraId="5217BBD2"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2056CC1" w14:textId="77777777" w:rsidR="00A85D8A" w:rsidRPr="00614B7A" w:rsidRDefault="00A85D8A" w:rsidP="00BE3F9E">
            <w:pPr>
              <w:pStyle w:val="TAL"/>
              <w:rPr>
                <w:rFonts w:eastAsia="SimSun"/>
                <w:szCs w:val="18"/>
              </w:rPr>
            </w:pPr>
            <w:r w:rsidRPr="00614B7A">
              <w:rPr>
                <w:rFonts w:eastAsia="SimSun"/>
                <w:szCs w:val="18"/>
              </w:rPr>
              <w:t>E0</w:t>
            </w:r>
            <w:r w:rsidRPr="00614B7A">
              <w:rPr>
                <w:rFonts w:eastAsia="SimSun"/>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1529F55E" w14:textId="77777777" w:rsidR="00A85D8A" w:rsidRPr="00614B7A" w:rsidRDefault="00A85D8A" w:rsidP="00BE3F9E">
            <w:pPr>
              <w:pStyle w:val="TAL"/>
              <w:rPr>
                <w:szCs w:val="18"/>
              </w:rPr>
            </w:pPr>
            <w:r w:rsidRPr="00614B7A">
              <w:rPr>
                <w:szCs w:val="18"/>
              </w:rPr>
              <w:t>UL_5CC(</w:t>
            </w:r>
            <w:r w:rsidRPr="00614B7A">
              <w:t>A.4.3.2A.2.2-3</w:t>
            </w:r>
            <w:r w:rsidRPr="00614B7A">
              <w:rPr>
                <w:szCs w:val="18"/>
              </w:rPr>
              <w:t>)</w:t>
            </w:r>
            <w:r w:rsidRPr="00614B7A">
              <w:t xml:space="preserve"> AND A.4.3.2A.1-2/4</w:t>
            </w:r>
          </w:p>
        </w:tc>
        <w:tc>
          <w:tcPr>
            <w:tcW w:w="2063" w:type="pct"/>
            <w:gridSpan w:val="2"/>
            <w:tcBorders>
              <w:top w:val="single" w:sz="4" w:space="0" w:color="auto"/>
              <w:left w:val="single" w:sz="4" w:space="0" w:color="auto"/>
              <w:bottom w:val="single" w:sz="4" w:space="0" w:color="auto"/>
              <w:right w:val="single" w:sz="4" w:space="0" w:color="auto"/>
            </w:tcBorders>
            <w:hideMark/>
          </w:tcPr>
          <w:p w14:paraId="05B6D50B" w14:textId="77777777" w:rsidR="00A85D8A" w:rsidRPr="00614B7A" w:rsidRDefault="00A85D8A" w:rsidP="00BE3F9E">
            <w:pPr>
              <w:pStyle w:val="TAL"/>
              <w:rPr>
                <w:szCs w:val="18"/>
              </w:rPr>
            </w:pPr>
            <w:r w:rsidRPr="00614B7A">
              <w:rPr>
                <w:szCs w:val="18"/>
              </w:rPr>
              <w:t xml:space="preserve">All supported </w:t>
            </w:r>
            <w:r w:rsidRPr="00614B7A">
              <w:rPr>
                <w:rFonts w:eastAsia="SimSun"/>
                <w:szCs w:val="18"/>
                <w:lang w:eastAsia="zh-CN"/>
              </w:rPr>
              <w:t xml:space="preserve">FR2 </w:t>
            </w:r>
            <w:r w:rsidRPr="00614B7A">
              <w:rPr>
                <w:szCs w:val="18"/>
              </w:rPr>
              <w:t>5UL CA configurations</w:t>
            </w:r>
          </w:p>
        </w:tc>
      </w:tr>
      <w:tr w:rsidR="00A85D8A" w:rsidRPr="00614B7A" w14:paraId="0CAC3F00"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38D434C" w14:textId="77777777" w:rsidR="00A85D8A" w:rsidRPr="00614B7A" w:rsidRDefault="00A85D8A" w:rsidP="00BE3F9E">
            <w:pPr>
              <w:pStyle w:val="TAL"/>
              <w:rPr>
                <w:rFonts w:eastAsia="SimSun"/>
                <w:szCs w:val="18"/>
              </w:rPr>
            </w:pPr>
            <w:r w:rsidRPr="00614B7A">
              <w:rPr>
                <w:rFonts w:eastAsia="SimSun"/>
                <w:szCs w:val="18"/>
              </w:rPr>
              <w:t>E0</w:t>
            </w:r>
            <w:r w:rsidRPr="00614B7A">
              <w:rPr>
                <w:rFonts w:eastAsia="SimSun"/>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0D5BBCEA" w14:textId="77777777" w:rsidR="00A85D8A" w:rsidRPr="00614B7A" w:rsidRDefault="00A85D8A" w:rsidP="00BE3F9E">
            <w:pPr>
              <w:pStyle w:val="TAL"/>
              <w:rPr>
                <w:szCs w:val="18"/>
              </w:rPr>
            </w:pPr>
            <w:r w:rsidRPr="00614B7A">
              <w:rPr>
                <w:szCs w:val="18"/>
              </w:rPr>
              <w:t>UL_6CC(</w:t>
            </w:r>
            <w:r w:rsidRPr="00614B7A">
              <w:t>A.4.3.2A.2.2-3</w:t>
            </w:r>
            <w:r w:rsidRPr="00614B7A">
              <w:rPr>
                <w:szCs w:val="18"/>
              </w:rPr>
              <w:t>)</w:t>
            </w:r>
            <w:r w:rsidRPr="00614B7A">
              <w:t xml:space="preserve"> AND A.4.3.2A.1-2/5</w:t>
            </w:r>
          </w:p>
        </w:tc>
        <w:tc>
          <w:tcPr>
            <w:tcW w:w="2063" w:type="pct"/>
            <w:gridSpan w:val="2"/>
            <w:tcBorders>
              <w:top w:val="single" w:sz="4" w:space="0" w:color="auto"/>
              <w:left w:val="single" w:sz="4" w:space="0" w:color="auto"/>
              <w:bottom w:val="single" w:sz="4" w:space="0" w:color="auto"/>
              <w:right w:val="single" w:sz="4" w:space="0" w:color="auto"/>
            </w:tcBorders>
            <w:hideMark/>
          </w:tcPr>
          <w:p w14:paraId="136B0BB1" w14:textId="77777777" w:rsidR="00A85D8A" w:rsidRPr="00614B7A" w:rsidRDefault="00A85D8A" w:rsidP="00BE3F9E">
            <w:pPr>
              <w:pStyle w:val="TAL"/>
              <w:rPr>
                <w:szCs w:val="18"/>
              </w:rPr>
            </w:pPr>
            <w:r w:rsidRPr="00614B7A">
              <w:rPr>
                <w:szCs w:val="18"/>
              </w:rPr>
              <w:t xml:space="preserve">All supported </w:t>
            </w:r>
            <w:r w:rsidRPr="00614B7A">
              <w:rPr>
                <w:rFonts w:eastAsia="SimSun"/>
                <w:szCs w:val="18"/>
                <w:lang w:eastAsia="zh-CN"/>
              </w:rPr>
              <w:t xml:space="preserve">FR2 </w:t>
            </w:r>
            <w:r w:rsidRPr="00614B7A">
              <w:rPr>
                <w:szCs w:val="18"/>
              </w:rPr>
              <w:t>6UL CA configurations</w:t>
            </w:r>
          </w:p>
        </w:tc>
      </w:tr>
      <w:tr w:rsidR="00A85D8A" w:rsidRPr="00614B7A" w14:paraId="0E4C8DDE"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6F9913B" w14:textId="77777777" w:rsidR="00A85D8A" w:rsidRPr="00614B7A" w:rsidRDefault="00A85D8A" w:rsidP="00BE3F9E">
            <w:pPr>
              <w:pStyle w:val="TAL"/>
              <w:rPr>
                <w:rFonts w:eastAsia="SimSun"/>
                <w:szCs w:val="18"/>
              </w:rPr>
            </w:pPr>
            <w:r w:rsidRPr="00614B7A">
              <w:rPr>
                <w:rFonts w:eastAsia="SimSun"/>
                <w:szCs w:val="18"/>
              </w:rPr>
              <w:t>E0</w:t>
            </w:r>
            <w:r w:rsidRPr="00614B7A">
              <w:rPr>
                <w:rFonts w:eastAsia="SimSun"/>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6F45610B" w14:textId="77777777" w:rsidR="00A85D8A" w:rsidRPr="00614B7A" w:rsidRDefault="00A85D8A" w:rsidP="00BE3F9E">
            <w:pPr>
              <w:pStyle w:val="TAL"/>
              <w:rPr>
                <w:szCs w:val="18"/>
              </w:rPr>
            </w:pPr>
            <w:r w:rsidRPr="00614B7A">
              <w:rPr>
                <w:szCs w:val="18"/>
              </w:rPr>
              <w:t>UL_7CC(</w:t>
            </w:r>
            <w:r w:rsidRPr="00614B7A">
              <w:t>A.4.3.2A.2.2-3</w:t>
            </w:r>
            <w:r w:rsidRPr="00614B7A">
              <w:rPr>
                <w:szCs w:val="18"/>
              </w:rPr>
              <w:t>)</w:t>
            </w:r>
            <w:r w:rsidRPr="00614B7A">
              <w:t xml:space="preserve"> AND A.4.3.2A.1-2/6</w:t>
            </w:r>
          </w:p>
        </w:tc>
        <w:tc>
          <w:tcPr>
            <w:tcW w:w="2063" w:type="pct"/>
            <w:gridSpan w:val="2"/>
            <w:tcBorders>
              <w:top w:val="single" w:sz="4" w:space="0" w:color="auto"/>
              <w:left w:val="single" w:sz="4" w:space="0" w:color="auto"/>
              <w:bottom w:val="single" w:sz="4" w:space="0" w:color="auto"/>
              <w:right w:val="single" w:sz="4" w:space="0" w:color="auto"/>
            </w:tcBorders>
            <w:hideMark/>
          </w:tcPr>
          <w:p w14:paraId="53A8D051" w14:textId="77777777" w:rsidR="00A85D8A" w:rsidRPr="00614B7A" w:rsidRDefault="00A85D8A" w:rsidP="00BE3F9E">
            <w:pPr>
              <w:pStyle w:val="TAL"/>
              <w:rPr>
                <w:szCs w:val="18"/>
              </w:rPr>
            </w:pPr>
            <w:r w:rsidRPr="00614B7A">
              <w:rPr>
                <w:szCs w:val="18"/>
              </w:rPr>
              <w:t xml:space="preserve">All supported </w:t>
            </w:r>
            <w:r w:rsidRPr="00614B7A">
              <w:rPr>
                <w:rFonts w:eastAsia="SimSun"/>
                <w:szCs w:val="18"/>
                <w:lang w:eastAsia="zh-CN"/>
              </w:rPr>
              <w:t xml:space="preserve">FR2 </w:t>
            </w:r>
            <w:r w:rsidRPr="00614B7A">
              <w:rPr>
                <w:szCs w:val="18"/>
              </w:rPr>
              <w:t>7UL CA configurations</w:t>
            </w:r>
          </w:p>
        </w:tc>
      </w:tr>
      <w:tr w:rsidR="00A85D8A" w:rsidRPr="00614B7A" w14:paraId="7930BA2A"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9EB3A58" w14:textId="77777777" w:rsidR="00A85D8A" w:rsidRPr="00614B7A" w:rsidRDefault="00A85D8A" w:rsidP="00BE3F9E">
            <w:pPr>
              <w:pStyle w:val="TAL"/>
              <w:rPr>
                <w:rFonts w:eastAsia="SimSun"/>
                <w:szCs w:val="18"/>
              </w:rPr>
            </w:pPr>
            <w:r w:rsidRPr="00614B7A">
              <w:rPr>
                <w:rFonts w:eastAsia="SimSun"/>
                <w:szCs w:val="18"/>
              </w:rPr>
              <w:t>E0</w:t>
            </w:r>
            <w:r w:rsidRPr="00614B7A">
              <w:rPr>
                <w:rFonts w:eastAsia="SimSun"/>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4029FA64" w14:textId="77777777" w:rsidR="00A85D8A" w:rsidRPr="00614B7A" w:rsidRDefault="00A85D8A" w:rsidP="00BE3F9E">
            <w:pPr>
              <w:pStyle w:val="TAL"/>
              <w:rPr>
                <w:szCs w:val="18"/>
              </w:rPr>
            </w:pPr>
            <w:r w:rsidRPr="00614B7A">
              <w:rPr>
                <w:szCs w:val="18"/>
              </w:rPr>
              <w:t>UL_8CC(</w:t>
            </w:r>
            <w:r w:rsidRPr="00614B7A">
              <w:t>A.4.3.2A.2.2-3</w:t>
            </w:r>
            <w:r w:rsidRPr="00614B7A">
              <w:rPr>
                <w:szCs w:val="18"/>
              </w:rPr>
              <w:t>)</w:t>
            </w:r>
            <w:r w:rsidRPr="00614B7A">
              <w:t xml:space="preserve"> AND A.4.3.2A.1-2/7</w:t>
            </w:r>
          </w:p>
        </w:tc>
        <w:tc>
          <w:tcPr>
            <w:tcW w:w="2063" w:type="pct"/>
            <w:gridSpan w:val="2"/>
            <w:tcBorders>
              <w:top w:val="single" w:sz="4" w:space="0" w:color="auto"/>
              <w:left w:val="single" w:sz="4" w:space="0" w:color="auto"/>
              <w:bottom w:val="single" w:sz="4" w:space="0" w:color="auto"/>
              <w:right w:val="single" w:sz="4" w:space="0" w:color="auto"/>
            </w:tcBorders>
            <w:hideMark/>
          </w:tcPr>
          <w:p w14:paraId="25779F8D" w14:textId="77777777" w:rsidR="00A85D8A" w:rsidRPr="00614B7A" w:rsidRDefault="00A85D8A" w:rsidP="00BE3F9E">
            <w:pPr>
              <w:pStyle w:val="TAL"/>
              <w:rPr>
                <w:szCs w:val="18"/>
              </w:rPr>
            </w:pPr>
            <w:r w:rsidRPr="00614B7A">
              <w:rPr>
                <w:szCs w:val="18"/>
              </w:rPr>
              <w:t xml:space="preserve">All supported </w:t>
            </w:r>
            <w:r w:rsidRPr="00614B7A">
              <w:rPr>
                <w:rFonts w:eastAsia="SimSun"/>
                <w:szCs w:val="18"/>
                <w:lang w:eastAsia="zh-CN"/>
              </w:rPr>
              <w:t xml:space="preserve">FR2 </w:t>
            </w:r>
            <w:r w:rsidRPr="00614B7A">
              <w:rPr>
                <w:szCs w:val="18"/>
              </w:rPr>
              <w:t>8UL CA configurations</w:t>
            </w:r>
          </w:p>
        </w:tc>
      </w:tr>
      <w:tr w:rsidR="00A85D8A" w:rsidRPr="00614B7A" w14:paraId="7B78FE5A"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62C435" w14:textId="77777777" w:rsidR="00A85D8A" w:rsidRPr="00614B7A" w:rsidRDefault="00A85D8A" w:rsidP="00BE3F9E">
            <w:pPr>
              <w:pStyle w:val="TAL"/>
              <w:rPr>
                <w:rFonts w:eastAsia="SimSun"/>
                <w:szCs w:val="18"/>
              </w:rPr>
            </w:pPr>
            <w:r w:rsidRPr="00614B7A">
              <w:rPr>
                <w:rFonts w:eastAsia="SimSun"/>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310E1546" w14:textId="77777777" w:rsidR="00A85D8A" w:rsidRPr="00614B7A" w:rsidRDefault="00A85D8A" w:rsidP="00BE3F9E">
            <w:pPr>
              <w:pStyle w:val="TAL"/>
            </w:pPr>
            <w:r w:rsidRPr="00614B7A">
              <w:t>DL_NR_2CC(A.4.3.2B.2.2-2)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0452E71D" w14:textId="77777777" w:rsidR="00A85D8A" w:rsidRPr="00614B7A" w:rsidRDefault="00A85D8A" w:rsidP="00BE3F9E">
            <w:pPr>
              <w:pStyle w:val="TAL"/>
            </w:pPr>
            <w:r w:rsidRPr="00614B7A">
              <w:rPr>
                <w:color w:val="000000"/>
              </w:rPr>
              <w:t>All supported Intra-band non-contiguous EN-DC configurations in FR1 (2DL NR CCs)</w:t>
            </w:r>
          </w:p>
        </w:tc>
      </w:tr>
      <w:tr w:rsidR="00A85D8A" w:rsidRPr="00614B7A" w14:paraId="4CED7F2E"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BC2B316" w14:textId="77777777" w:rsidR="00A85D8A" w:rsidRPr="00614B7A" w:rsidRDefault="00A85D8A" w:rsidP="00BE3F9E">
            <w:pPr>
              <w:pStyle w:val="TAL"/>
              <w:rPr>
                <w:rFonts w:eastAsia="SimSun"/>
                <w:szCs w:val="18"/>
              </w:rPr>
            </w:pPr>
            <w:r w:rsidRPr="00614B7A">
              <w:rPr>
                <w:rFonts w:eastAsia="SimSun"/>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275D3E84" w14:textId="77777777" w:rsidR="00A85D8A" w:rsidRPr="00614B7A" w:rsidRDefault="00A85D8A" w:rsidP="00BE3F9E">
            <w:pPr>
              <w:pStyle w:val="TAL"/>
            </w:pPr>
            <w:r w:rsidRPr="00614B7A">
              <w:t>DL_NR_3CC(A.4.3.2B.2.2-2)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3F341A9B" w14:textId="77777777" w:rsidR="00A85D8A" w:rsidRPr="00614B7A" w:rsidRDefault="00A85D8A" w:rsidP="00BE3F9E">
            <w:pPr>
              <w:pStyle w:val="TAL"/>
            </w:pPr>
            <w:r w:rsidRPr="00614B7A">
              <w:rPr>
                <w:color w:val="000000"/>
              </w:rPr>
              <w:t>All supported Intra-band non-contiguous EN-DC configurations in FR1 (3DL NR CCs)</w:t>
            </w:r>
          </w:p>
        </w:tc>
      </w:tr>
      <w:tr w:rsidR="00A85D8A" w:rsidRPr="00614B7A" w14:paraId="7E89E067"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E34DD81" w14:textId="77777777" w:rsidR="00A85D8A" w:rsidRPr="00614B7A" w:rsidRDefault="00A85D8A" w:rsidP="00BE3F9E">
            <w:pPr>
              <w:pStyle w:val="TAL"/>
              <w:rPr>
                <w:rFonts w:eastAsia="SimSun"/>
                <w:szCs w:val="18"/>
              </w:rPr>
            </w:pPr>
            <w:r w:rsidRPr="00614B7A">
              <w:rPr>
                <w:rFonts w:eastAsia="SimSun"/>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5D2276E0" w14:textId="77777777" w:rsidR="00A85D8A" w:rsidRPr="00614B7A" w:rsidRDefault="00A85D8A" w:rsidP="00BE3F9E">
            <w:pPr>
              <w:pStyle w:val="TAL"/>
            </w:pPr>
            <w:r w:rsidRPr="00614B7A">
              <w:t>DL_NR_4CC(A.4.3.2B.2.2-2)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0E37677D" w14:textId="77777777" w:rsidR="00A85D8A" w:rsidRPr="00614B7A" w:rsidRDefault="00A85D8A" w:rsidP="00BE3F9E">
            <w:pPr>
              <w:pStyle w:val="TAL"/>
              <w:rPr>
                <w:color w:val="000000"/>
              </w:rPr>
            </w:pPr>
            <w:r w:rsidRPr="00614B7A">
              <w:rPr>
                <w:color w:val="000000"/>
              </w:rPr>
              <w:t>All supported Intra-band non-contiguous EN-DC configurations in FR1 (4DL NR CCs)</w:t>
            </w:r>
          </w:p>
        </w:tc>
      </w:tr>
      <w:tr w:rsidR="00A85D8A" w:rsidRPr="00614B7A" w14:paraId="0A592105"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A72BFE4" w14:textId="77777777" w:rsidR="00A85D8A" w:rsidRPr="00614B7A" w:rsidRDefault="00A85D8A" w:rsidP="00BE3F9E">
            <w:pPr>
              <w:pStyle w:val="TAL"/>
              <w:rPr>
                <w:rFonts w:eastAsia="SimSun"/>
                <w:szCs w:val="18"/>
              </w:rPr>
            </w:pPr>
            <w:r w:rsidRPr="00614B7A">
              <w:rPr>
                <w:rFonts w:eastAsia="SimSun"/>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6F3833AA" w14:textId="77777777" w:rsidR="00A85D8A" w:rsidRPr="00614B7A" w:rsidRDefault="00A85D8A" w:rsidP="00BE3F9E">
            <w:pPr>
              <w:pStyle w:val="TAL"/>
            </w:pPr>
            <w:r w:rsidRPr="00614B7A">
              <w:t>DL_NR_5CC(A.4.3.2B.2.2-2)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5A22F68B" w14:textId="77777777" w:rsidR="00A85D8A" w:rsidRPr="00614B7A" w:rsidRDefault="00A85D8A" w:rsidP="00BE3F9E">
            <w:pPr>
              <w:pStyle w:val="TAL"/>
              <w:rPr>
                <w:color w:val="000000"/>
              </w:rPr>
            </w:pPr>
            <w:r w:rsidRPr="00614B7A">
              <w:rPr>
                <w:color w:val="000000"/>
              </w:rPr>
              <w:t>All supported Intra-band non-contiguous EN-DC configurations in FR1 (5DL NR CCs)</w:t>
            </w:r>
          </w:p>
        </w:tc>
      </w:tr>
      <w:tr w:rsidR="00A85D8A" w:rsidRPr="00614B7A" w14:paraId="52262CC0"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8546D39" w14:textId="77777777" w:rsidR="00A85D8A" w:rsidRPr="00614B7A" w:rsidRDefault="00A85D8A" w:rsidP="00BE3F9E">
            <w:pPr>
              <w:pStyle w:val="TAL"/>
              <w:rPr>
                <w:rFonts w:eastAsia="SimSun"/>
                <w:szCs w:val="18"/>
              </w:rPr>
            </w:pPr>
            <w:r w:rsidRPr="00614B7A">
              <w:rPr>
                <w:rFonts w:eastAsia="SimSun"/>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79EEE438" w14:textId="77777777" w:rsidR="00A85D8A" w:rsidRPr="00614B7A" w:rsidRDefault="00A85D8A" w:rsidP="00BE3F9E">
            <w:pPr>
              <w:pStyle w:val="TAL"/>
            </w:pPr>
            <w:r w:rsidRPr="00614B7A">
              <w:t>DL_NR_2CC(A.4.3.2B.2.3.1-2 OR A.4.3.2B.2.3.2-2 OR A.4.3.2B.2.3.3-2 OR A.4.3.2B.2.3.4-2 OR A.4.3.2B.2.3.5-2)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5CB6213E" w14:textId="77777777" w:rsidR="00A85D8A" w:rsidRPr="00614B7A" w:rsidRDefault="00A85D8A" w:rsidP="00BE3F9E">
            <w:pPr>
              <w:pStyle w:val="TAL"/>
            </w:pPr>
            <w:r w:rsidRPr="00614B7A">
              <w:rPr>
                <w:color w:val="000000"/>
              </w:rPr>
              <w:t>All supported Inter-band EN-DC configurations within FR1 (2DL NR CCs)</w:t>
            </w:r>
          </w:p>
        </w:tc>
      </w:tr>
      <w:tr w:rsidR="00A85D8A" w:rsidRPr="00614B7A" w14:paraId="0A81D6B7"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D8FAACD" w14:textId="77777777" w:rsidR="00A85D8A" w:rsidRPr="00614B7A" w:rsidRDefault="00A85D8A" w:rsidP="00BE3F9E">
            <w:pPr>
              <w:pStyle w:val="TAL"/>
              <w:rPr>
                <w:rFonts w:eastAsia="SimSun"/>
                <w:szCs w:val="18"/>
              </w:rPr>
            </w:pPr>
            <w:r w:rsidRPr="00614B7A">
              <w:rPr>
                <w:rFonts w:eastAsia="SimSun"/>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2B984747" w14:textId="77777777" w:rsidR="00A85D8A" w:rsidRPr="00614B7A" w:rsidRDefault="00A85D8A" w:rsidP="00BE3F9E">
            <w:pPr>
              <w:pStyle w:val="TAL"/>
            </w:pPr>
            <w:r w:rsidRPr="00614B7A">
              <w:t>DL_NR_3CC(A.4.3.2B.2.3.1-2 OR A.4.3.2B.2.3.2-2 OR A.4.3.2B.2.3.3-2 OR A.4.3.2B.2.3.4-2 OR A.4.3.2B.2.3.5-2)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0BF3293E" w14:textId="77777777" w:rsidR="00A85D8A" w:rsidRPr="00614B7A" w:rsidRDefault="00A85D8A" w:rsidP="00BE3F9E">
            <w:pPr>
              <w:pStyle w:val="TAL"/>
            </w:pPr>
            <w:r w:rsidRPr="00614B7A">
              <w:rPr>
                <w:color w:val="000000"/>
              </w:rPr>
              <w:t>All supported Inter-band EN-DC configurations within FR1 (3DL NR CCs)</w:t>
            </w:r>
          </w:p>
        </w:tc>
      </w:tr>
      <w:tr w:rsidR="00A85D8A" w:rsidRPr="00614B7A" w14:paraId="17A9A92F"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216DDE2" w14:textId="77777777" w:rsidR="00A85D8A" w:rsidRPr="00614B7A" w:rsidRDefault="00A85D8A" w:rsidP="00BE3F9E">
            <w:pPr>
              <w:pStyle w:val="TAL"/>
              <w:rPr>
                <w:rFonts w:eastAsia="SimSun"/>
                <w:szCs w:val="18"/>
              </w:rPr>
            </w:pPr>
            <w:r w:rsidRPr="00614B7A">
              <w:rPr>
                <w:rFonts w:eastAsia="SimSun"/>
                <w:szCs w:val="18"/>
              </w:rPr>
              <w:t>E030a</w:t>
            </w:r>
          </w:p>
        </w:tc>
        <w:tc>
          <w:tcPr>
            <w:tcW w:w="2373" w:type="pct"/>
            <w:tcBorders>
              <w:top w:val="single" w:sz="4" w:space="0" w:color="auto"/>
              <w:left w:val="single" w:sz="4" w:space="0" w:color="auto"/>
              <w:bottom w:val="single" w:sz="4" w:space="0" w:color="auto"/>
              <w:right w:val="single" w:sz="4" w:space="0" w:color="auto"/>
            </w:tcBorders>
            <w:hideMark/>
          </w:tcPr>
          <w:p w14:paraId="324AF1CE" w14:textId="77777777" w:rsidR="00A85D8A" w:rsidRPr="00614B7A" w:rsidRDefault="00A85D8A" w:rsidP="00BE3F9E">
            <w:pPr>
              <w:pStyle w:val="TAL"/>
            </w:pPr>
            <w:r w:rsidRPr="00614B7A">
              <w:t>DL_NR_4CC(A.4.3.2B.2.3.1-2 OR A.4.3.2B.2.3.2-2 OR A.4.3.2B.2.3.3-2 OR A.4.3.2B.2.3.4-2 OR A.4.3.2B.2.3.5-2)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002B495A" w14:textId="77777777" w:rsidR="00A85D8A" w:rsidRPr="00614B7A" w:rsidRDefault="00A85D8A" w:rsidP="00BE3F9E">
            <w:pPr>
              <w:pStyle w:val="TAL"/>
              <w:rPr>
                <w:color w:val="000000"/>
              </w:rPr>
            </w:pPr>
            <w:r w:rsidRPr="00614B7A">
              <w:t>All supported Inter-band EN-DC configurations within FR1 (4DL NR CCs)</w:t>
            </w:r>
          </w:p>
        </w:tc>
      </w:tr>
      <w:tr w:rsidR="00A85D8A" w:rsidRPr="00614B7A" w14:paraId="09FDD916"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2CC3F59" w14:textId="77777777" w:rsidR="00A85D8A" w:rsidRPr="00614B7A" w:rsidRDefault="00A85D8A" w:rsidP="00BE3F9E">
            <w:pPr>
              <w:pStyle w:val="TAL"/>
              <w:rPr>
                <w:rFonts w:eastAsia="SimSun"/>
                <w:szCs w:val="18"/>
              </w:rPr>
            </w:pPr>
            <w:r w:rsidRPr="00614B7A">
              <w:rPr>
                <w:rFonts w:eastAsia="SimSun"/>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50A72848" w14:textId="77777777" w:rsidR="00A85D8A" w:rsidRPr="00614B7A" w:rsidRDefault="00A85D8A" w:rsidP="00BE3F9E">
            <w:pPr>
              <w:pStyle w:val="TAL"/>
            </w:pPr>
            <w:r w:rsidRPr="00614B7A">
              <w:t>DL_NR_5CC(A.4.3.2B.2.3.1-2 OR A.4.3.2B.2.3.2-2 OR A.4.3.2B.2.3.3-2 OR A.4.3.2B.2.3.4-2 OR A.4.3.2B.2.3.5-2)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37C1343D" w14:textId="77777777" w:rsidR="00A85D8A" w:rsidRPr="00614B7A" w:rsidRDefault="00A85D8A" w:rsidP="00BE3F9E">
            <w:pPr>
              <w:pStyle w:val="TAL"/>
              <w:rPr>
                <w:color w:val="000000"/>
              </w:rPr>
            </w:pPr>
            <w:r w:rsidRPr="00614B7A">
              <w:t>All supported Inter-band EN-DC configurations within FR1 (5DL NR CCs)</w:t>
            </w:r>
          </w:p>
        </w:tc>
      </w:tr>
      <w:tr w:rsidR="00A85D8A" w:rsidRPr="00614B7A" w14:paraId="19C3B3DD"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A7DDB0F" w14:textId="77777777" w:rsidR="00A85D8A" w:rsidRPr="00614B7A" w:rsidRDefault="00A85D8A" w:rsidP="00BE3F9E">
            <w:pPr>
              <w:pStyle w:val="TAL"/>
              <w:rPr>
                <w:rFonts w:eastAsia="SimSun"/>
                <w:szCs w:val="18"/>
                <w:lang w:eastAsia="zh-CN"/>
              </w:rPr>
            </w:pPr>
            <w:r w:rsidRPr="00614B7A">
              <w:rPr>
                <w:rFonts w:eastAsia="SimSun"/>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7949C5E2" w14:textId="77777777" w:rsidR="00A85D8A" w:rsidRPr="00614B7A" w:rsidRDefault="00A85D8A" w:rsidP="00BE3F9E">
            <w:pPr>
              <w:pStyle w:val="TAL"/>
              <w:rPr>
                <w:rFonts w:eastAsia="PMingLiU"/>
              </w:rPr>
            </w:pPr>
            <w:r w:rsidRPr="00614B7A">
              <w:rPr>
                <w:rFonts w:eastAsia="PMingLiU"/>
              </w:rPr>
              <w:t>A.4.3.2C.3-2</w:t>
            </w:r>
          </w:p>
        </w:tc>
        <w:tc>
          <w:tcPr>
            <w:tcW w:w="2063" w:type="pct"/>
            <w:gridSpan w:val="2"/>
            <w:tcBorders>
              <w:top w:val="single" w:sz="4" w:space="0" w:color="auto"/>
              <w:left w:val="single" w:sz="4" w:space="0" w:color="auto"/>
              <w:bottom w:val="single" w:sz="4" w:space="0" w:color="auto"/>
              <w:right w:val="single" w:sz="4" w:space="0" w:color="auto"/>
            </w:tcBorders>
            <w:hideMark/>
          </w:tcPr>
          <w:p w14:paraId="1E395D79" w14:textId="77777777" w:rsidR="00A85D8A" w:rsidRPr="00614B7A" w:rsidRDefault="00A85D8A" w:rsidP="00BE3F9E">
            <w:pPr>
              <w:pStyle w:val="TAL"/>
              <w:rPr>
                <w:szCs w:val="18"/>
              </w:rPr>
            </w:pPr>
            <w:r w:rsidRPr="00614B7A">
              <w:rPr>
                <w:szCs w:val="18"/>
              </w:rPr>
              <w:t>All supported FR1 intra-band contiguous 2DL CA with SUL in uplink Configurations</w:t>
            </w:r>
          </w:p>
        </w:tc>
      </w:tr>
      <w:tr w:rsidR="00A85D8A" w:rsidRPr="00614B7A" w14:paraId="32D7EBDA"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03D7F503" w14:textId="77777777" w:rsidR="00A85D8A" w:rsidRPr="00614B7A" w:rsidRDefault="00A85D8A" w:rsidP="00BE3F9E">
            <w:pPr>
              <w:pStyle w:val="TAL"/>
              <w:rPr>
                <w:rFonts w:eastAsia="SimSun"/>
                <w:szCs w:val="18"/>
                <w:lang w:eastAsia="zh-CN"/>
              </w:rPr>
            </w:pPr>
            <w:r w:rsidRPr="00614B7A">
              <w:rPr>
                <w:rFonts w:eastAsia="SimSun"/>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0EDF31C2" w14:textId="77777777" w:rsidR="00A85D8A" w:rsidRPr="00614B7A" w:rsidRDefault="00A85D8A" w:rsidP="00BE3F9E">
            <w:pPr>
              <w:pStyle w:val="TAL"/>
              <w:rPr>
                <w:rFonts w:eastAsia="PMingLiU"/>
              </w:rPr>
            </w:pPr>
            <w:r w:rsidRPr="00614B7A">
              <w:rPr>
                <w:rFonts w:eastAsia="PMingLiU"/>
              </w:rPr>
              <w:t>ULTxSwitching</w:t>
            </w:r>
            <w:r w:rsidRPr="00614B7A">
              <w:rPr>
                <w:szCs w:val="18"/>
              </w:rPr>
              <w:t>(</w:t>
            </w:r>
            <w:r w:rsidRPr="00614B7A">
              <w:rPr>
                <w:rFonts w:eastAsia="SimSun"/>
              </w:rPr>
              <w:t>A.4.3.2B.2.3.1-2</w:t>
            </w:r>
            <w:r w:rsidRPr="00614B7A">
              <w:rPr>
                <w:szCs w:val="18"/>
              </w:rPr>
              <w:t>)</w:t>
            </w:r>
          </w:p>
        </w:tc>
        <w:tc>
          <w:tcPr>
            <w:tcW w:w="2063" w:type="pct"/>
            <w:gridSpan w:val="2"/>
            <w:tcBorders>
              <w:top w:val="single" w:sz="4" w:space="0" w:color="auto"/>
              <w:left w:val="single" w:sz="4" w:space="0" w:color="auto"/>
              <w:bottom w:val="single" w:sz="4" w:space="0" w:color="auto"/>
              <w:right w:val="single" w:sz="4" w:space="0" w:color="auto"/>
            </w:tcBorders>
          </w:tcPr>
          <w:p w14:paraId="2384A5C3" w14:textId="77777777" w:rsidR="00A85D8A" w:rsidRPr="00614B7A" w:rsidRDefault="00A85D8A" w:rsidP="00BE3F9E">
            <w:pPr>
              <w:pStyle w:val="TAL"/>
              <w:rPr>
                <w:szCs w:val="18"/>
              </w:rPr>
            </w:pPr>
            <w:r w:rsidRPr="00614B7A">
              <w:rPr>
                <w:szCs w:val="18"/>
              </w:rPr>
              <w:t xml:space="preserve">All supported </w:t>
            </w:r>
            <w:r w:rsidRPr="00614B7A">
              <w:rPr>
                <w:rFonts w:eastAsia="SimSun"/>
                <w:szCs w:val="18"/>
              </w:rPr>
              <w:t xml:space="preserve">FR1 </w:t>
            </w:r>
            <w:r w:rsidRPr="00614B7A">
              <w:rPr>
                <w:szCs w:val="18"/>
              </w:rPr>
              <w:t>2UL inter-band EN-DC configurations with ULTxSwitching capability</w:t>
            </w:r>
          </w:p>
        </w:tc>
      </w:tr>
      <w:tr w:rsidR="00A85D8A" w:rsidRPr="00614B7A" w14:paraId="6D1ECA69"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07FE503" w14:textId="77777777" w:rsidR="00A85D8A" w:rsidRPr="00614B7A" w:rsidRDefault="00A85D8A" w:rsidP="00BE3F9E">
            <w:pPr>
              <w:pStyle w:val="TAL"/>
              <w:rPr>
                <w:rFonts w:eastAsia="SimSun"/>
                <w:szCs w:val="18"/>
                <w:lang w:eastAsia="zh-CN"/>
              </w:rPr>
            </w:pPr>
            <w:r w:rsidRPr="00614B7A">
              <w:rPr>
                <w:rFonts w:eastAsia="SimSun"/>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65815D42" w14:textId="77777777" w:rsidR="00A85D8A" w:rsidRPr="00614B7A" w:rsidRDefault="00A85D8A" w:rsidP="00BE3F9E">
            <w:pPr>
              <w:pStyle w:val="TAL"/>
              <w:rPr>
                <w:rFonts w:eastAsia="PMingLiU"/>
              </w:rPr>
            </w:pPr>
            <w:r w:rsidRPr="00614B7A">
              <w:rPr>
                <w:rFonts w:eastAsia="PMingLiU"/>
              </w:rPr>
              <w:t>DL_2CC(A.4.3.2A.2.2-3 OR A.4.3.2A.3.2-3 OR A.4.3.2A.3.2-3a)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2EE39D85" w14:textId="77777777" w:rsidR="00A85D8A" w:rsidRPr="00614B7A" w:rsidRDefault="00A85D8A" w:rsidP="00BE3F9E">
            <w:pPr>
              <w:pStyle w:val="TAL"/>
              <w:rPr>
                <w:szCs w:val="18"/>
              </w:rPr>
            </w:pPr>
            <w:r w:rsidRPr="00614B7A">
              <w:t>All supported FR2 2DL CA configurations</w:t>
            </w:r>
          </w:p>
        </w:tc>
      </w:tr>
      <w:tr w:rsidR="00A85D8A" w:rsidRPr="00614B7A" w14:paraId="41187125"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14808D7" w14:textId="77777777" w:rsidR="00A85D8A" w:rsidRPr="00614B7A" w:rsidRDefault="00A85D8A" w:rsidP="00BE3F9E">
            <w:pPr>
              <w:pStyle w:val="TAL"/>
              <w:rPr>
                <w:rFonts w:eastAsia="SimSun"/>
                <w:szCs w:val="18"/>
                <w:lang w:eastAsia="zh-CN"/>
              </w:rPr>
            </w:pPr>
            <w:r w:rsidRPr="00614B7A">
              <w:rPr>
                <w:rFonts w:eastAsia="SimSun"/>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5388131F" w14:textId="77777777" w:rsidR="00A85D8A" w:rsidRPr="00614B7A" w:rsidRDefault="00A85D8A" w:rsidP="00BE3F9E">
            <w:pPr>
              <w:pStyle w:val="TAL"/>
              <w:rPr>
                <w:rFonts w:eastAsia="PMingLiU"/>
              </w:rPr>
            </w:pPr>
            <w:r w:rsidRPr="00614B7A">
              <w:rPr>
                <w:rFonts w:eastAsia="PMingLiU"/>
              </w:rPr>
              <w:t>DL_3CC(A.4.3.2A.2.2-3 OR A.4.3.2A.3.2-3 OR A.4.3.2A.3.2-3a)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26525F22" w14:textId="77777777" w:rsidR="00A85D8A" w:rsidRPr="00614B7A" w:rsidRDefault="00A85D8A" w:rsidP="00BE3F9E">
            <w:pPr>
              <w:pStyle w:val="TAL"/>
              <w:rPr>
                <w:szCs w:val="18"/>
              </w:rPr>
            </w:pPr>
            <w:r w:rsidRPr="00614B7A">
              <w:t>All supported FR2 3DL CA configurations</w:t>
            </w:r>
          </w:p>
        </w:tc>
      </w:tr>
      <w:tr w:rsidR="00A85D8A" w:rsidRPr="00614B7A" w14:paraId="0D2544C8"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1B97174" w14:textId="77777777" w:rsidR="00A85D8A" w:rsidRPr="00614B7A" w:rsidRDefault="00A85D8A" w:rsidP="00BE3F9E">
            <w:pPr>
              <w:pStyle w:val="TAL"/>
              <w:rPr>
                <w:rFonts w:eastAsia="SimSun"/>
                <w:szCs w:val="18"/>
                <w:lang w:eastAsia="zh-CN"/>
              </w:rPr>
            </w:pPr>
            <w:r w:rsidRPr="00614B7A">
              <w:rPr>
                <w:rFonts w:eastAsia="SimSun"/>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22426741" w14:textId="77777777" w:rsidR="00A85D8A" w:rsidRPr="00614B7A" w:rsidRDefault="00A85D8A" w:rsidP="00BE3F9E">
            <w:pPr>
              <w:pStyle w:val="TAL"/>
              <w:rPr>
                <w:rFonts w:eastAsia="PMingLiU"/>
              </w:rPr>
            </w:pPr>
            <w:r w:rsidRPr="00614B7A">
              <w:rPr>
                <w:rFonts w:eastAsia="PMingLiU"/>
              </w:rPr>
              <w:t>DL_4CC(A.4.3.2A.2.2-3 OR A.4.3.2A.3.2-3 OR A.4.3.2A.3.2-3a)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687FE29B" w14:textId="77777777" w:rsidR="00A85D8A" w:rsidRPr="00614B7A" w:rsidRDefault="00A85D8A" w:rsidP="00BE3F9E">
            <w:pPr>
              <w:pStyle w:val="TAL"/>
              <w:rPr>
                <w:szCs w:val="18"/>
              </w:rPr>
            </w:pPr>
            <w:r w:rsidRPr="00614B7A">
              <w:t>All supported FR2 4DL CA configurations</w:t>
            </w:r>
          </w:p>
        </w:tc>
      </w:tr>
      <w:tr w:rsidR="00A85D8A" w:rsidRPr="00614B7A" w14:paraId="0ABE5729"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9CC526B" w14:textId="77777777" w:rsidR="00A85D8A" w:rsidRPr="00614B7A" w:rsidRDefault="00A85D8A" w:rsidP="00BE3F9E">
            <w:pPr>
              <w:pStyle w:val="TAL"/>
              <w:rPr>
                <w:rFonts w:eastAsia="SimSun"/>
                <w:szCs w:val="18"/>
                <w:lang w:eastAsia="zh-CN"/>
              </w:rPr>
            </w:pPr>
            <w:r w:rsidRPr="00614B7A">
              <w:rPr>
                <w:rFonts w:eastAsia="SimSun"/>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5E82C1B0" w14:textId="77777777" w:rsidR="00A85D8A" w:rsidRPr="00614B7A" w:rsidRDefault="00A85D8A" w:rsidP="00BE3F9E">
            <w:pPr>
              <w:pStyle w:val="TAL"/>
              <w:rPr>
                <w:rFonts w:eastAsia="PMingLiU"/>
              </w:rPr>
            </w:pPr>
            <w:r w:rsidRPr="00614B7A">
              <w:rPr>
                <w:rFonts w:eastAsia="PMingLiU"/>
              </w:rPr>
              <w:t>DL_5CC(A.4.3.2A.2.2-3 OR A.4.3.2A.3.2-3 OR A.4.3.2A.3.2-3a) AND A.4.3.2A.1-1/4</w:t>
            </w:r>
          </w:p>
        </w:tc>
        <w:tc>
          <w:tcPr>
            <w:tcW w:w="2063" w:type="pct"/>
            <w:gridSpan w:val="2"/>
            <w:tcBorders>
              <w:top w:val="single" w:sz="4" w:space="0" w:color="auto"/>
              <w:left w:val="single" w:sz="4" w:space="0" w:color="auto"/>
              <w:bottom w:val="single" w:sz="4" w:space="0" w:color="auto"/>
              <w:right w:val="single" w:sz="4" w:space="0" w:color="auto"/>
            </w:tcBorders>
            <w:hideMark/>
          </w:tcPr>
          <w:p w14:paraId="594D6F94" w14:textId="77777777" w:rsidR="00A85D8A" w:rsidRPr="00614B7A" w:rsidRDefault="00A85D8A" w:rsidP="00BE3F9E">
            <w:pPr>
              <w:pStyle w:val="TAL"/>
            </w:pPr>
            <w:r w:rsidRPr="00614B7A">
              <w:t>All supported FR2 5DL CA configurations</w:t>
            </w:r>
          </w:p>
        </w:tc>
      </w:tr>
      <w:tr w:rsidR="00A85D8A" w:rsidRPr="00614B7A" w14:paraId="7429F144"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32283EE" w14:textId="77777777" w:rsidR="00A85D8A" w:rsidRPr="00614B7A" w:rsidRDefault="00A85D8A" w:rsidP="00BE3F9E">
            <w:pPr>
              <w:pStyle w:val="TAL"/>
              <w:rPr>
                <w:rFonts w:eastAsia="SimSun"/>
                <w:szCs w:val="18"/>
                <w:lang w:eastAsia="zh-CN"/>
              </w:rPr>
            </w:pPr>
            <w:r w:rsidRPr="00614B7A">
              <w:rPr>
                <w:rFonts w:eastAsia="SimSun"/>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1E2C189B" w14:textId="77777777" w:rsidR="00A85D8A" w:rsidRPr="00614B7A" w:rsidRDefault="00A85D8A" w:rsidP="00BE3F9E">
            <w:pPr>
              <w:pStyle w:val="TAL"/>
              <w:rPr>
                <w:rFonts w:eastAsia="PMingLiU"/>
              </w:rPr>
            </w:pPr>
            <w:r w:rsidRPr="00614B7A">
              <w:rPr>
                <w:rFonts w:eastAsia="PMingLiU"/>
              </w:rPr>
              <w:t>DL_6CC(A.4.3.2A.2.2-3 OR A.4.3.2A.3.2-3 OR A.4.3.2A.3.2-3a) AND A.4.3.2A.1-1/5</w:t>
            </w:r>
          </w:p>
        </w:tc>
        <w:tc>
          <w:tcPr>
            <w:tcW w:w="2063" w:type="pct"/>
            <w:gridSpan w:val="2"/>
            <w:tcBorders>
              <w:top w:val="single" w:sz="4" w:space="0" w:color="auto"/>
              <w:left w:val="single" w:sz="4" w:space="0" w:color="auto"/>
              <w:bottom w:val="single" w:sz="4" w:space="0" w:color="auto"/>
              <w:right w:val="single" w:sz="4" w:space="0" w:color="auto"/>
            </w:tcBorders>
            <w:hideMark/>
          </w:tcPr>
          <w:p w14:paraId="1CB8AF4D" w14:textId="77777777" w:rsidR="00A85D8A" w:rsidRPr="00614B7A" w:rsidRDefault="00A85D8A" w:rsidP="00BE3F9E">
            <w:pPr>
              <w:pStyle w:val="TAL"/>
            </w:pPr>
            <w:r w:rsidRPr="00614B7A">
              <w:t>All supported FR2 6DL CA configurations</w:t>
            </w:r>
          </w:p>
        </w:tc>
      </w:tr>
      <w:tr w:rsidR="00A85D8A" w:rsidRPr="00614B7A" w14:paraId="30663D35"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19A4CF" w14:textId="77777777" w:rsidR="00A85D8A" w:rsidRPr="00614B7A" w:rsidRDefault="00A85D8A" w:rsidP="00BE3F9E">
            <w:pPr>
              <w:pStyle w:val="TAL"/>
              <w:rPr>
                <w:rFonts w:eastAsia="SimSun"/>
                <w:szCs w:val="18"/>
                <w:lang w:eastAsia="zh-CN"/>
              </w:rPr>
            </w:pPr>
            <w:r w:rsidRPr="00614B7A">
              <w:rPr>
                <w:rFonts w:eastAsia="SimSun"/>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5AD44A47" w14:textId="77777777" w:rsidR="00A85D8A" w:rsidRPr="00614B7A" w:rsidRDefault="00A85D8A" w:rsidP="00BE3F9E">
            <w:pPr>
              <w:pStyle w:val="TAL"/>
              <w:rPr>
                <w:rFonts w:eastAsia="PMingLiU"/>
              </w:rPr>
            </w:pPr>
            <w:r w:rsidRPr="00614B7A">
              <w:rPr>
                <w:rFonts w:eastAsia="PMingLiU"/>
              </w:rPr>
              <w:t>DL_7CC(A.4.3.2A.2.2-3 OR A.4.3.2A.3.2-3 OR A.4.3.2A.3.2-3a) AND A.4.3.2A.1-1/6</w:t>
            </w:r>
          </w:p>
        </w:tc>
        <w:tc>
          <w:tcPr>
            <w:tcW w:w="2063" w:type="pct"/>
            <w:gridSpan w:val="2"/>
            <w:tcBorders>
              <w:top w:val="single" w:sz="4" w:space="0" w:color="auto"/>
              <w:left w:val="single" w:sz="4" w:space="0" w:color="auto"/>
              <w:bottom w:val="single" w:sz="4" w:space="0" w:color="auto"/>
              <w:right w:val="single" w:sz="4" w:space="0" w:color="auto"/>
            </w:tcBorders>
            <w:hideMark/>
          </w:tcPr>
          <w:p w14:paraId="1D325EA9" w14:textId="77777777" w:rsidR="00A85D8A" w:rsidRPr="00614B7A" w:rsidRDefault="00A85D8A" w:rsidP="00BE3F9E">
            <w:pPr>
              <w:pStyle w:val="TAL"/>
            </w:pPr>
            <w:r w:rsidRPr="00614B7A">
              <w:t>All supported FR2 7DL CA configurations</w:t>
            </w:r>
          </w:p>
        </w:tc>
      </w:tr>
      <w:tr w:rsidR="00A85D8A" w:rsidRPr="00614B7A" w14:paraId="58241033"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46DC7D" w14:textId="77777777" w:rsidR="00A85D8A" w:rsidRPr="00614B7A" w:rsidRDefault="00A85D8A" w:rsidP="00BE3F9E">
            <w:pPr>
              <w:pStyle w:val="TAL"/>
              <w:rPr>
                <w:rFonts w:eastAsia="SimSun"/>
                <w:szCs w:val="18"/>
                <w:lang w:eastAsia="zh-CN"/>
              </w:rPr>
            </w:pPr>
            <w:r w:rsidRPr="00614B7A">
              <w:rPr>
                <w:rFonts w:eastAsia="SimSun"/>
                <w:szCs w:val="18"/>
                <w:lang w:eastAsia="zh-CN"/>
              </w:rPr>
              <w:lastRenderedPageBreak/>
              <w:t>E038</w:t>
            </w:r>
          </w:p>
        </w:tc>
        <w:tc>
          <w:tcPr>
            <w:tcW w:w="2373" w:type="pct"/>
            <w:tcBorders>
              <w:top w:val="single" w:sz="4" w:space="0" w:color="auto"/>
              <w:left w:val="single" w:sz="4" w:space="0" w:color="auto"/>
              <w:bottom w:val="single" w:sz="4" w:space="0" w:color="auto"/>
              <w:right w:val="single" w:sz="4" w:space="0" w:color="auto"/>
            </w:tcBorders>
            <w:hideMark/>
          </w:tcPr>
          <w:p w14:paraId="02859722" w14:textId="77777777" w:rsidR="00A85D8A" w:rsidRPr="00614B7A" w:rsidRDefault="00A85D8A" w:rsidP="00BE3F9E">
            <w:pPr>
              <w:pStyle w:val="TAL"/>
              <w:rPr>
                <w:rFonts w:eastAsia="PMingLiU"/>
              </w:rPr>
            </w:pPr>
            <w:r w:rsidRPr="00614B7A">
              <w:rPr>
                <w:rFonts w:eastAsia="PMingLiU"/>
              </w:rPr>
              <w:t>DL_8CC(A.4.3.2A.2.2-3 OR A.4.3.2A.3.2-3 OR A.4.3.2A.3.2-3a) AND A.4.3.2A.1-1/7</w:t>
            </w:r>
          </w:p>
        </w:tc>
        <w:tc>
          <w:tcPr>
            <w:tcW w:w="2063" w:type="pct"/>
            <w:gridSpan w:val="2"/>
            <w:tcBorders>
              <w:top w:val="single" w:sz="4" w:space="0" w:color="auto"/>
              <w:left w:val="single" w:sz="4" w:space="0" w:color="auto"/>
              <w:bottom w:val="single" w:sz="4" w:space="0" w:color="auto"/>
              <w:right w:val="single" w:sz="4" w:space="0" w:color="auto"/>
            </w:tcBorders>
            <w:hideMark/>
          </w:tcPr>
          <w:p w14:paraId="5A03A028" w14:textId="77777777" w:rsidR="00A85D8A" w:rsidRPr="00614B7A" w:rsidRDefault="00A85D8A" w:rsidP="00BE3F9E">
            <w:pPr>
              <w:pStyle w:val="TAL"/>
            </w:pPr>
            <w:r w:rsidRPr="00614B7A">
              <w:t>All supported FR2 8DL CA configurations</w:t>
            </w:r>
          </w:p>
        </w:tc>
      </w:tr>
      <w:tr w:rsidR="00A85D8A" w:rsidRPr="00614B7A" w14:paraId="79A5C9E6" w14:textId="77777777" w:rsidTr="00BE3F9E">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7A8E540F" w14:textId="77777777" w:rsidR="00A85D8A" w:rsidRPr="00614B7A" w:rsidRDefault="00A85D8A" w:rsidP="00BE3F9E">
            <w:pPr>
              <w:pStyle w:val="TAN"/>
            </w:pPr>
            <w:r w:rsidRPr="00614B7A">
              <w:rPr>
                <w:lang w:eastAsia="zh-CN"/>
              </w:rPr>
              <w:t>NOTE 1:</w:t>
            </w:r>
            <w:r w:rsidRPr="00614B7A">
              <w:rPr>
                <w:lang w:eastAsia="zh-CN"/>
              </w:rPr>
              <w:tab/>
            </w:r>
            <w:r w:rsidRPr="00614B7A">
              <w:t>UL(</w:t>
            </w:r>
            <w:r w:rsidRPr="00614B7A">
              <w:rPr>
                <w:i/>
              </w:rPr>
              <w:t>table_index</w:t>
            </w:r>
            <w:r w:rsidRPr="00614B7A">
              <w:t xml:space="preserve">) includes all supported CA Configurations where at least one UL CA configuration was declared in column "Supported CA Bandwidth Class(es) in UL" in Table </w:t>
            </w:r>
            <w:r w:rsidRPr="00614B7A">
              <w:rPr>
                <w:i/>
              </w:rPr>
              <w:t>table_index</w:t>
            </w:r>
            <w:r w:rsidRPr="00614B7A">
              <w:t xml:space="preserve"> in TS 38.508-2 [8].</w:t>
            </w:r>
          </w:p>
          <w:p w14:paraId="413BB3FE" w14:textId="77777777" w:rsidR="00A85D8A" w:rsidRPr="00614B7A" w:rsidRDefault="00A85D8A" w:rsidP="00BE3F9E">
            <w:pPr>
              <w:pStyle w:val="TAN"/>
            </w:pPr>
            <w:r w:rsidRPr="00614B7A">
              <w:t>NOTE 2:</w:t>
            </w:r>
            <w:r w:rsidRPr="00614B7A">
              <w:tab/>
              <w:t>UL_nCC(table_index) includes all supported CA or DC Configurations where at least one n-carrier UL CA or DC configuration was declared in column "Supported CA Bandwidth Class(es) in UL" or “Supported EN-DC Bandwidth Class(es) in UL” in Table table_index in TS 38.508-2 [8].</w:t>
            </w:r>
          </w:p>
          <w:p w14:paraId="2A74EA85" w14:textId="77777777" w:rsidR="00A85D8A" w:rsidRPr="00614B7A" w:rsidRDefault="00A85D8A" w:rsidP="00BE3F9E">
            <w:pPr>
              <w:pStyle w:val="TAN"/>
            </w:pPr>
            <w:r w:rsidRPr="00614B7A">
              <w:rPr>
                <w:lang w:eastAsia="zh-CN"/>
              </w:rPr>
              <w:t>NOTE 3:</w:t>
            </w:r>
            <w:r w:rsidRPr="00614B7A">
              <w:rPr>
                <w:lang w:eastAsia="zh-CN"/>
              </w:rPr>
              <w:tab/>
            </w:r>
            <w:r w:rsidRPr="00614B7A">
              <w:t>UL_NR_</w:t>
            </w:r>
            <w:r w:rsidRPr="00614B7A">
              <w:rPr>
                <w:i/>
              </w:rPr>
              <w:t>n</w:t>
            </w:r>
            <w:r w:rsidRPr="00614B7A">
              <w:t>CC(</w:t>
            </w:r>
            <w:r w:rsidRPr="00614B7A">
              <w:rPr>
                <w:i/>
              </w:rPr>
              <w:t>table_index</w:t>
            </w:r>
            <w:r w:rsidRPr="00614B7A">
              <w:t xml:space="preserve">) includes all supported DC Configurations where at least one DC configuration with </w:t>
            </w:r>
            <w:r w:rsidRPr="00614B7A">
              <w:rPr>
                <w:i/>
              </w:rPr>
              <w:t>n</w:t>
            </w:r>
            <w:r w:rsidRPr="00614B7A">
              <w:t xml:space="preserve">-carrier NR UL CA configuration was declared in column "Supported EN-DC Bandwidth Class(es) in UL" in Table </w:t>
            </w:r>
            <w:r w:rsidRPr="00614B7A">
              <w:rPr>
                <w:i/>
              </w:rPr>
              <w:t>table_index</w:t>
            </w:r>
            <w:r w:rsidRPr="00614B7A">
              <w:t xml:space="preserve"> in TS 38.508-2 [8].</w:t>
            </w:r>
          </w:p>
          <w:p w14:paraId="6255C296" w14:textId="77777777" w:rsidR="00A85D8A" w:rsidRPr="00614B7A" w:rsidRDefault="00A85D8A" w:rsidP="00BE3F9E">
            <w:pPr>
              <w:pStyle w:val="TAN"/>
            </w:pPr>
            <w:r w:rsidRPr="00614B7A">
              <w:rPr>
                <w:lang w:eastAsia="zh-CN"/>
              </w:rPr>
              <w:t>NOTE 4:</w:t>
            </w:r>
            <w:r w:rsidRPr="00614B7A">
              <w:rPr>
                <w:lang w:eastAsia="zh-CN"/>
              </w:rPr>
              <w:tab/>
            </w:r>
            <w:r w:rsidRPr="00614B7A">
              <w:t>DL_</w:t>
            </w:r>
            <w:r w:rsidRPr="00614B7A">
              <w:rPr>
                <w:i/>
              </w:rPr>
              <w:t>n</w:t>
            </w:r>
            <w:r w:rsidRPr="00614B7A">
              <w:t>CC(</w:t>
            </w:r>
            <w:r w:rsidRPr="00614B7A">
              <w:rPr>
                <w:i/>
              </w:rPr>
              <w:t>table_index</w:t>
            </w:r>
            <w:r w:rsidRPr="00614B7A">
              <w:t xml:space="preserve">) includes all supported </w:t>
            </w:r>
            <w:r w:rsidRPr="00614B7A">
              <w:rPr>
                <w:i/>
              </w:rPr>
              <w:t>n</w:t>
            </w:r>
            <w:r w:rsidRPr="00614B7A">
              <w:t xml:space="preserve">-carrier CA/DC Configurations in Table </w:t>
            </w:r>
            <w:r w:rsidRPr="00614B7A">
              <w:rPr>
                <w:i/>
              </w:rPr>
              <w:t>table_index</w:t>
            </w:r>
            <w:r w:rsidRPr="00614B7A">
              <w:t xml:space="preserve"> in TS 38.508-2 [8].</w:t>
            </w:r>
          </w:p>
          <w:p w14:paraId="0F16DF45" w14:textId="77777777" w:rsidR="00A85D8A" w:rsidRPr="00614B7A" w:rsidRDefault="00A85D8A" w:rsidP="00BE3F9E">
            <w:pPr>
              <w:pStyle w:val="TAN"/>
            </w:pPr>
            <w:r w:rsidRPr="00614B7A">
              <w:rPr>
                <w:lang w:eastAsia="zh-CN"/>
              </w:rPr>
              <w:t>NOTE 5:</w:t>
            </w:r>
            <w:r w:rsidRPr="00614B7A">
              <w:rPr>
                <w:lang w:eastAsia="zh-CN"/>
              </w:rPr>
              <w:tab/>
            </w:r>
            <w:r w:rsidRPr="00614B7A">
              <w:t>DL_NR_</w:t>
            </w:r>
            <w:r w:rsidRPr="00614B7A">
              <w:rPr>
                <w:i/>
              </w:rPr>
              <w:t>n</w:t>
            </w:r>
            <w:r w:rsidRPr="00614B7A">
              <w:t>CC(</w:t>
            </w:r>
            <w:r w:rsidRPr="00614B7A">
              <w:rPr>
                <w:i/>
              </w:rPr>
              <w:t>table_index</w:t>
            </w:r>
            <w:r w:rsidRPr="00614B7A">
              <w:t xml:space="preserve">) includes all supported DC Configurations with </w:t>
            </w:r>
            <w:r w:rsidRPr="00614B7A">
              <w:rPr>
                <w:i/>
              </w:rPr>
              <w:t>n</w:t>
            </w:r>
            <w:r w:rsidRPr="00614B7A">
              <w:t xml:space="preserve">-carrier NR DL CA configuration in Table </w:t>
            </w:r>
            <w:r w:rsidRPr="00614B7A">
              <w:rPr>
                <w:i/>
              </w:rPr>
              <w:t>table_index</w:t>
            </w:r>
            <w:r w:rsidRPr="00614B7A">
              <w:t xml:space="preserve"> in TS 38.508-2 [8].</w:t>
            </w:r>
          </w:p>
          <w:p w14:paraId="7B800752" w14:textId="77777777" w:rsidR="00A85D8A" w:rsidRPr="00614B7A" w:rsidRDefault="00A85D8A" w:rsidP="00BE3F9E">
            <w:pPr>
              <w:pStyle w:val="TAN"/>
              <w:rPr>
                <w:lang w:eastAsia="zh-CN"/>
              </w:rPr>
            </w:pPr>
            <w:r w:rsidRPr="00614B7A">
              <w:t>NOTE 6:</w:t>
            </w:r>
            <w:r w:rsidRPr="00614B7A">
              <w:tab/>
              <w:t>ULTxSwitching(</w:t>
            </w:r>
            <w:r w:rsidRPr="00614B7A">
              <w:rPr>
                <w:i/>
              </w:rPr>
              <w:t>table_index</w:t>
            </w:r>
            <w:r w:rsidRPr="00614B7A">
              <w:t xml:space="preserve">) includes all supported CA/DC/SUL Configurations where at least one uplink band pair was declared in column “Supported ULTxSwitching Band Pair" in Table </w:t>
            </w:r>
            <w:r w:rsidRPr="00614B7A">
              <w:rPr>
                <w:i/>
              </w:rPr>
              <w:t>table_index</w:t>
            </w:r>
            <w:r w:rsidRPr="00614B7A">
              <w:t xml:space="preserve"> in TS 38.508-2 [8].</w:t>
            </w:r>
          </w:p>
        </w:tc>
      </w:tr>
    </w:tbl>
    <w:p w14:paraId="683F7929" w14:textId="77777777" w:rsidR="00A85D8A" w:rsidRPr="00614B7A" w:rsidRDefault="00A85D8A" w:rsidP="00A85D8A">
      <w:pPr>
        <w:rPr>
          <w:lang w:eastAsia="zh-TW"/>
        </w:rPr>
      </w:pPr>
    </w:p>
    <w:p w14:paraId="6617F66E" w14:textId="77777777" w:rsidR="00A85D8A" w:rsidRPr="00614B7A" w:rsidRDefault="00A85D8A" w:rsidP="00A85D8A">
      <w:pPr>
        <w:pStyle w:val="Heading2"/>
      </w:pPr>
      <w:bookmarkStart w:id="179" w:name="_Toc36713252"/>
      <w:bookmarkStart w:id="180" w:name="_Toc36713655"/>
      <w:bookmarkStart w:id="181" w:name="_Toc52217968"/>
      <w:bookmarkStart w:id="182" w:name="_Toc58499580"/>
      <w:bookmarkStart w:id="183" w:name="_Toc68538437"/>
      <w:bookmarkStart w:id="184" w:name="_Toc75510020"/>
      <w:bookmarkStart w:id="185" w:name="_Toc90971498"/>
      <w:bookmarkStart w:id="186" w:name="_Toc100158406"/>
      <w:bookmarkEnd w:id="74"/>
      <w:r w:rsidRPr="00614B7A">
        <w:t>4.1</w:t>
      </w:r>
      <w:r w:rsidRPr="00614B7A">
        <w:tab/>
        <w:t>RF conformance test cases</w:t>
      </w:r>
      <w:bookmarkEnd w:id="179"/>
      <w:bookmarkEnd w:id="180"/>
      <w:bookmarkEnd w:id="181"/>
      <w:bookmarkEnd w:id="182"/>
      <w:bookmarkEnd w:id="183"/>
      <w:bookmarkEnd w:id="184"/>
      <w:bookmarkEnd w:id="185"/>
      <w:bookmarkEnd w:id="186"/>
    </w:p>
    <w:p w14:paraId="4055C050" w14:textId="77777777" w:rsidR="00A85D8A" w:rsidRPr="00614B7A" w:rsidRDefault="00A85D8A" w:rsidP="00A85D8A">
      <w:pPr>
        <w:pStyle w:val="NO"/>
        <w:rPr>
          <w:lang w:eastAsia="zh-TW"/>
        </w:rPr>
      </w:pPr>
      <w:r w:rsidRPr="00614B7A">
        <w:t>NOTE:</w:t>
      </w:r>
      <w:r w:rsidRPr="00614B7A">
        <w:tab/>
        <w:t xml:space="preserve">To determine applicability of a test case, </w:t>
      </w:r>
      <w:r w:rsidRPr="00614B7A">
        <w:rPr>
          <w:lang w:eastAsia="zh-TW"/>
        </w:rPr>
        <w:t xml:space="preserve">supported CBW and SCS in the </w:t>
      </w:r>
      <w:r w:rsidRPr="00614B7A">
        <w:rPr>
          <w:i/>
          <w:iCs/>
        </w:rPr>
        <w:t>RF-Parameters</w:t>
      </w:r>
      <w:r w:rsidRPr="00614B7A">
        <w:rPr>
          <w:lang w:eastAsia="zh-TW"/>
        </w:rPr>
        <w:t xml:space="preserve"> IE (see TS 38.331 [11]) which conveys RF related capabilities for NR operation is taken into account.</w:t>
      </w:r>
    </w:p>
    <w:p w14:paraId="34BF9B8C" w14:textId="77777777" w:rsidR="00A85D8A" w:rsidRPr="00614B7A" w:rsidRDefault="00A85D8A" w:rsidP="00A85D8A">
      <w:pPr>
        <w:spacing w:after="0"/>
        <w:rPr>
          <w:rFonts w:ascii="Arial" w:eastAsia="Batang" w:hAnsi="Arial"/>
          <w:sz w:val="28"/>
          <w:lang w:eastAsia="ja-JP"/>
        </w:rPr>
        <w:sectPr w:rsidR="00A85D8A" w:rsidRPr="00614B7A" w:rsidSect="00BE3F9E">
          <w:footnotePr>
            <w:numRestart w:val="eachSect"/>
          </w:footnotePr>
          <w:pgSz w:w="11907" w:h="16840"/>
          <w:pgMar w:top="1412" w:right="1140" w:bottom="1140" w:left="1140" w:header="567" w:footer="567" w:gutter="0"/>
          <w:cols w:space="720"/>
        </w:sectPr>
      </w:pPr>
    </w:p>
    <w:p w14:paraId="35BF2593" w14:textId="77777777" w:rsidR="00A85D8A" w:rsidRPr="00614B7A" w:rsidRDefault="00A85D8A" w:rsidP="00A85D8A">
      <w:pPr>
        <w:pStyle w:val="Heading3"/>
        <w:rPr>
          <w:rFonts w:eastAsia="Batang"/>
          <w:lang w:eastAsia="ja-JP"/>
        </w:rPr>
      </w:pPr>
      <w:bookmarkStart w:id="187" w:name="_Toc20936807"/>
      <w:bookmarkStart w:id="188" w:name="_Toc36713253"/>
      <w:bookmarkStart w:id="189" w:name="_Toc36713656"/>
      <w:bookmarkStart w:id="190" w:name="_Toc52217969"/>
      <w:bookmarkStart w:id="191" w:name="_Toc58499581"/>
      <w:bookmarkStart w:id="192" w:name="_Toc68538438"/>
      <w:bookmarkStart w:id="193" w:name="_Toc75510021"/>
      <w:bookmarkStart w:id="194" w:name="_Toc90971499"/>
      <w:bookmarkStart w:id="195" w:name="_Toc100158407"/>
      <w:r w:rsidRPr="00614B7A">
        <w:rPr>
          <w:rFonts w:eastAsia="Batang"/>
          <w:lang w:eastAsia="ja-JP"/>
        </w:rPr>
        <w:lastRenderedPageBreak/>
        <w:t>4.1.1</w:t>
      </w:r>
      <w:r w:rsidRPr="00614B7A">
        <w:rPr>
          <w:rFonts w:eastAsia="Batang"/>
          <w:lang w:eastAsia="ja-JP"/>
        </w:rPr>
        <w:tab/>
      </w:r>
      <w:r w:rsidRPr="00614B7A">
        <w:rPr>
          <w:lang w:eastAsia="zh-CN"/>
        </w:rPr>
        <w:t>FR</w:t>
      </w:r>
      <w:r w:rsidRPr="00614B7A">
        <w:rPr>
          <w:rFonts w:eastAsia="Batang"/>
          <w:lang w:eastAsia="ja-JP"/>
        </w:rPr>
        <w:t>1 standalone conformance test cases</w:t>
      </w:r>
      <w:bookmarkEnd w:id="187"/>
      <w:bookmarkEnd w:id="188"/>
      <w:bookmarkEnd w:id="189"/>
      <w:bookmarkEnd w:id="190"/>
      <w:bookmarkEnd w:id="191"/>
      <w:bookmarkEnd w:id="192"/>
      <w:bookmarkEnd w:id="193"/>
      <w:bookmarkEnd w:id="194"/>
      <w:bookmarkEnd w:id="195"/>
    </w:p>
    <w:p w14:paraId="01113878" w14:textId="77777777" w:rsidR="00A85D8A" w:rsidRPr="00614B7A" w:rsidRDefault="00A85D8A" w:rsidP="00A85D8A">
      <w:pPr>
        <w:pStyle w:val="TH"/>
      </w:pPr>
      <w:r w:rsidRPr="00614B7A">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A85D8A" w:rsidRPr="00614B7A" w14:paraId="7A0DB56A" w14:textId="77777777" w:rsidTr="00BE3F9E">
        <w:trPr>
          <w:tblHeader/>
          <w:jc w:val="center"/>
        </w:trPr>
        <w:tc>
          <w:tcPr>
            <w:tcW w:w="1347" w:type="dxa"/>
            <w:tcBorders>
              <w:top w:val="single" w:sz="4" w:space="0" w:color="auto"/>
              <w:left w:val="single" w:sz="4" w:space="0" w:color="auto"/>
              <w:bottom w:val="nil"/>
              <w:right w:val="single" w:sz="4" w:space="0" w:color="auto"/>
            </w:tcBorders>
            <w:hideMark/>
          </w:tcPr>
          <w:p w14:paraId="0CB012B0" w14:textId="77777777" w:rsidR="00A85D8A" w:rsidRPr="00614B7A" w:rsidRDefault="00A85D8A" w:rsidP="00BE3F9E">
            <w:pPr>
              <w:pStyle w:val="TAH"/>
            </w:pPr>
            <w:r w:rsidRPr="00614B7A">
              <w:lastRenderedPageBreak/>
              <w:t>Clause</w:t>
            </w:r>
          </w:p>
        </w:tc>
        <w:tc>
          <w:tcPr>
            <w:tcW w:w="4460" w:type="dxa"/>
            <w:tcBorders>
              <w:top w:val="single" w:sz="4" w:space="0" w:color="auto"/>
              <w:left w:val="single" w:sz="4" w:space="0" w:color="auto"/>
              <w:bottom w:val="nil"/>
              <w:right w:val="single" w:sz="4" w:space="0" w:color="auto"/>
            </w:tcBorders>
            <w:hideMark/>
          </w:tcPr>
          <w:p w14:paraId="59C99B2A" w14:textId="77777777" w:rsidR="00A85D8A" w:rsidRPr="00614B7A" w:rsidRDefault="00A85D8A" w:rsidP="00BE3F9E">
            <w:pPr>
              <w:pStyle w:val="TAH"/>
            </w:pPr>
            <w:r w:rsidRPr="00614B7A">
              <w:t>TC Title</w:t>
            </w:r>
          </w:p>
        </w:tc>
        <w:tc>
          <w:tcPr>
            <w:tcW w:w="850" w:type="dxa"/>
            <w:tcBorders>
              <w:top w:val="single" w:sz="4" w:space="0" w:color="auto"/>
              <w:left w:val="single" w:sz="4" w:space="0" w:color="auto"/>
              <w:bottom w:val="nil"/>
              <w:right w:val="single" w:sz="4" w:space="0" w:color="auto"/>
            </w:tcBorders>
            <w:hideMark/>
          </w:tcPr>
          <w:p w14:paraId="26528C90" w14:textId="77777777" w:rsidR="00A85D8A" w:rsidRPr="00614B7A" w:rsidRDefault="00A85D8A" w:rsidP="00BE3F9E">
            <w:pPr>
              <w:pStyle w:val="TAH"/>
            </w:pPr>
            <w:r w:rsidRPr="00614B7A">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47E73A7E" w14:textId="77777777" w:rsidR="00A85D8A" w:rsidRPr="00614B7A" w:rsidRDefault="00A85D8A" w:rsidP="00BE3F9E">
            <w:pPr>
              <w:pStyle w:val="TAH"/>
            </w:pPr>
            <w:r w:rsidRPr="00614B7A">
              <w:t>Applicability</w:t>
            </w:r>
          </w:p>
        </w:tc>
        <w:tc>
          <w:tcPr>
            <w:tcW w:w="1553" w:type="dxa"/>
            <w:tcBorders>
              <w:top w:val="single" w:sz="4" w:space="0" w:color="auto"/>
              <w:left w:val="single" w:sz="4" w:space="0" w:color="auto"/>
              <w:bottom w:val="nil"/>
              <w:right w:val="single" w:sz="4" w:space="0" w:color="auto"/>
            </w:tcBorders>
            <w:hideMark/>
          </w:tcPr>
          <w:p w14:paraId="0CBBC6DF" w14:textId="77777777" w:rsidR="00A85D8A" w:rsidRPr="00614B7A" w:rsidRDefault="00A85D8A" w:rsidP="00BE3F9E">
            <w:pPr>
              <w:pStyle w:val="TAH"/>
            </w:pPr>
            <w:r w:rsidRPr="00614B7A">
              <w:t>Tested Bands/CA-Configurations Selection</w:t>
            </w:r>
          </w:p>
        </w:tc>
        <w:tc>
          <w:tcPr>
            <w:tcW w:w="1103" w:type="dxa"/>
            <w:tcBorders>
              <w:top w:val="single" w:sz="4" w:space="0" w:color="auto"/>
              <w:left w:val="single" w:sz="4" w:space="0" w:color="auto"/>
              <w:bottom w:val="nil"/>
              <w:right w:val="single" w:sz="4" w:space="0" w:color="auto"/>
            </w:tcBorders>
            <w:hideMark/>
          </w:tcPr>
          <w:p w14:paraId="1AC91D59" w14:textId="77777777" w:rsidR="00A85D8A" w:rsidRPr="00614B7A" w:rsidRDefault="00A85D8A" w:rsidP="00BE3F9E">
            <w:pPr>
              <w:pStyle w:val="TAH"/>
            </w:pPr>
            <w:r w:rsidRPr="00614B7A">
              <w:t>Branch</w:t>
            </w:r>
          </w:p>
        </w:tc>
        <w:tc>
          <w:tcPr>
            <w:tcW w:w="1999" w:type="dxa"/>
            <w:tcBorders>
              <w:top w:val="single" w:sz="4" w:space="0" w:color="auto"/>
              <w:left w:val="single" w:sz="4" w:space="0" w:color="auto"/>
              <w:bottom w:val="nil"/>
              <w:right w:val="single" w:sz="4" w:space="0" w:color="auto"/>
            </w:tcBorders>
            <w:hideMark/>
          </w:tcPr>
          <w:p w14:paraId="3077ABFC" w14:textId="77777777" w:rsidR="00A85D8A" w:rsidRPr="00614B7A" w:rsidRDefault="00A85D8A" w:rsidP="00BE3F9E">
            <w:pPr>
              <w:pStyle w:val="TAH"/>
            </w:pPr>
            <w:r w:rsidRPr="00614B7A">
              <w:t>Additional Information</w:t>
            </w:r>
          </w:p>
        </w:tc>
      </w:tr>
      <w:tr w:rsidR="00A85D8A" w:rsidRPr="00614B7A" w14:paraId="1B7A3DE2" w14:textId="77777777" w:rsidTr="00BE3F9E">
        <w:trPr>
          <w:tblHeader/>
          <w:jc w:val="center"/>
        </w:trPr>
        <w:tc>
          <w:tcPr>
            <w:tcW w:w="1347" w:type="dxa"/>
            <w:tcBorders>
              <w:top w:val="nil"/>
              <w:left w:val="single" w:sz="4" w:space="0" w:color="auto"/>
              <w:bottom w:val="single" w:sz="4" w:space="0" w:color="auto"/>
              <w:right w:val="single" w:sz="4" w:space="0" w:color="auto"/>
            </w:tcBorders>
          </w:tcPr>
          <w:p w14:paraId="7AF59FA9" w14:textId="77777777" w:rsidR="00A85D8A" w:rsidRPr="00614B7A" w:rsidRDefault="00A85D8A" w:rsidP="00BE3F9E">
            <w:pPr>
              <w:pStyle w:val="TAH"/>
            </w:pPr>
          </w:p>
        </w:tc>
        <w:tc>
          <w:tcPr>
            <w:tcW w:w="4460" w:type="dxa"/>
            <w:tcBorders>
              <w:top w:val="nil"/>
              <w:left w:val="single" w:sz="4" w:space="0" w:color="auto"/>
              <w:bottom w:val="single" w:sz="4" w:space="0" w:color="auto"/>
              <w:right w:val="single" w:sz="4" w:space="0" w:color="auto"/>
            </w:tcBorders>
          </w:tcPr>
          <w:p w14:paraId="3BFB15D9" w14:textId="77777777" w:rsidR="00A85D8A" w:rsidRPr="00614B7A" w:rsidRDefault="00A85D8A" w:rsidP="00BE3F9E">
            <w:pPr>
              <w:pStyle w:val="TAH"/>
            </w:pPr>
          </w:p>
        </w:tc>
        <w:tc>
          <w:tcPr>
            <w:tcW w:w="850" w:type="dxa"/>
            <w:tcBorders>
              <w:top w:val="nil"/>
              <w:left w:val="single" w:sz="4" w:space="0" w:color="auto"/>
              <w:bottom w:val="single" w:sz="4" w:space="0" w:color="auto"/>
              <w:right w:val="single" w:sz="4" w:space="0" w:color="auto"/>
            </w:tcBorders>
          </w:tcPr>
          <w:p w14:paraId="2A81FEA0" w14:textId="77777777" w:rsidR="00A85D8A" w:rsidRPr="00614B7A" w:rsidRDefault="00A85D8A" w:rsidP="00BE3F9E">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5811FCF7" w14:textId="77777777" w:rsidR="00A85D8A" w:rsidRPr="00614B7A" w:rsidRDefault="00A85D8A" w:rsidP="00BE3F9E">
            <w:pPr>
              <w:pStyle w:val="TAH"/>
            </w:pPr>
            <w:r w:rsidRPr="00614B7A">
              <w:t>Condition</w:t>
            </w:r>
          </w:p>
        </w:tc>
        <w:tc>
          <w:tcPr>
            <w:tcW w:w="3115" w:type="dxa"/>
            <w:tcBorders>
              <w:top w:val="single" w:sz="4" w:space="0" w:color="auto"/>
              <w:left w:val="single" w:sz="4" w:space="0" w:color="auto"/>
              <w:bottom w:val="single" w:sz="4" w:space="0" w:color="auto"/>
              <w:right w:val="single" w:sz="4" w:space="0" w:color="auto"/>
            </w:tcBorders>
            <w:hideMark/>
          </w:tcPr>
          <w:p w14:paraId="45227C74" w14:textId="77777777" w:rsidR="00A85D8A" w:rsidRPr="00614B7A" w:rsidRDefault="00A85D8A" w:rsidP="00BE3F9E">
            <w:pPr>
              <w:pStyle w:val="TAH"/>
            </w:pPr>
            <w:r w:rsidRPr="00614B7A">
              <w:t>Comment</w:t>
            </w:r>
          </w:p>
        </w:tc>
        <w:tc>
          <w:tcPr>
            <w:tcW w:w="1553" w:type="dxa"/>
            <w:tcBorders>
              <w:top w:val="nil"/>
              <w:left w:val="single" w:sz="4" w:space="0" w:color="auto"/>
              <w:bottom w:val="single" w:sz="4" w:space="0" w:color="auto"/>
              <w:right w:val="single" w:sz="4" w:space="0" w:color="auto"/>
            </w:tcBorders>
          </w:tcPr>
          <w:p w14:paraId="570D371F" w14:textId="77777777" w:rsidR="00A85D8A" w:rsidRPr="00614B7A" w:rsidRDefault="00A85D8A" w:rsidP="00BE3F9E">
            <w:pPr>
              <w:pStyle w:val="TAH"/>
            </w:pPr>
          </w:p>
        </w:tc>
        <w:tc>
          <w:tcPr>
            <w:tcW w:w="1103" w:type="dxa"/>
            <w:tcBorders>
              <w:top w:val="nil"/>
              <w:left w:val="single" w:sz="4" w:space="0" w:color="auto"/>
              <w:bottom w:val="single" w:sz="4" w:space="0" w:color="auto"/>
              <w:right w:val="single" w:sz="4" w:space="0" w:color="auto"/>
            </w:tcBorders>
          </w:tcPr>
          <w:p w14:paraId="310876F4" w14:textId="77777777" w:rsidR="00A85D8A" w:rsidRPr="00614B7A" w:rsidRDefault="00A85D8A" w:rsidP="00BE3F9E">
            <w:pPr>
              <w:pStyle w:val="TAH"/>
            </w:pPr>
          </w:p>
        </w:tc>
        <w:tc>
          <w:tcPr>
            <w:tcW w:w="1999" w:type="dxa"/>
            <w:tcBorders>
              <w:top w:val="nil"/>
              <w:left w:val="single" w:sz="4" w:space="0" w:color="auto"/>
              <w:bottom w:val="single" w:sz="4" w:space="0" w:color="auto"/>
              <w:right w:val="single" w:sz="4" w:space="0" w:color="auto"/>
            </w:tcBorders>
          </w:tcPr>
          <w:p w14:paraId="2CC84E8D" w14:textId="77777777" w:rsidR="00A85D8A" w:rsidRPr="00614B7A" w:rsidRDefault="00A85D8A" w:rsidP="00BE3F9E">
            <w:pPr>
              <w:pStyle w:val="TAH"/>
            </w:pPr>
          </w:p>
        </w:tc>
      </w:tr>
      <w:tr w:rsidR="00A85D8A" w:rsidRPr="00614B7A" w14:paraId="34DCEFC9" w14:textId="77777777" w:rsidTr="00BE3F9E">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3BA4C598" w14:textId="77777777" w:rsidR="00A85D8A" w:rsidRPr="00614B7A" w:rsidRDefault="00A85D8A" w:rsidP="00BE3F9E">
            <w:pPr>
              <w:pStyle w:val="TAL"/>
              <w:rPr>
                <w:b/>
              </w:rPr>
            </w:pPr>
            <w:r w:rsidRPr="00614B7A">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3B3D1E6D" w14:textId="77777777" w:rsidR="00A85D8A" w:rsidRPr="00614B7A" w:rsidRDefault="00A85D8A" w:rsidP="00BE3F9E">
            <w:pPr>
              <w:pStyle w:val="TAL"/>
              <w:rPr>
                <w:b/>
                <w:lang w:eastAsia="zh-CN"/>
              </w:rPr>
            </w:pPr>
            <w:r w:rsidRPr="00614B7A">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32C51D01" w14:textId="77777777" w:rsidR="00A85D8A" w:rsidRPr="00614B7A" w:rsidRDefault="00A85D8A" w:rsidP="00BE3F9E">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4EF68E4C" w14:textId="77777777" w:rsidR="00A85D8A" w:rsidRPr="00614B7A" w:rsidRDefault="00A85D8A" w:rsidP="00BE3F9E">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63BDD8C4" w14:textId="77777777" w:rsidR="00A85D8A" w:rsidRPr="00614B7A" w:rsidRDefault="00A85D8A" w:rsidP="00BE3F9E">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0531CB45" w14:textId="77777777" w:rsidR="00A85D8A" w:rsidRPr="00614B7A" w:rsidRDefault="00A85D8A" w:rsidP="00BE3F9E">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624FD767" w14:textId="77777777" w:rsidR="00A85D8A" w:rsidRPr="00614B7A" w:rsidRDefault="00A85D8A" w:rsidP="00BE3F9E">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2C07733F" w14:textId="77777777" w:rsidR="00A85D8A" w:rsidRPr="00614B7A" w:rsidRDefault="00A85D8A" w:rsidP="00BE3F9E">
            <w:pPr>
              <w:pStyle w:val="TAL"/>
              <w:rPr>
                <w:b/>
                <w:lang w:eastAsia="zh-CN"/>
              </w:rPr>
            </w:pPr>
          </w:p>
        </w:tc>
      </w:tr>
      <w:tr w:rsidR="00A85D8A" w:rsidRPr="00614B7A" w14:paraId="5D80AF90"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1AE7B8D4" w14:textId="77777777" w:rsidR="00A85D8A" w:rsidRPr="00614B7A" w:rsidRDefault="00A85D8A" w:rsidP="00BE3F9E">
            <w:pPr>
              <w:pStyle w:val="TAL"/>
              <w:rPr>
                <w:bCs/>
              </w:rPr>
            </w:pPr>
            <w:r w:rsidRPr="00614B7A">
              <w:rPr>
                <w:lang w:eastAsia="zh-CN"/>
              </w:rPr>
              <w:t>6.2.1</w:t>
            </w:r>
          </w:p>
        </w:tc>
        <w:tc>
          <w:tcPr>
            <w:tcW w:w="4460" w:type="dxa"/>
            <w:tcBorders>
              <w:top w:val="single" w:sz="4" w:space="0" w:color="auto"/>
              <w:left w:val="single" w:sz="4" w:space="0" w:color="auto"/>
              <w:bottom w:val="nil"/>
              <w:right w:val="single" w:sz="4" w:space="0" w:color="auto"/>
            </w:tcBorders>
            <w:hideMark/>
          </w:tcPr>
          <w:p w14:paraId="46AA6971" w14:textId="77777777" w:rsidR="00A85D8A" w:rsidRPr="00614B7A" w:rsidRDefault="00A85D8A" w:rsidP="00BE3F9E">
            <w:pPr>
              <w:pStyle w:val="TAL"/>
              <w:rPr>
                <w:bCs/>
              </w:rPr>
            </w:pPr>
            <w:r w:rsidRPr="00614B7A">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129BF862"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nil"/>
              <w:right w:val="single" w:sz="4" w:space="0" w:color="auto"/>
            </w:tcBorders>
            <w:hideMark/>
          </w:tcPr>
          <w:p w14:paraId="04948366" w14:textId="77777777" w:rsidR="00A85D8A" w:rsidRPr="00614B7A" w:rsidRDefault="00A85D8A" w:rsidP="00BE3F9E">
            <w:pPr>
              <w:pStyle w:val="TAL"/>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0819195" w14:textId="77777777" w:rsidR="00A85D8A" w:rsidRPr="00614B7A" w:rsidRDefault="00A85D8A" w:rsidP="00BE3F9E">
            <w:pPr>
              <w:pStyle w:val="TAL"/>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5BADD72" w14:textId="77777777" w:rsidR="00A85D8A" w:rsidRPr="00614B7A" w:rsidRDefault="00A85D8A" w:rsidP="00BE3F9E">
            <w:pPr>
              <w:pStyle w:val="TAL"/>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CCE0980" w14:textId="77777777" w:rsidR="00A85D8A" w:rsidRPr="00614B7A" w:rsidRDefault="00A85D8A" w:rsidP="00BE3F9E">
            <w:pPr>
              <w:pStyle w:val="TAL"/>
              <w:rPr>
                <w:lang w:eastAsia="zh-CN"/>
              </w:rPr>
            </w:pPr>
            <w:r w:rsidRPr="00614B7A">
              <w:rPr>
                <w:lang w:eastAsia="zh-CN"/>
              </w:rPr>
              <w:t>PC1</w:t>
            </w:r>
          </w:p>
          <w:p w14:paraId="474F37FC" w14:textId="31625178" w:rsidR="00A85D8A" w:rsidRPr="00614B7A" w:rsidRDefault="00A85D8A" w:rsidP="00BE3F9E">
            <w:pPr>
              <w:pStyle w:val="TAL"/>
              <w:rPr>
                <w:lang w:eastAsia="zh-CN"/>
              </w:rPr>
            </w:pPr>
            <w:r w:rsidRPr="00614B7A">
              <w:rPr>
                <w:lang w:eastAsia="zh-CN"/>
              </w:rPr>
              <w:t>PC1.5</w:t>
            </w:r>
          </w:p>
          <w:p w14:paraId="45239923" w14:textId="77777777" w:rsidR="00A85D8A" w:rsidRPr="00614B7A" w:rsidRDefault="00A85D8A" w:rsidP="00BE3F9E">
            <w:pPr>
              <w:pStyle w:val="TAL"/>
              <w:rPr>
                <w:lang w:eastAsia="zh-CN"/>
              </w:rPr>
            </w:pPr>
            <w:r w:rsidRPr="00614B7A">
              <w:rPr>
                <w:lang w:eastAsia="zh-CN"/>
              </w:rPr>
              <w:t>PC2</w:t>
            </w:r>
          </w:p>
          <w:p w14:paraId="01B69E59" w14:textId="77777777" w:rsidR="00A85D8A" w:rsidRPr="00614B7A" w:rsidRDefault="00A85D8A" w:rsidP="00BE3F9E">
            <w:pPr>
              <w:pStyle w:val="TAL"/>
              <w:rPr>
                <w:lang w:eastAsia="zh-CN"/>
              </w:rPr>
            </w:pPr>
            <w:r w:rsidRPr="00614B7A">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55E56C83" w14:textId="77777777" w:rsidR="00A85D8A" w:rsidRPr="00614B7A" w:rsidRDefault="00A85D8A" w:rsidP="00BE3F9E">
            <w:pPr>
              <w:pStyle w:val="TAL"/>
            </w:pPr>
          </w:p>
        </w:tc>
      </w:tr>
      <w:tr w:rsidR="00A85D8A" w:rsidRPr="00614B7A" w14:paraId="5D741F7F"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2CDC0D37" w14:textId="77777777" w:rsidR="00A85D8A" w:rsidRPr="00614B7A" w:rsidRDefault="00A85D8A" w:rsidP="00BE3F9E">
            <w:pPr>
              <w:pStyle w:val="TAL"/>
              <w:rPr>
                <w:bCs/>
              </w:rPr>
            </w:pPr>
            <w:r w:rsidRPr="00614B7A">
              <w:t>6.2.2</w:t>
            </w:r>
          </w:p>
        </w:tc>
        <w:tc>
          <w:tcPr>
            <w:tcW w:w="4460" w:type="dxa"/>
            <w:tcBorders>
              <w:top w:val="single" w:sz="4" w:space="0" w:color="auto"/>
              <w:left w:val="single" w:sz="4" w:space="0" w:color="auto"/>
              <w:bottom w:val="nil"/>
              <w:right w:val="single" w:sz="4" w:space="0" w:color="auto"/>
            </w:tcBorders>
            <w:hideMark/>
          </w:tcPr>
          <w:p w14:paraId="10F3D206" w14:textId="77777777" w:rsidR="00A85D8A" w:rsidRPr="00614B7A" w:rsidRDefault="00A85D8A" w:rsidP="00BE3F9E">
            <w:pPr>
              <w:pStyle w:val="TAL"/>
            </w:pPr>
            <w:r w:rsidRPr="00614B7A">
              <w:t>UE maximum output power reduction</w:t>
            </w:r>
          </w:p>
        </w:tc>
        <w:tc>
          <w:tcPr>
            <w:tcW w:w="850" w:type="dxa"/>
            <w:tcBorders>
              <w:top w:val="single" w:sz="4" w:space="0" w:color="auto"/>
              <w:left w:val="single" w:sz="4" w:space="0" w:color="auto"/>
              <w:bottom w:val="nil"/>
              <w:right w:val="single" w:sz="4" w:space="0" w:color="auto"/>
            </w:tcBorders>
            <w:hideMark/>
          </w:tcPr>
          <w:p w14:paraId="74CCD7E4"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nil"/>
              <w:right w:val="single" w:sz="4" w:space="0" w:color="auto"/>
            </w:tcBorders>
            <w:hideMark/>
          </w:tcPr>
          <w:p w14:paraId="71832A01" w14:textId="77777777" w:rsidR="00A85D8A" w:rsidRPr="00614B7A" w:rsidRDefault="00A85D8A" w:rsidP="00BE3F9E">
            <w:pPr>
              <w:pStyle w:val="TAL"/>
            </w:pPr>
            <w:r w:rsidRPr="00614B7A">
              <w:t>C001</w:t>
            </w:r>
          </w:p>
        </w:tc>
        <w:tc>
          <w:tcPr>
            <w:tcW w:w="3115" w:type="dxa"/>
            <w:tcBorders>
              <w:top w:val="single" w:sz="4" w:space="0" w:color="auto"/>
              <w:left w:val="single" w:sz="4" w:space="0" w:color="auto"/>
              <w:bottom w:val="single" w:sz="4" w:space="0" w:color="auto"/>
              <w:right w:val="single" w:sz="4" w:space="0" w:color="auto"/>
            </w:tcBorders>
            <w:hideMark/>
          </w:tcPr>
          <w:p w14:paraId="4FEF6305" w14:textId="77777777" w:rsidR="00A85D8A" w:rsidRPr="00614B7A" w:rsidRDefault="00A85D8A" w:rsidP="00BE3F9E">
            <w:pPr>
              <w:pStyle w:val="TAL"/>
            </w:pPr>
            <w:r w:rsidRPr="00614B7A">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DB69DFE" w14:textId="77777777" w:rsidR="00A85D8A" w:rsidRPr="00614B7A" w:rsidRDefault="00A85D8A" w:rsidP="00BE3F9E">
            <w:pPr>
              <w:pStyle w:val="TAL"/>
            </w:pPr>
            <w:r w:rsidRPr="00614B7A">
              <w:t>D001</w:t>
            </w:r>
          </w:p>
        </w:tc>
        <w:tc>
          <w:tcPr>
            <w:tcW w:w="1103" w:type="dxa"/>
            <w:tcBorders>
              <w:top w:val="single" w:sz="4" w:space="0" w:color="auto"/>
              <w:left w:val="single" w:sz="4" w:space="0" w:color="auto"/>
              <w:bottom w:val="single" w:sz="4" w:space="0" w:color="auto"/>
              <w:right w:val="single" w:sz="4" w:space="0" w:color="auto"/>
            </w:tcBorders>
            <w:hideMark/>
          </w:tcPr>
          <w:p w14:paraId="51D7F7AF" w14:textId="77777777" w:rsidR="00A85D8A" w:rsidRPr="00614B7A" w:rsidRDefault="00A85D8A" w:rsidP="00BE3F9E">
            <w:pPr>
              <w:pStyle w:val="TAL"/>
              <w:rPr>
                <w:lang w:eastAsia="zh-CN"/>
              </w:rPr>
            </w:pPr>
            <w:r w:rsidRPr="00614B7A">
              <w:t>PC1</w:t>
            </w:r>
          </w:p>
          <w:p w14:paraId="6545C951" w14:textId="5C3FE494" w:rsidR="00A85D8A" w:rsidRPr="00614B7A" w:rsidRDefault="00A85D8A" w:rsidP="00BE3F9E">
            <w:pPr>
              <w:pStyle w:val="TAL"/>
            </w:pPr>
            <w:r w:rsidRPr="00614B7A">
              <w:rPr>
                <w:lang w:eastAsia="zh-CN"/>
              </w:rPr>
              <w:t>PC1.5</w:t>
            </w:r>
          </w:p>
          <w:p w14:paraId="414912F9" w14:textId="77777777" w:rsidR="00A85D8A" w:rsidRPr="00614B7A" w:rsidRDefault="00A85D8A" w:rsidP="00BE3F9E">
            <w:pPr>
              <w:pStyle w:val="TAL"/>
            </w:pPr>
            <w:r w:rsidRPr="00614B7A">
              <w:t>PC2</w:t>
            </w:r>
          </w:p>
          <w:p w14:paraId="2B69BF89" w14:textId="77777777" w:rsidR="00A85D8A" w:rsidRPr="00614B7A" w:rsidRDefault="00A85D8A" w:rsidP="00BE3F9E">
            <w:pPr>
              <w:pStyle w:val="TAL"/>
            </w:pPr>
            <w:r w:rsidRPr="00614B7A">
              <w:t>PC3</w:t>
            </w:r>
          </w:p>
        </w:tc>
        <w:tc>
          <w:tcPr>
            <w:tcW w:w="1999" w:type="dxa"/>
            <w:tcBorders>
              <w:top w:val="single" w:sz="4" w:space="0" w:color="auto"/>
              <w:left w:val="single" w:sz="4" w:space="0" w:color="auto"/>
              <w:bottom w:val="single" w:sz="4" w:space="0" w:color="auto"/>
              <w:right w:val="single" w:sz="4" w:space="0" w:color="auto"/>
            </w:tcBorders>
            <w:hideMark/>
          </w:tcPr>
          <w:p w14:paraId="12E5C5E3" w14:textId="77777777" w:rsidR="00A85D8A" w:rsidRPr="00614B7A" w:rsidRDefault="00A85D8A" w:rsidP="00BE3F9E">
            <w:pPr>
              <w:pStyle w:val="TAL"/>
              <w:rPr>
                <w:lang w:eastAsia="ko-KR"/>
              </w:rPr>
            </w:pPr>
            <w:r w:rsidRPr="00614B7A">
              <w:rPr>
                <w:lang w:eastAsia="ko-KR"/>
              </w:rPr>
              <w:t xml:space="preserve">Test execution </w:t>
            </w:r>
            <w:r w:rsidRPr="00614B7A">
              <w:rPr>
                <w:rFonts w:eastAsia="SimSun"/>
                <w:lang w:eastAsia="zh-CN"/>
              </w:rPr>
              <w:t xml:space="preserve">is </w:t>
            </w:r>
            <w:r w:rsidRPr="00614B7A">
              <w:rPr>
                <w:lang w:eastAsia="ko-KR"/>
              </w:rPr>
              <w:t xml:space="preserve">not necessary if TS 38.521-1 TC </w:t>
            </w:r>
            <w:r w:rsidRPr="00614B7A">
              <w:t>6.5.2.4.1</w:t>
            </w:r>
            <w:r w:rsidRPr="00614B7A">
              <w:rPr>
                <w:lang w:eastAsia="ko-KR"/>
              </w:rPr>
              <w:t xml:space="preserve"> is executed.</w:t>
            </w:r>
          </w:p>
          <w:p w14:paraId="13E54426" w14:textId="77777777" w:rsidR="00A85D8A" w:rsidRPr="00614B7A" w:rsidRDefault="00A85D8A" w:rsidP="00BE3F9E">
            <w:pPr>
              <w:pStyle w:val="TAL"/>
            </w:pPr>
            <w:r w:rsidRPr="00614B7A">
              <w:t>Skip TC 6.2.2 if UE supports NSA and TS 38.521-3 TC 6.2B.2.3</w:t>
            </w:r>
            <w:r w:rsidRPr="00614B7A">
              <w:rPr>
                <w:rFonts w:hint="eastAsia"/>
                <w:lang w:eastAsia="zh-CN"/>
              </w:rPr>
              <w:t xml:space="preserve"> or </w:t>
            </w:r>
            <w:r w:rsidRPr="00614B7A">
              <w:t>6.5B.2.3.3</w:t>
            </w:r>
            <w:r w:rsidRPr="00614B7A">
              <w:rPr>
                <w:rFonts w:hint="eastAsia"/>
                <w:lang w:eastAsia="zh-CN"/>
              </w:rPr>
              <w:t>.1</w:t>
            </w:r>
            <w:r w:rsidRPr="00614B7A">
              <w:t xml:space="preserve"> has been executed.</w:t>
            </w:r>
          </w:p>
        </w:tc>
      </w:tr>
      <w:tr w:rsidR="00A85D8A" w:rsidRPr="00614B7A" w14:paraId="46C6C23C"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4AE94618" w14:textId="77777777" w:rsidR="00A85D8A" w:rsidRPr="00614B7A" w:rsidRDefault="00A85D8A" w:rsidP="00BE3F9E">
            <w:pPr>
              <w:pStyle w:val="TAL"/>
              <w:rPr>
                <w:bCs/>
              </w:rPr>
            </w:pPr>
            <w:r w:rsidRPr="00614B7A">
              <w:t>6.2.3</w:t>
            </w:r>
          </w:p>
        </w:tc>
        <w:tc>
          <w:tcPr>
            <w:tcW w:w="4460" w:type="dxa"/>
            <w:tcBorders>
              <w:top w:val="single" w:sz="4" w:space="0" w:color="auto"/>
              <w:left w:val="single" w:sz="4" w:space="0" w:color="auto"/>
              <w:bottom w:val="nil"/>
              <w:right w:val="single" w:sz="4" w:space="0" w:color="auto"/>
            </w:tcBorders>
            <w:hideMark/>
          </w:tcPr>
          <w:p w14:paraId="7232E354" w14:textId="77777777" w:rsidR="00A85D8A" w:rsidRPr="00614B7A" w:rsidRDefault="00A85D8A" w:rsidP="00BE3F9E">
            <w:pPr>
              <w:pStyle w:val="TAL"/>
            </w:pPr>
            <w:r w:rsidRPr="00614B7A">
              <w:t>UE additional maximum output power reduction</w:t>
            </w:r>
          </w:p>
        </w:tc>
        <w:tc>
          <w:tcPr>
            <w:tcW w:w="850" w:type="dxa"/>
            <w:tcBorders>
              <w:top w:val="single" w:sz="4" w:space="0" w:color="auto"/>
              <w:left w:val="single" w:sz="4" w:space="0" w:color="auto"/>
              <w:bottom w:val="nil"/>
              <w:right w:val="single" w:sz="4" w:space="0" w:color="auto"/>
            </w:tcBorders>
            <w:hideMark/>
          </w:tcPr>
          <w:p w14:paraId="2547FAD7"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nil"/>
              <w:right w:val="single" w:sz="4" w:space="0" w:color="auto"/>
            </w:tcBorders>
            <w:hideMark/>
          </w:tcPr>
          <w:p w14:paraId="556EBE2E" w14:textId="77777777" w:rsidR="00A85D8A" w:rsidRPr="00614B7A" w:rsidRDefault="00A85D8A" w:rsidP="00BE3F9E">
            <w:pPr>
              <w:pStyle w:val="TAL"/>
            </w:pPr>
            <w:r w:rsidRPr="00614B7A">
              <w:t>C001</w:t>
            </w:r>
          </w:p>
        </w:tc>
        <w:tc>
          <w:tcPr>
            <w:tcW w:w="3115" w:type="dxa"/>
            <w:tcBorders>
              <w:top w:val="single" w:sz="4" w:space="0" w:color="auto"/>
              <w:left w:val="single" w:sz="4" w:space="0" w:color="auto"/>
              <w:bottom w:val="single" w:sz="4" w:space="0" w:color="auto"/>
              <w:right w:val="single" w:sz="4" w:space="0" w:color="auto"/>
            </w:tcBorders>
            <w:hideMark/>
          </w:tcPr>
          <w:p w14:paraId="1482CDC5" w14:textId="77777777" w:rsidR="00A85D8A" w:rsidRPr="00614B7A" w:rsidRDefault="00A85D8A" w:rsidP="00BE3F9E">
            <w:pPr>
              <w:pStyle w:val="TAL"/>
            </w:pPr>
            <w:r w:rsidRPr="00614B7A">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791CB6FC" w14:textId="77777777" w:rsidR="00A85D8A" w:rsidRPr="00614B7A" w:rsidRDefault="00A85D8A" w:rsidP="00BE3F9E">
            <w:pPr>
              <w:pStyle w:val="TAL"/>
            </w:pPr>
            <w:r w:rsidRPr="00614B7A">
              <w:t>D001</w:t>
            </w:r>
          </w:p>
        </w:tc>
        <w:tc>
          <w:tcPr>
            <w:tcW w:w="1103" w:type="dxa"/>
            <w:tcBorders>
              <w:top w:val="single" w:sz="4" w:space="0" w:color="auto"/>
              <w:left w:val="single" w:sz="4" w:space="0" w:color="auto"/>
              <w:bottom w:val="single" w:sz="4" w:space="0" w:color="auto"/>
              <w:right w:val="single" w:sz="4" w:space="0" w:color="auto"/>
            </w:tcBorders>
            <w:hideMark/>
          </w:tcPr>
          <w:p w14:paraId="5DA4D922" w14:textId="77777777" w:rsidR="00A85D8A" w:rsidRPr="00614B7A" w:rsidRDefault="00A85D8A" w:rsidP="00BE3F9E">
            <w:pPr>
              <w:pStyle w:val="TAL"/>
              <w:rPr>
                <w:lang w:eastAsia="zh-CN"/>
              </w:rPr>
            </w:pPr>
            <w:r w:rsidRPr="00614B7A">
              <w:t>PC1</w:t>
            </w:r>
          </w:p>
          <w:p w14:paraId="182AC34C" w14:textId="21DC88D7" w:rsidR="00A85D8A" w:rsidRPr="00614B7A" w:rsidRDefault="00A85D8A" w:rsidP="00BE3F9E">
            <w:pPr>
              <w:pStyle w:val="TAL"/>
            </w:pPr>
            <w:r w:rsidRPr="00614B7A">
              <w:rPr>
                <w:lang w:eastAsia="zh-CN"/>
              </w:rPr>
              <w:t>PC1.5</w:t>
            </w:r>
          </w:p>
          <w:p w14:paraId="3B92FB33" w14:textId="77777777" w:rsidR="00A85D8A" w:rsidRPr="00614B7A" w:rsidRDefault="00A85D8A" w:rsidP="00BE3F9E">
            <w:pPr>
              <w:pStyle w:val="TAL"/>
            </w:pPr>
            <w:r w:rsidRPr="00614B7A">
              <w:t>PC2</w:t>
            </w:r>
          </w:p>
          <w:p w14:paraId="10BB9D09" w14:textId="77777777" w:rsidR="00A85D8A" w:rsidRPr="00614B7A" w:rsidRDefault="00A85D8A" w:rsidP="00BE3F9E">
            <w:pPr>
              <w:pStyle w:val="TAL"/>
            </w:pPr>
            <w:r w:rsidRPr="00614B7A">
              <w:t>PC3</w:t>
            </w:r>
          </w:p>
        </w:tc>
        <w:tc>
          <w:tcPr>
            <w:tcW w:w="1999" w:type="dxa"/>
            <w:tcBorders>
              <w:top w:val="single" w:sz="4" w:space="0" w:color="auto"/>
              <w:left w:val="single" w:sz="4" w:space="0" w:color="auto"/>
              <w:bottom w:val="single" w:sz="4" w:space="0" w:color="auto"/>
              <w:right w:val="single" w:sz="4" w:space="0" w:color="auto"/>
            </w:tcBorders>
            <w:hideMark/>
          </w:tcPr>
          <w:p w14:paraId="08841D04" w14:textId="77777777" w:rsidR="00A85D8A" w:rsidRPr="00614B7A" w:rsidRDefault="00A85D8A" w:rsidP="00BE3F9E">
            <w:pPr>
              <w:pStyle w:val="TAL"/>
            </w:pPr>
            <w:r w:rsidRPr="00614B7A">
              <w:t>Test execution is not necessary if TS 38.521-1 TC 6.5.2.3</w:t>
            </w:r>
            <w:r w:rsidRPr="00614B7A">
              <w:rPr>
                <w:rFonts w:hint="eastAsia"/>
                <w:lang w:eastAsia="zh-CN"/>
              </w:rPr>
              <w:t>, 6.5.2.4.2</w:t>
            </w:r>
            <w:r w:rsidRPr="00614B7A">
              <w:t xml:space="preserve"> and 6.5.3.3 are executed.</w:t>
            </w:r>
          </w:p>
          <w:p w14:paraId="4F59E583" w14:textId="77777777" w:rsidR="00A85D8A" w:rsidRPr="00614B7A" w:rsidRDefault="00A85D8A" w:rsidP="00BE3F9E">
            <w:pPr>
              <w:pStyle w:val="TAL"/>
            </w:pPr>
            <w:r w:rsidRPr="00614B7A">
              <w:t>Skip TC 6.2.3 if UE supports NSA and TS 38.521-3 TC 6.2B.3.3 has been executed</w:t>
            </w:r>
            <w:r w:rsidRPr="00614B7A">
              <w:rPr>
                <w:rFonts w:hint="eastAsia"/>
                <w:lang w:eastAsia="zh-CN"/>
              </w:rPr>
              <w:t xml:space="preserve"> or </w:t>
            </w:r>
            <w:r w:rsidRPr="00614B7A">
              <w:t>TS 38.521-3 TC</w:t>
            </w:r>
            <w:r w:rsidRPr="00614B7A">
              <w:rPr>
                <w:rFonts w:hint="eastAsia"/>
                <w:lang w:eastAsia="zh-CN"/>
              </w:rPr>
              <w:t>s</w:t>
            </w:r>
            <w:r w:rsidRPr="00614B7A">
              <w:t xml:space="preserve"> 6.5B.2.3.2</w:t>
            </w:r>
            <w:r w:rsidRPr="00614B7A">
              <w:rPr>
                <w:rFonts w:hint="eastAsia"/>
                <w:lang w:eastAsia="zh-CN"/>
              </w:rPr>
              <w:t xml:space="preserve">, </w:t>
            </w:r>
            <w:r w:rsidRPr="00614B7A">
              <w:t>6.5B.2.3.</w:t>
            </w:r>
            <w:r w:rsidRPr="00614B7A">
              <w:rPr>
                <w:rFonts w:hint="eastAsia"/>
                <w:lang w:eastAsia="zh-CN"/>
              </w:rPr>
              <w:t>3.2</w:t>
            </w:r>
            <w:r w:rsidRPr="00614B7A">
              <w:t xml:space="preserve"> </w:t>
            </w:r>
            <w:r w:rsidRPr="00614B7A">
              <w:rPr>
                <w:rFonts w:hint="eastAsia"/>
                <w:lang w:eastAsia="zh-CN"/>
              </w:rPr>
              <w:t xml:space="preserve">and </w:t>
            </w:r>
            <w:r w:rsidRPr="00614B7A">
              <w:rPr>
                <w:lang w:eastAsia="zh-CN"/>
              </w:rPr>
              <w:t>6.5B.4.3</w:t>
            </w:r>
            <w:r w:rsidRPr="00614B7A">
              <w:t xml:space="preserve"> ha</w:t>
            </w:r>
            <w:r w:rsidRPr="00614B7A">
              <w:rPr>
                <w:rFonts w:hint="eastAsia"/>
                <w:lang w:eastAsia="zh-CN"/>
              </w:rPr>
              <w:t>ve</w:t>
            </w:r>
            <w:r w:rsidRPr="00614B7A">
              <w:t xml:space="preserve"> been executed.</w:t>
            </w:r>
          </w:p>
        </w:tc>
      </w:tr>
      <w:tr w:rsidR="00A85D8A" w:rsidRPr="00614B7A" w14:paraId="0368458E"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52164400" w14:textId="77777777" w:rsidR="00A85D8A" w:rsidRPr="00614B7A" w:rsidRDefault="00A85D8A" w:rsidP="00BE3F9E">
            <w:pPr>
              <w:pStyle w:val="TAL"/>
              <w:rPr>
                <w:bCs/>
              </w:rPr>
            </w:pPr>
            <w:r w:rsidRPr="00614B7A">
              <w:t>6.2.4</w:t>
            </w:r>
          </w:p>
        </w:tc>
        <w:tc>
          <w:tcPr>
            <w:tcW w:w="4460" w:type="dxa"/>
            <w:tcBorders>
              <w:top w:val="single" w:sz="4" w:space="0" w:color="auto"/>
              <w:left w:val="single" w:sz="4" w:space="0" w:color="auto"/>
              <w:bottom w:val="nil"/>
              <w:right w:val="single" w:sz="4" w:space="0" w:color="auto"/>
            </w:tcBorders>
            <w:hideMark/>
          </w:tcPr>
          <w:p w14:paraId="3B3B836D" w14:textId="77777777" w:rsidR="00A85D8A" w:rsidRPr="00614B7A" w:rsidRDefault="00A85D8A" w:rsidP="00BE3F9E">
            <w:pPr>
              <w:pStyle w:val="TAL"/>
            </w:pPr>
            <w:r w:rsidRPr="00614B7A">
              <w:t>Configured transmitted power</w:t>
            </w:r>
          </w:p>
        </w:tc>
        <w:tc>
          <w:tcPr>
            <w:tcW w:w="850" w:type="dxa"/>
            <w:tcBorders>
              <w:top w:val="single" w:sz="4" w:space="0" w:color="auto"/>
              <w:left w:val="single" w:sz="4" w:space="0" w:color="auto"/>
              <w:bottom w:val="nil"/>
              <w:right w:val="single" w:sz="4" w:space="0" w:color="auto"/>
            </w:tcBorders>
            <w:hideMark/>
          </w:tcPr>
          <w:p w14:paraId="752DB4C0"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nil"/>
              <w:right w:val="single" w:sz="4" w:space="0" w:color="auto"/>
            </w:tcBorders>
            <w:hideMark/>
          </w:tcPr>
          <w:p w14:paraId="757C26E1" w14:textId="77777777" w:rsidR="00A85D8A" w:rsidRPr="00614B7A" w:rsidRDefault="00A85D8A" w:rsidP="00BE3F9E">
            <w:pPr>
              <w:pStyle w:val="TAL"/>
            </w:pPr>
            <w:r w:rsidRPr="00614B7A">
              <w:t>C001</w:t>
            </w:r>
          </w:p>
        </w:tc>
        <w:tc>
          <w:tcPr>
            <w:tcW w:w="3115" w:type="dxa"/>
            <w:tcBorders>
              <w:top w:val="single" w:sz="4" w:space="0" w:color="auto"/>
              <w:left w:val="single" w:sz="4" w:space="0" w:color="auto"/>
              <w:bottom w:val="single" w:sz="4" w:space="0" w:color="auto"/>
              <w:right w:val="single" w:sz="4" w:space="0" w:color="auto"/>
            </w:tcBorders>
            <w:hideMark/>
          </w:tcPr>
          <w:p w14:paraId="36EC6CC4" w14:textId="77777777" w:rsidR="00A85D8A" w:rsidRPr="00614B7A" w:rsidRDefault="00A85D8A" w:rsidP="00BE3F9E">
            <w:pPr>
              <w:pStyle w:val="TAL"/>
            </w:pPr>
            <w:r w:rsidRPr="00614B7A">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7156BC1" w14:textId="77777777" w:rsidR="00A85D8A" w:rsidRPr="00614B7A" w:rsidRDefault="00A85D8A" w:rsidP="00BE3F9E">
            <w:pPr>
              <w:pStyle w:val="TAL"/>
            </w:pPr>
            <w:r w:rsidRPr="00614B7A">
              <w:t>D001</w:t>
            </w:r>
          </w:p>
        </w:tc>
        <w:tc>
          <w:tcPr>
            <w:tcW w:w="1103" w:type="dxa"/>
            <w:tcBorders>
              <w:top w:val="single" w:sz="4" w:space="0" w:color="auto"/>
              <w:left w:val="single" w:sz="4" w:space="0" w:color="auto"/>
              <w:bottom w:val="single" w:sz="4" w:space="0" w:color="auto"/>
              <w:right w:val="single" w:sz="4" w:space="0" w:color="auto"/>
            </w:tcBorders>
            <w:hideMark/>
          </w:tcPr>
          <w:p w14:paraId="7BD388B3" w14:textId="77777777" w:rsidR="00A85D8A" w:rsidRPr="00614B7A" w:rsidRDefault="00A85D8A" w:rsidP="00BE3F9E">
            <w:pPr>
              <w:pStyle w:val="TAL"/>
              <w:rPr>
                <w:lang w:eastAsia="zh-CN"/>
              </w:rPr>
            </w:pPr>
            <w:r w:rsidRPr="00614B7A">
              <w:rPr>
                <w:lang w:eastAsia="zh-CN"/>
              </w:rPr>
              <w:t>PC1.5</w:t>
            </w:r>
          </w:p>
          <w:p w14:paraId="7D304711" w14:textId="77777777" w:rsidR="00A85D8A" w:rsidRPr="00614B7A" w:rsidRDefault="00A85D8A" w:rsidP="00BE3F9E">
            <w:pPr>
              <w:pStyle w:val="TAL"/>
              <w:rPr>
                <w:lang w:eastAsia="zh-CN"/>
              </w:rPr>
            </w:pPr>
            <w:r w:rsidRPr="00614B7A">
              <w:rPr>
                <w:lang w:eastAsia="zh-CN"/>
              </w:rPr>
              <w:t>PC2</w:t>
            </w:r>
          </w:p>
          <w:p w14:paraId="402343BF" w14:textId="77777777" w:rsidR="00A85D8A" w:rsidRPr="00614B7A" w:rsidRDefault="00A85D8A" w:rsidP="00BE3F9E">
            <w:pPr>
              <w:pStyle w:val="TAL"/>
              <w:rPr>
                <w:lang w:eastAsia="zh-CN"/>
              </w:rPr>
            </w:pPr>
            <w:r w:rsidRPr="00614B7A">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23EAD7DF" w14:textId="77777777" w:rsidR="00A85D8A" w:rsidRPr="00614B7A" w:rsidRDefault="00A85D8A" w:rsidP="00BE3F9E">
            <w:pPr>
              <w:pStyle w:val="TAL"/>
            </w:pPr>
          </w:p>
        </w:tc>
      </w:tr>
      <w:tr w:rsidR="00A85D8A" w:rsidRPr="00614B7A" w14:paraId="327F374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2410D42" w14:textId="77777777" w:rsidR="00A85D8A" w:rsidRPr="00614B7A" w:rsidRDefault="00A85D8A" w:rsidP="00BE3F9E">
            <w:pPr>
              <w:pStyle w:val="TAL"/>
            </w:pPr>
            <w:r w:rsidRPr="00614B7A">
              <w:t>6.2A.1.1</w:t>
            </w:r>
          </w:p>
        </w:tc>
        <w:tc>
          <w:tcPr>
            <w:tcW w:w="4460" w:type="dxa"/>
            <w:tcBorders>
              <w:top w:val="single" w:sz="4" w:space="0" w:color="auto"/>
              <w:left w:val="single" w:sz="4" w:space="0" w:color="auto"/>
              <w:bottom w:val="single" w:sz="4" w:space="0" w:color="auto"/>
              <w:right w:val="single" w:sz="4" w:space="0" w:color="auto"/>
            </w:tcBorders>
            <w:hideMark/>
          </w:tcPr>
          <w:p w14:paraId="24A6916B" w14:textId="77777777" w:rsidR="00A85D8A" w:rsidRPr="00614B7A" w:rsidRDefault="00A85D8A" w:rsidP="00BE3F9E">
            <w:pPr>
              <w:pStyle w:val="TAL"/>
            </w:pPr>
            <w:r w:rsidRPr="00614B7A">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252573B0" w14:textId="77777777" w:rsidR="00A85D8A" w:rsidRPr="00614B7A" w:rsidRDefault="00A85D8A" w:rsidP="00BE3F9E">
            <w:pPr>
              <w:pStyle w:val="TAC"/>
            </w:pPr>
            <w:r w:rsidRPr="00614B7A">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8D3FB29" w14:textId="77777777" w:rsidR="00A85D8A" w:rsidRPr="00614B7A" w:rsidRDefault="00A85D8A" w:rsidP="00BE3F9E">
            <w:pPr>
              <w:pStyle w:val="TAL"/>
            </w:pPr>
            <w:r w:rsidRPr="00614B7A">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7570DAA" w14:textId="77777777" w:rsidR="00A85D8A" w:rsidRPr="00614B7A" w:rsidRDefault="00A85D8A" w:rsidP="00BE3F9E">
            <w:pPr>
              <w:pStyle w:val="TAL"/>
            </w:pPr>
            <w:r w:rsidRPr="00614B7A">
              <w:rPr>
                <w:lang w:eastAsia="zh-CN"/>
              </w:rPr>
              <w:t xml:space="preserve">UEs supporting 5GS FR1 and </w:t>
            </w:r>
            <w:r w:rsidRPr="00614B7A">
              <w:t xml:space="preserve">CA </w:t>
            </w:r>
            <w:r w:rsidRPr="00614B7A">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1B40E53" w14:textId="77777777" w:rsidR="00A85D8A" w:rsidRPr="00614B7A" w:rsidRDefault="00A85D8A" w:rsidP="00BE3F9E">
            <w:pPr>
              <w:pStyle w:val="TAL"/>
            </w:pPr>
            <w:r w:rsidRPr="00614B7A">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3963848"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4F9E97C" w14:textId="77777777" w:rsidR="00A85D8A" w:rsidRPr="00614B7A" w:rsidRDefault="00A85D8A" w:rsidP="00BE3F9E">
            <w:pPr>
              <w:pStyle w:val="TAL"/>
            </w:pPr>
          </w:p>
        </w:tc>
      </w:tr>
      <w:tr w:rsidR="00A85D8A" w:rsidRPr="00614B7A" w14:paraId="52E508E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577802B" w14:textId="77777777" w:rsidR="00A85D8A" w:rsidRPr="00614B7A" w:rsidRDefault="00A85D8A" w:rsidP="00BE3F9E">
            <w:pPr>
              <w:pStyle w:val="TAL"/>
            </w:pPr>
            <w:r w:rsidRPr="00614B7A">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647CDD5E" w14:textId="77777777" w:rsidR="00A85D8A" w:rsidRPr="00614B7A" w:rsidRDefault="00A85D8A" w:rsidP="00BE3F9E">
            <w:pPr>
              <w:pStyle w:val="TAL"/>
            </w:pPr>
            <w:r w:rsidRPr="00614B7A">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254540A2"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6CCD4663" w14:textId="77777777" w:rsidR="00A85D8A" w:rsidRPr="00614B7A" w:rsidRDefault="00A85D8A" w:rsidP="00BE3F9E">
            <w:pPr>
              <w:pStyle w:val="TAL"/>
              <w:rPr>
                <w:lang w:eastAsia="zh-CN"/>
              </w:rPr>
            </w:pPr>
            <w:r w:rsidRPr="00614B7A">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1A12455E" w14:textId="77777777" w:rsidR="00A85D8A" w:rsidRPr="00614B7A" w:rsidRDefault="00A85D8A" w:rsidP="00BE3F9E">
            <w:pPr>
              <w:pStyle w:val="TAL"/>
              <w:rPr>
                <w:lang w:eastAsia="zh-CN"/>
              </w:rPr>
            </w:pPr>
            <w:r w:rsidRPr="00614B7A">
              <w:rPr>
                <w:lang w:eastAsia="zh-CN"/>
              </w:rPr>
              <w:t xml:space="preserve">UEs supporting 5GS FR1 and </w:t>
            </w:r>
            <w:r w:rsidRPr="00614B7A">
              <w:t xml:space="preserve">CA </w:t>
            </w:r>
            <w:r w:rsidRPr="00614B7A">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9FBF54C" w14:textId="77777777" w:rsidR="00A85D8A" w:rsidRPr="00614B7A" w:rsidRDefault="00A85D8A" w:rsidP="00BE3F9E">
            <w:pPr>
              <w:pStyle w:val="TAL"/>
              <w:rPr>
                <w:lang w:eastAsia="zh-CN"/>
              </w:rPr>
            </w:pPr>
            <w:r w:rsidRPr="00614B7A">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1FE4FC1"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4469592" w14:textId="77777777" w:rsidR="00A85D8A" w:rsidRPr="00614B7A" w:rsidRDefault="00A85D8A" w:rsidP="00BE3F9E">
            <w:pPr>
              <w:pStyle w:val="TAL"/>
            </w:pPr>
            <w:r w:rsidRPr="00614B7A">
              <w:t>Test execution is not necessary if TS 38.521-1 TC 6.5A.2.4.1.1 is executed.</w:t>
            </w:r>
          </w:p>
        </w:tc>
      </w:tr>
      <w:tr w:rsidR="00A85D8A" w:rsidRPr="00614B7A" w:rsidDel="00BE3F9E" w14:paraId="50F20FE8" w14:textId="31AD533A" w:rsidTr="00BE3F9E">
        <w:trPr>
          <w:jc w:val="center"/>
          <w:del w:id="196" w:author="Amy TAO" w:date="2022-04-23T02:38:00Z"/>
        </w:trPr>
        <w:tc>
          <w:tcPr>
            <w:tcW w:w="1347" w:type="dxa"/>
            <w:tcBorders>
              <w:top w:val="single" w:sz="4" w:space="0" w:color="auto"/>
              <w:left w:val="single" w:sz="4" w:space="0" w:color="auto"/>
              <w:bottom w:val="single" w:sz="4" w:space="0" w:color="auto"/>
              <w:right w:val="single" w:sz="4" w:space="0" w:color="auto"/>
            </w:tcBorders>
          </w:tcPr>
          <w:p w14:paraId="3793AAB0" w14:textId="69CA0BD7" w:rsidR="00A85D8A" w:rsidRPr="00614B7A" w:rsidDel="00BE3F9E" w:rsidRDefault="00A85D8A" w:rsidP="00BE3F9E">
            <w:pPr>
              <w:pStyle w:val="TAL"/>
              <w:rPr>
                <w:del w:id="197" w:author="Amy TAO" w:date="2022-04-23T02:38:00Z"/>
                <w:lang w:eastAsia="zh-CN"/>
              </w:rPr>
            </w:pPr>
            <w:del w:id="198" w:author="Amy TAO" w:date="2022-04-23T02:38:00Z">
              <w:r w:rsidRPr="00614B7A" w:rsidDel="00BE3F9E">
                <w:lastRenderedPageBreak/>
                <w:delText>6.2D.1.1</w:delText>
              </w:r>
            </w:del>
          </w:p>
        </w:tc>
        <w:tc>
          <w:tcPr>
            <w:tcW w:w="4460" w:type="dxa"/>
            <w:tcBorders>
              <w:top w:val="single" w:sz="4" w:space="0" w:color="auto"/>
              <w:left w:val="single" w:sz="4" w:space="0" w:color="auto"/>
              <w:bottom w:val="single" w:sz="4" w:space="0" w:color="auto"/>
              <w:right w:val="single" w:sz="4" w:space="0" w:color="auto"/>
            </w:tcBorders>
          </w:tcPr>
          <w:p w14:paraId="3707E5D3" w14:textId="1DE2B708" w:rsidR="00A85D8A" w:rsidRPr="00614B7A" w:rsidDel="00BE3F9E" w:rsidRDefault="00A85D8A" w:rsidP="00BE3F9E">
            <w:pPr>
              <w:pStyle w:val="TAL"/>
              <w:rPr>
                <w:del w:id="199" w:author="Amy TAO" w:date="2022-04-23T02:38:00Z"/>
              </w:rPr>
            </w:pPr>
            <w:del w:id="200" w:author="Amy TAO" w:date="2022-04-23T02:38:00Z">
              <w:r w:rsidRPr="00614B7A" w:rsidDel="00BE3F9E">
                <w:delText>UE maximum output power - EIRP and TRP for UL MIMO</w:delText>
              </w:r>
            </w:del>
          </w:p>
        </w:tc>
        <w:tc>
          <w:tcPr>
            <w:tcW w:w="850" w:type="dxa"/>
            <w:tcBorders>
              <w:top w:val="single" w:sz="4" w:space="0" w:color="auto"/>
              <w:left w:val="single" w:sz="4" w:space="0" w:color="auto"/>
              <w:bottom w:val="single" w:sz="4" w:space="0" w:color="auto"/>
              <w:right w:val="single" w:sz="4" w:space="0" w:color="auto"/>
            </w:tcBorders>
          </w:tcPr>
          <w:p w14:paraId="450898DB" w14:textId="623A6952" w:rsidR="00A85D8A" w:rsidRPr="00614B7A" w:rsidDel="00BE3F9E" w:rsidRDefault="00A85D8A" w:rsidP="00BE3F9E">
            <w:pPr>
              <w:pStyle w:val="TAC"/>
              <w:rPr>
                <w:del w:id="201" w:author="Amy TAO" w:date="2022-04-23T02:38:00Z"/>
              </w:rPr>
            </w:pPr>
            <w:del w:id="202" w:author="Amy TAO" w:date="2022-04-23T02:38:00Z">
              <w:r w:rsidRPr="00614B7A" w:rsidDel="00BE3F9E">
                <w:rPr>
                  <w:rFonts w:eastAsia="SimSun"/>
                </w:rPr>
                <w:delText>Rel-15</w:delText>
              </w:r>
            </w:del>
          </w:p>
        </w:tc>
        <w:tc>
          <w:tcPr>
            <w:tcW w:w="1128" w:type="dxa"/>
            <w:tcBorders>
              <w:top w:val="single" w:sz="4" w:space="0" w:color="auto"/>
              <w:left w:val="single" w:sz="4" w:space="0" w:color="auto"/>
              <w:bottom w:val="single" w:sz="4" w:space="0" w:color="auto"/>
              <w:right w:val="single" w:sz="4" w:space="0" w:color="auto"/>
            </w:tcBorders>
          </w:tcPr>
          <w:p w14:paraId="75DCF527" w14:textId="4838735D" w:rsidR="00A85D8A" w:rsidRPr="00614B7A" w:rsidDel="00BE3F9E" w:rsidRDefault="00A85D8A" w:rsidP="00BE3F9E">
            <w:pPr>
              <w:pStyle w:val="TAL"/>
              <w:rPr>
                <w:del w:id="203" w:author="Amy TAO" w:date="2022-04-23T02:38:00Z"/>
                <w:lang w:eastAsia="zh-CN"/>
              </w:rPr>
            </w:pPr>
            <w:del w:id="204" w:author="Amy TAO" w:date="2022-04-23T02:38:00Z">
              <w:r w:rsidRPr="00614B7A" w:rsidDel="00BE3F9E">
                <w:rPr>
                  <w:rFonts w:eastAsia="SimSun"/>
                  <w:lang w:eastAsia="zh-CN"/>
                </w:rPr>
                <w:delText>C151</w:delText>
              </w:r>
            </w:del>
          </w:p>
        </w:tc>
        <w:tc>
          <w:tcPr>
            <w:tcW w:w="3115" w:type="dxa"/>
            <w:tcBorders>
              <w:top w:val="single" w:sz="4" w:space="0" w:color="auto"/>
              <w:left w:val="single" w:sz="4" w:space="0" w:color="auto"/>
              <w:bottom w:val="single" w:sz="4" w:space="0" w:color="auto"/>
              <w:right w:val="single" w:sz="4" w:space="0" w:color="auto"/>
            </w:tcBorders>
          </w:tcPr>
          <w:p w14:paraId="38B5D314" w14:textId="1A962B52" w:rsidR="00A85D8A" w:rsidRPr="00614B7A" w:rsidDel="00BE3F9E" w:rsidRDefault="00A85D8A" w:rsidP="00BE3F9E">
            <w:pPr>
              <w:pStyle w:val="TAL"/>
              <w:rPr>
                <w:del w:id="205" w:author="Amy TAO" w:date="2022-04-23T02:38:00Z"/>
                <w:lang w:eastAsia="zh-CN"/>
              </w:rPr>
            </w:pPr>
            <w:del w:id="206" w:author="Amy TAO" w:date="2022-04-23T02:38:00Z">
              <w:r w:rsidRPr="00614B7A" w:rsidDel="00BE3F9E">
                <w:rPr>
                  <w:lang w:eastAsia="zh-CN"/>
                </w:rPr>
                <w:delText xml:space="preserve"> UEs supporting 5GS FR2 and UL-MIMO</w:delText>
              </w:r>
            </w:del>
          </w:p>
        </w:tc>
        <w:tc>
          <w:tcPr>
            <w:tcW w:w="1553" w:type="dxa"/>
            <w:tcBorders>
              <w:top w:val="single" w:sz="4" w:space="0" w:color="auto"/>
              <w:left w:val="single" w:sz="4" w:space="0" w:color="auto"/>
              <w:bottom w:val="single" w:sz="4" w:space="0" w:color="auto"/>
              <w:right w:val="single" w:sz="4" w:space="0" w:color="auto"/>
            </w:tcBorders>
          </w:tcPr>
          <w:p w14:paraId="326F6E1F" w14:textId="7AAD7664" w:rsidR="00A85D8A" w:rsidRPr="00614B7A" w:rsidDel="00BE3F9E" w:rsidRDefault="00A85D8A" w:rsidP="00BE3F9E">
            <w:pPr>
              <w:pStyle w:val="TAL"/>
              <w:rPr>
                <w:del w:id="207" w:author="Amy TAO" w:date="2022-04-23T02:38:00Z"/>
                <w:lang w:eastAsia="zh-CN"/>
              </w:rPr>
            </w:pPr>
            <w:del w:id="208" w:author="Amy TAO" w:date="2022-04-23T02:38:00Z">
              <w:r w:rsidRPr="00614B7A" w:rsidDel="00BE3F9E">
                <w:rPr>
                  <w:rFonts w:eastAsia="SimSun"/>
                  <w:lang w:eastAsia="zh-CN"/>
                </w:rPr>
                <w:delText>D005</w:delText>
              </w:r>
            </w:del>
          </w:p>
        </w:tc>
        <w:tc>
          <w:tcPr>
            <w:tcW w:w="1103" w:type="dxa"/>
            <w:tcBorders>
              <w:top w:val="single" w:sz="4" w:space="0" w:color="auto"/>
              <w:left w:val="single" w:sz="4" w:space="0" w:color="auto"/>
              <w:bottom w:val="single" w:sz="4" w:space="0" w:color="auto"/>
              <w:right w:val="single" w:sz="4" w:space="0" w:color="auto"/>
            </w:tcBorders>
          </w:tcPr>
          <w:p w14:paraId="77E07C84" w14:textId="05FDFC70" w:rsidR="00A85D8A" w:rsidRPr="00614B7A" w:rsidDel="00BE3F9E" w:rsidRDefault="00A85D8A" w:rsidP="00BE3F9E">
            <w:pPr>
              <w:keepNext/>
              <w:keepLines/>
              <w:spacing w:after="0"/>
              <w:rPr>
                <w:del w:id="209" w:author="Amy TAO" w:date="2022-04-23T02:38:00Z"/>
                <w:rFonts w:ascii="Arial" w:hAnsi="Arial"/>
                <w:sz w:val="18"/>
                <w:lang w:eastAsia="zh-CN"/>
              </w:rPr>
            </w:pPr>
            <w:del w:id="210" w:author="Amy TAO" w:date="2022-04-23T02:38:00Z">
              <w:r w:rsidRPr="00614B7A" w:rsidDel="00BE3F9E">
                <w:rPr>
                  <w:rFonts w:ascii="Arial" w:hAnsi="Arial"/>
                  <w:sz w:val="18"/>
                  <w:lang w:eastAsia="zh-CN"/>
                </w:rPr>
                <w:delText>PC1</w:delText>
              </w:r>
            </w:del>
          </w:p>
          <w:p w14:paraId="7A15CB50" w14:textId="0DD3A586" w:rsidR="00A85D8A" w:rsidRPr="00614B7A" w:rsidDel="00BE3F9E" w:rsidRDefault="00A85D8A" w:rsidP="00BE3F9E">
            <w:pPr>
              <w:keepNext/>
              <w:keepLines/>
              <w:spacing w:after="0"/>
              <w:rPr>
                <w:del w:id="211" w:author="Amy TAO" w:date="2022-04-23T02:38:00Z"/>
                <w:rFonts w:ascii="Arial" w:hAnsi="Arial"/>
                <w:sz w:val="18"/>
                <w:lang w:eastAsia="zh-CN"/>
              </w:rPr>
            </w:pPr>
            <w:del w:id="212" w:author="Amy TAO" w:date="2022-04-23T02:38:00Z">
              <w:r w:rsidRPr="00614B7A" w:rsidDel="00BE3F9E">
                <w:rPr>
                  <w:rFonts w:ascii="Arial" w:hAnsi="Arial"/>
                  <w:sz w:val="18"/>
                  <w:lang w:eastAsia="zh-CN"/>
                </w:rPr>
                <w:delText>PC2</w:delText>
              </w:r>
            </w:del>
          </w:p>
          <w:p w14:paraId="3125A38A" w14:textId="0B050111" w:rsidR="00A85D8A" w:rsidRPr="00614B7A" w:rsidDel="00BE3F9E" w:rsidRDefault="00A85D8A" w:rsidP="00BE3F9E">
            <w:pPr>
              <w:keepNext/>
              <w:keepLines/>
              <w:spacing w:after="0"/>
              <w:rPr>
                <w:del w:id="213" w:author="Amy TAO" w:date="2022-04-23T02:38:00Z"/>
                <w:rFonts w:ascii="Arial" w:hAnsi="Arial"/>
                <w:sz w:val="18"/>
                <w:lang w:eastAsia="zh-CN"/>
              </w:rPr>
            </w:pPr>
            <w:del w:id="214" w:author="Amy TAO" w:date="2022-04-23T02:38:00Z">
              <w:r w:rsidRPr="00614B7A" w:rsidDel="00BE3F9E">
                <w:rPr>
                  <w:rFonts w:ascii="Arial" w:hAnsi="Arial"/>
                  <w:sz w:val="18"/>
                  <w:lang w:eastAsia="zh-CN"/>
                </w:rPr>
                <w:delText>PC3</w:delText>
              </w:r>
            </w:del>
          </w:p>
          <w:p w14:paraId="0BFFB922" w14:textId="4DDF1FDF" w:rsidR="00A85D8A" w:rsidRPr="00614B7A" w:rsidDel="00BE3F9E" w:rsidRDefault="00A85D8A" w:rsidP="00BE3F9E">
            <w:pPr>
              <w:pStyle w:val="TAL"/>
              <w:rPr>
                <w:del w:id="215" w:author="Amy TAO" w:date="2022-04-23T02:38:00Z"/>
              </w:rPr>
            </w:pPr>
            <w:del w:id="216" w:author="Amy TAO" w:date="2022-04-23T02:38:00Z">
              <w:r w:rsidRPr="00614B7A" w:rsidDel="00BE3F9E">
                <w:rPr>
                  <w:lang w:eastAsia="zh-CN"/>
                </w:rPr>
                <w:delText>PC4</w:delText>
              </w:r>
            </w:del>
          </w:p>
        </w:tc>
        <w:tc>
          <w:tcPr>
            <w:tcW w:w="1999" w:type="dxa"/>
            <w:tcBorders>
              <w:top w:val="single" w:sz="4" w:space="0" w:color="auto"/>
              <w:left w:val="single" w:sz="4" w:space="0" w:color="auto"/>
              <w:bottom w:val="single" w:sz="4" w:space="0" w:color="auto"/>
              <w:right w:val="single" w:sz="4" w:space="0" w:color="auto"/>
            </w:tcBorders>
          </w:tcPr>
          <w:p w14:paraId="6C6DF237" w14:textId="264EA219" w:rsidR="00A85D8A" w:rsidRPr="00614B7A" w:rsidDel="00BE3F9E" w:rsidRDefault="00A85D8A" w:rsidP="00BE3F9E">
            <w:pPr>
              <w:pStyle w:val="TAL"/>
              <w:rPr>
                <w:del w:id="217" w:author="Amy TAO" w:date="2022-04-23T02:38:00Z"/>
              </w:rPr>
            </w:pPr>
            <w:del w:id="218" w:author="Amy TAO" w:date="2022-04-23T02:38:00Z">
              <w:r w:rsidRPr="00614B7A" w:rsidDel="00BE3F9E">
                <w:rPr>
                  <w:rFonts w:eastAsia="SimSun"/>
                  <w:lang w:eastAsia="zh-CN"/>
                </w:rPr>
                <w:delText>NOTE 1</w:delText>
              </w:r>
            </w:del>
          </w:p>
        </w:tc>
      </w:tr>
      <w:tr w:rsidR="00A85D8A" w:rsidRPr="00614B7A" w:rsidDel="00BE3F9E" w14:paraId="602A48CF" w14:textId="5107E653" w:rsidTr="00BE3F9E">
        <w:trPr>
          <w:jc w:val="center"/>
          <w:del w:id="219" w:author="Amy TAO" w:date="2022-04-23T02:38:00Z"/>
        </w:trPr>
        <w:tc>
          <w:tcPr>
            <w:tcW w:w="1347" w:type="dxa"/>
            <w:tcBorders>
              <w:top w:val="single" w:sz="4" w:space="0" w:color="auto"/>
              <w:left w:val="single" w:sz="4" w:space="0" w:color="auto"/>
              <w:bottom w:val="single" w:sz="4" w:space="0" w:color="auto"/>
              <w:right w:val="single" w:sz="4" w:space="0" w:color="auto"/>
            </w:tcBorders>
          </w:tcPr>
          <w:p w14:paraId="71590EB8" w14:textId="08970C6D" w:rsidR="00A85D8A" w:rsidRPr="00614B7A" w:rsidDel="00BE3F9E" w:rsidRDefault="00A85D8A" w:rsidP="00BE3F9E">
            <w:pPr>
              <w:pStyle w:val="TAL"/>
              <w:rPr>
                <w:del w:id="220" w:author="Amy TAO" w:date="2022-04-23T02:38:00Z"/>
                <w:lang w:eastAsia="zh-CN"/>
              </w:rPr>
            </w:pPr>
            <w:del w:id="221" w:author="Amy TAO" w:date="2022-04-23T02:38:00Z">
              <w:r w:rsidRPr="00614B7A" w:rsidDel="00BE3F9E">
                <w:delText>6.2D.1.2</w:delText>
              </w:r>
            </w:del>
          </w:p>
        </w:tc>
        <w:tc>
          <w:tcPr>
            <w:tcW w:w="4460" w:type="dxa"/>
            <w:tcBorders>
              <w:top w:val="single" w:sz="4" w:space="0" w:color="auto"/>
              <w:left w:val="single" w:sz="4" w:space="0" w:color="auto"/>
              <w:bottom w:val="single" w:sz="4" w:space="0" w:color="auto"/>
              <w:right w:val="single" w:sz="4" w:space="0" w:color="auto"/>
            </w:tcBorders>
          </w:tcPr>
          <w:p w14:paraId="0096A814" w14:textId="77E83848" w:rsidR="00A85D8A" w:rsidRPr="00614B7A" w:rsidDel="00BE3F9E" w:rsidRDefault="00A85D8A" w:rsidP="00BE3F9E">
            <w:pPr>
              <w:pStyle w:val="TAL"/>
              <w:rPr>
                <w:del w:id="222" w:author="Amy TAO" w:date="2022-04-23T02:38:00Z"/>
              </w:rPr>
            </w:pPr>
            <w:del w:id="223" w:author="Amy TAO" w:date="2022-04-23T02:38:00Z">
              <w:r w:rsidRPr="00614B7A" w:rsidDel="00BE3F9E">
                <w:delText>UE maximum output power - Spherical coverage for UL MIMO</w:delText>
              </w:r>
            </w:del>
          </w:p>
        </w:tc>
        <w:tc>
          <w:tcPr>
            <w:tcW w:w="850" w:type="dxa"/>
            <w:tcBorders>
              <w:top w:val="single" w:sz="4" w:space="0" w:color="auto"/>
              <w:left w:val="single" w:sz="4" w:space="0" w:color="auto"/>
              <w:bottom w:val="single" w:sz="4" w:space="0" w:color="auto"/>
              <w:right w:val="single" w:sz="4" w:space="0" w:color="auto"/>
            </w:tcBorders>
          </w:tcPr>
          <w:p w14:paraId="2EBAA4DD" w14:textId="58758008" w:rsidR="00A85D8A" w:rsidRPr="00614B7A" w:rsidDel="00BE3F9E" w:rsidRDefault="00A85D8A" w:rsidP="00BE3F9E">
            <w:pPr>
              <w:pStyle w:val="TAC"/>
              <w:rPr>
                <w:del w:id="224" w:author="Amy TAO" w:date="2022-04-23T02:38:00Z"/>
              </w:rPr>
            </w:pPr>
            <w:del w:id="225" w:author="Amy TAO" w:date="2022-04-23T02:38:00Z">
              <w:r w:rsidRPr="00614B7A" w:rsidDel="00BE3F9E">
                <w:rPr>
                  <w:rFonts w:eastAsia="SimSun"/>
                </w:rPr>
                <w:delText>Rel-15</w:delText>
              </w:r>
            </w:del>
          </w:p>
        </w:tc>
        <w:tc>
          <w:tcPr>
            <w:tcW w:w="1128" w:type="dxa"/>
            <w:tcBorders>
              <w:top w:val="single" w:sz="4" w:space="0" w:color="auto"/>
              <w:left w:val="single" w:sz="4" w:space="0" w:color="auto"/>
              <w:bottom w:val="single" w:sz="4" w:space="0" w:color="auto"/>
              <w:right w:val="single" w:sz="4" w:space="0" w:color="auto"/>
            </w:tcBorders>
          </w:tcPr>
          <w:p w14:paraId="49538276" w14:textId="39E9E042" w:rsidR="00A85D8A" w:rsidRPr="00614B7A" w:rsidDel="00BE3F9E" w:rsidRDefault="00A85D8A" w:rsidP="00BE3F9E">
            <w:pPr>
              <w:pStyle w:val="TAL"/>
              <w:rPr>
                <w:del w:id="226" w:author="Amy TAO" w:date="2022-04-23T02:38:00Z"/>
                <w:lang w:eastAsia="zh-CN"/>
              </w:rPr>
            </w:pPr>
            <w:del w:id="227" w:author="Amy TAO" w:date="2022-04-23T02:38:00Z">
              <w:r w:rsidRPr="00614B7A" w:rsidDel="00BE3F9E">
                <w:rPr>
                  <w:rFonts w:eastAsia="SimSun"/>
                  <w:lang w:eastAsia="zh-CN"/>
                </w:rPr>
                <w:delText>C151</w:delText>
              </w:r>
            </w:del>
          </w:p>
        </w:tc>
        <w:tc>
          <w:tcPr>
            <w:tcW w:w="3115" w:type="dxa"/>
            <w:tcBorders>
              <w:top w:val="single" w:sz="4" w:space="0" w:color="auto"/>
              <w:left w:val="single" w:sz="4" w:space="0" w:color="auto"/>
              <w:bottom w:val="single" w:sz="4" w:space="0" w:color="auto"/>
              <w:right w:val="single" w:sz="4" w:space="0" w:color="auto"/>
            </w:tcBorders>
          </w:tcPr>
          <w:p w14:paraId="23C0B57C" w14:textId="11C63768" w:rsidR="00A85D8A" w:rsidRPr="00614B7A" w:rsidDel="00BE3F9E" w:rsidRDefault="00A85D8A" w:rsidP="00BE3F9E">
            <w:pPr>
              <w:pStyle w:val="TAL"/>
              <w:rPr>
                <w:del w:id="228" w:author="Amy TAO" w:date="2022-04-23T02:38:00Z"/>
                <w:lang w:eastAsia="zh-CN"/>
              </w:rPr>
            </w:pPr>
            <w:del w:id="229" w:author="Amy TAO" w:date="2022-04-23T02:38:00Z">
              <w:r w:rsidRPr="00614B7A" w:rsidDel="00BE3F9E">
                <w:rPr>
                  <w:lang w:eastAsia="zh-CN"/>
                </w:rPr>
                <w:delText xml:space="preserve"> UEs supporting 5GS FR2 and UL-MIMO</w:delText>
              </w:r>
            </w:del>
          </w:p>
        </w:tc>
        <w:tc>
          <w:tcPr>
            <w:tcW w:w="1553" w:type="dxa"/>
            <w:tcBorders>
              <w:top w:val="single" w:sz="4" w:space="0" w:color="auto"/>
              <w:left w:val="single" w:sz="4" w:space="0" w:color="auto"/>
              <w:bottom w:val="single" w:sz="4" w:space="0" w:color="auto"/>
              <w:right w:val="single" w:sz="4" w:space="0" w:color="auto"/>
            </w:tcBorders>
          </w:tcPr>
          <w:p w14:paraId="32FF124A" w14:textId="7E916590" w:rsidR="00A85D8A" w:rsidRPr="00614B7A" w:rsidDel="00BE3F9E" w:rsidRDefault="00A85D8A" w:rsidP="00BE3F9E">
            <w:pPr>
              <w:pStyle w:val="TAL"/>
              <w:rPr>
                <w:del w:id="230" w:author="Amy TAO" w:date="2022-04-23T02:38:00Z"/>
                <w:lang w:eastAsia="zh-CN"/>
              </w:rPr>
            </w:pPr>
            <w:del w:id="231" w:author="Amy TAO" w:date="2022-04-23T02:38:00Z">
              <w:r w:rsidRPr="00614B7A" w:rsidDel="00BE3F9E">
                <w:rPr>
                  <w:rFonts w:eastAsia="SimSun"/>
                  <w:lang w:eastAsia="zh-CN"/>
                </w:rPr>
                <w:delText>D005</w:delText>
              </w:r>
            </w:del>
          </w:p>
        </w:tc>
        <w:tc>
          <w:tcPr>
            <w:tcW w:w="1103" w:type="dxa"/>
            <w:tcBorders>
              <w:top w:val="single" w:sz="4" w:space="0" w:color="auto"/>
              <w:left w:val="single" w:sz="4" w:space="0" w:color="auto"/>
              <w:bottom w:val="single" w:sz="4" w:space="0" w:color="auto"/>
              <w:right w:val="single" w:sz="4" w:space="0" w:color="auto"/>
            </w:tcBorders>
          </w:tcPr>
          <w:p w14:paraId="7E6D7C38" w14:textId="2B7E6969" w:rsidR="00A85D8A" w:rsidRPr="00614B7A" w:rsidDel="00BE3F9E" w:rsidRDefault="00A85D8A" w:rsidP="00BE3F9E">
            <w:pPr>
              <w:keepNext/>
              <w:keepLines/>
              <w:spacing w:after="0"/>
              <w:rPr>
                <w:del w:id="232" w:author="Amy TAO" w:date="2022-04-23T02:38:00Z"/>
                <w:rFonts w:ascii="Arial" w:hAnsi="Arial"/>
                <w:sz w:val="18"/>
                <w:lang w:eastAsia="zh-CN"/>
              </w:rPr>
            </w:pPr>
            <w:del w:id="233" w:author="Amy TAO" w:date="2022-04-23T02:38:00Z">
              <w:r w:rsidRPr="00614B7A" w:rsidDel="00BE3F9E">
                <w:rPr>
                  <w:rFonts w:ascii="Arial" w:hAnsi="Arial"/>
                  <w:sz w:val="18"/>
                  <w:lang w:eastAsia="zh-CN"/>
                </w:rPr>
                <w:delText>PC1</w:delText>
              </w:r>
            </w:del>
          </w:p>
          <w:p w14:paraId="49435A4B" w14:textId="7E454318" w:rsidR="00A85D8A" w:rsidRPr="00614B7A" w:rsidDel="00BE3F9E" w:rsidRDefault="00A85D8A" w:rsidP="00BE3F9E">
            <w:pPr>
              <w:keepNext/>
              <w:keepLines/>
              <w:spacing w:after="0"/>
              <w:rPr>
                <w:del w:id="234" w:author="Amy TAO" w:date="2022-04-23T02:38:00Z"/>
                <w:rFonts w:ascii="Arial" w:hAnsi="Arial"/>
                <w:sz w:val="18"/>
                <w:lang w:eastAsia="zh-CN"/>
              </w:rPr>
            </w:pPr>
            <w:del w:id="235" w:author="Amy TAO" w:date="2022-04-23T02:38:00Z">
              <w:r w:rsidRPr="00614B7A" w:rsidDel="00BE3F9E">
                <w:rPr>
                  <w:rFonts w:ascii="Arial" w:hAnsi="Arial"/>
                  <w:sz w:val="18"/>
                  <w:lang w:eastAsia="zh-CN"/>
                </w:rPr>
                <w:delText>PC2</w:delText>
              </w:r>
            </w:del>
          </w:p>
          <w:p w14:paraId="37EBC317" w14:textId="290AB4CB" w:rsidR="00A85D8A" w:rsidRPr="00614B7A" w:rsidDel="00BE3F9E" w:rsidRDefault="00A85D8A" w:rsidP="00BE3F9E">
            <w:pPr>
              <w:keepNext/>
              <w:keepLines/>
              <w:spacing w:after="0"/>
              <w:rPr>
                <w:del w:id="236" w:author="Amy TAO" w:date="2022-04-23T02:38:00Z"/>
                <w:rFonts w:ascii="Arial" w:hAnsi="Arial"/>
                <w:sz w:val="18"/>
                <w:lang w:eastAsia="zh-CN"/>
              </w:rPr>
            </w:pPr>
            <w:del w:id="237" w:author="Amy TAO" w:date="2022-04-23T02:38:00Z">
              <w:r w:rsidRPr="00614B7A" w:rsidDel="00BE3F9E">
                <w:rPr>
                  <w:rFonts w:ascii="Arial" w:hAnsi="Arial"/>
                  <w:sz w:val="18"/>
                  <w:lang w:eastAsia="zh-CN"/>
                </w:rPr>
                <w:delText>PC3</w:delText>
              </w:r>
            </w:del>
          </w:p>
          <w:p w14:paraId="6AA82D02" w14:textId="4F81F266" w:rsidR="00A85D8A" w:rsidRPr="00614B7A" w:rsidDel="00BE3F9E" w:rsidRDefault="00A85D8A" w:rsidP="00BE3F9E">
            <w:pPr>
              <w:pStyle w:val="TAL"/>
              <w:rPr>
                <w:del w:id="238" w:author="Amy TAO" w:date="2022-04-23T02:38:00Z"/>
              </w:rPr>
            </w:pPr>
            <w:del w:id="239" w:author="Amy TAO" w:date="2022-04-23T02:38:00Z">
              <w:r w:rsidRPr="00614B7A" w:rsidDel="00BE3F9E">
                <w:rPr>
                  <w:lang w:eastAsia="zh-CN"/>
                </w:rPr>
                <w:delText>PC4</w:delText>
              </w:r>
            </w:del>
          </w:p>
        </w:tc>
        <w:tc>
          <w:tcPr>
            <w:tcW w:w="1999" w:type="dxa"/>
            <w:tcBorders>
              <w:top w:val="single" w:sz="4" w:space="0" w:color="auto"/>
              <w:left w:val="single" w:sz="4" w:space="0" w:color="auto"/>
              <w:bottom w:val="single" w:sz="4" w:space="0" w:color="auto"/>
              <w:right w:val="single" w:sz="4" w:space="0" w:color="auto"/>
            </w:tcBorders>
          </w:tcPr>
          <w:p w14:paraId="50D395E5" w14:textId="0F91376C" w:rsidR="00A85D8A" w:rsidRPr="00614B7A" w:rsidDel="00BE3F9E" w:rsidRDefault="00A85D8A" w:rsidP="00BE3F9E">
            <w:pPr>
              <w:pStyle w:val="TAL"/>
              <w:rPr>
                <w:del w:id="240" w:author="Amy TAO" w:date="2022-04-23T02:38:00Z"/>
              </w:rPr>
            </w:pPr>
            <w:del w:id="241" w:author="Amy TAO" w:date="2022-04-23T02:38:00Z">
              <w:r w:rsidRPr="00614B7A" w:rsidDel="00BE3F9E">
                <w:rPr>
                  <w:rFonts w:eastAsia="SimSun"/>
                  <w:lang w:eastAsia="zh-CN"/>
                </w:rPr>
                <w:delText>NOTE 1</w:delText>
              </w:r>
            </w:del>
          </w:p>
        </w:tc>
      </w:tr>
      <w:tr w:rsidR="00A85D8A" w:rsidRPr="00614B7A" w14:paraId="16765B4F"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1380623" w14:textId="77777777" w:rsidR="00A85D8A" w:rsidRPr="00614B7A" w:rsidRDefault="00A85D8A" w:rsidP="00BE3F9E">
            <w:pPr>
              <w:pStyle w:val="TAL"/>
            </w:pPr>
            <w:r w:rsidRPr="00614B7A">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6D505DDB" w14:textId="77777777" w:rsidR="00A85D8A" w:rsidRPr="00614B7A" w:rsidRDefault="00A85D8A" w:rsidP="00BE3F9E">
            <w:pPr>
              <w:pStyle w:val="TAL"/>
            </w:pPr>
            <w:r w:rsidRPr="00614B7A">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F2D7F0A"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4F6F6C70" w14:textId="77777777" w:rsidR="00A85D8A" w:rsidRPr="00614B7A" w:rsidRDefault="00A85D8A" w:rsidP="00BE3F9E">
            <w:pPr>
              <w:pStyle w:val="TAL"/>
              <w:rPr>
                <w:lang w:eastAsia="zh-CN"/>
              </w:rPr>
            </w:pPr>
            <w:r w:rsidRPr="00614B7A">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09FDB4F" w14:textId="77777777" w:rsidR="00A85D8A" w:rsidRPr="00614B7A" w:rsidRDefault="00A85D8A" w:rsidP="00BE3F9E">
            <w:pPr>
              <w:pStyle w:val="TAL"/>
              <w:rPr>
                <w:lang w:eastAsia="zh-CN"/>
              </w:rPr>
            </w:pPr>
            <w:r w:rsidRPr="00614B7A">
              <w:rPr>
                <w:lang w:eastAsia="zh-CN"/>
              </w:rPr>
              <w:t xml:space="preserve">UEs supporting 5GS FR1 and </w:t>
            </w:r>
            <w:r w:rsidRPr="00614B7A">
              <w:t xml:space="preserve">CA </w:t>
            </w:r>
            <w:r w:rsidRPr="00614B7A">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FAD1847" w14:textId="77777777" w:rsidR="00A85D8A" w:rsidRPr="00614B7A" w:rsidRDefault="00A85D8A" w:rsidP="00BE3F9E">
            <w:pPr>
              <w:pStyle w:val="TAL"/>
              <w:rPr>
                <w:lang w:eastAsia="zh-CN"/>
              </w:rPr>
            </w:pPr>
            <w:r w:rsidRPr="00614B7A">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E892692"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E999F04" w14:textId="77777777" w:rsidR="00A85D8A" w:rsidRPr="00614B7A" w:rsidRDefault="00A85D8A" w:rsidP="00BE3F9E">
            <w:pPr>
              <w:pStyle w:val="TAL"/>
            </w:pPr>
            <w:r w:rsidRPr="00614B7A">
              <w:t>Test execution is not necessary if TS 38.521-1 TC 6.5A.2.3 and 6.5A.3.3 are executed.</w:t>
            </w:r>
          </w:p>
        </w:tc>
      </w:tr>
      <w:tr w:rsidR="00A85D8A" w:rsidRPr="00614B7A" w14:paraId="610DD7F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599AD1B" w14:textId="77777777" w:rsidR="00A85D8A" w:rsidRPr="00614B7A" w:rsidRDefault="00A85D8A" w:rsidP="00BE3F9E">
            <w:pPr>
              <w:pStyle w:val="TAL"/>
            </w:pPr>
            <w:r w:rsidRPr="00614B7A">
              <w:t>6.2A.4.1</w:t>
            </w:r>
          </w:p>
        </w:tc>
        <w:tc>
          <w:tcPr>
            <w:tcW w:w="4460" w:type="dxa"/>
            <w:tcBorders>
              <w:top w:val="single" w:sz="4" w:space="0" w:color="auto"/>
              <w:left w:val="single" w:sz="4" w:space="0" w:color="auto"/>
              <w:bottom w:val="single" w:sz="4" w:space="0" w:color="auto"/>
              <w:right w:val="single" w:sz="4" w:space="0" w:color="auto"/>
            </w:tcBorders>
            <w:hideMark/>
          </w:tcPr>
          <w:p w14:paraId="0392C29F" w14:textId="77777777" w:rsidR="00A85D8A" w:rsidRPr="00614B7A" w:rsidRDefault="00A85D8A" w:rsidP="00BE3F9E">
            <w:pPr>
              <w:pStyle w:val="TAL"/>
            </w:pPr>
            <w:r w:rsidRPr="00614B7A">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30411120"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4B3AB76A" w14:textId="77777777" w:rsidR="00A85D8A" w:rsidRPr="00614B7A" w:rsidRDefault="00A85D8A" w:rsidP="00BE3F9E">
            <w:pPr>
              <w:pStyle w:val="TAL"/>
              <w:rPr>
                <w:lang w:eastAsia="zh-CN"/>
              </w:rPr>
            </w:pPr>
            <w:r w:rsidRPr="00614B7A">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69B3F97" w14:textId="77777777" w:rsidR="00A85D8A" w:rsidRPr="00614B7A" w:rsidRDefault="00A85D8A" w:rsidP="00BE3F9E">
            <w:pPr>
              <w:pStyle w:val="TAL"/>
              <w:rPr>
                <w:lang w:eastAsia="zh-CN"/>
              </w:rPr>
            </w:pPr>
            <w:r w:rsidRPr="00614B7A">
              <w:rPr>
                <w:lang w:eastAsia="zh-CN"/>
              </w:rP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CE354C8" w14:textId="77777777" w:rsidR="00A85D8A" w:rsidRPr="00614B7A" w:rsidRDefault="00A85D8A" w:rsidP="00BE3F9E">
            <w:pPr>
              <w:pStyle w:val="TAL"/>
              <w:rPr>
                <w:lang w:eastAsia="zh-CN"/>
              </w:rPr>
            </w:pPr>
            <w:r w:rsidRPr="00614B7A">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83836BA"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F984EA5" w14:textId="77777777" w:rsidR="00A85D8A" w:rsidRPr="00614B7A" w:rsidRDefault="00A85D8A" w:rsidP="00BE3F9E">
            <w:pPr>
              <w:pStyle w:val="TAL"/>
            </w:pPr>
          </w:p>
        </w:tc>
      </w:tr>
      <w:tr w:rsidR="00A85D8A" w:rsidRPr="00614B7A" w14:paraId="630CE25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B224E1B" w14:textId="77777777" w:rsidR="00A85D8A" w:rsidRPr="00614B7A" w:rsidRDefault="00A85D8A" w:rsidP="00BE3F9E">
            <w:pPr>
              <w:pStyle w:val="TAL"/>
              <w:rPr>
                <w:bCs/>
              </w:rPr>
            </w:pPr>
            <w:r w:rsidRPr="00614B7A">
              <w:t>6.2C.1</w:t>
            </w:r>
          </w:p>
        </w:tc>
        <w:tc>
          <w:tcPr>
            <w:tcW w:w="4460" w:type="dxa"/>
            <w:tcBorders>
              <w:top w:val="single" w:sz="4" w:space="0" w:color="auto"/>
              <w:left w:val="single" w:sz="4" w:space="0" w:color="auto"/>
              <w:bottom w:val="single" w:sz="4" w:space="0" w:color="auto"/>
              <w:right w:val="single" w:sz="4" w:space="0" w:color="auto"/>
            </w:tcBorders>
            <w:hideMark/>
          </w:tcPr>
          <w:p w14:paraId="1E1B50EE" w14:textId="77777777" w:rsidR="00A85D8A" w:rsidRPr="00614B7A" w:rsidRDefault="00A85D8A" w:rsidP="00BE3F9E">
            <w:pPr>
              <w:pStyle w:val="TAL"/>
            </w:pPr>
            <w:r w:rsidRPr="00614B7A">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18FC7C53"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293A4908" w14:textId="77777777" w:rsidR="00A85D8A" w:rsidRPr="00614B7A" w:rsidRDefault="00A85D8A" w:rsidP="00BE3F9E">
            <w:pPr>
              <w:pStyle w:val="TAL"/>
            </w:pPr>
            <w:r w:rsidRPr="00614B7A">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C107952" w14:textId="77777777" w:rsidR="00A85D8A" w:rsidRPr="00614B7A" w:rsidRDefault="00A85D8A" w:rsidP="00BE3F9E">
            <w:pPr>
              <w:pStyle w:val="TAL"/>
            </w:pPr>
            <w:r w:rsidRPr="00614B7A">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F0B0838" w14:textId="77777777" w:rsidR="00A85D8A" w:rsidRPr="00614B7A" w:rsidRDefault="00A85D8A" w:rsidP="00BE3F9E">
            <w:pPr>
              <w:pStyle w:val="TAL"/>
            </w:pPr>
            <w:r w:rsidRPr="00614B7A">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547267C"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59C2A3A" w14:textId="77777777" w:rsidR="00A85D8A" w:rsidRPr="00614B7A" w:rsidRDefault="00A85D8A" w:rsidP="00BE3F9E">
            <w:pPr>
              <w:pStyle w:val="TAL"/>
            </w:pPr>
          </w:p>
        </w:tc>
      </w:tr>
      <w:tr w:rsidR="00A85D8A" w:rsidRPr="00614B7A" w14:paraId="5F0C587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053F355" w14:textId="77777777" w:rsidR="00A85D8A" w:rsidRPr="00614B7A" w:rsidRDefault="00A85D8A" w:rsidP="00BE3F9E">
            <w:pPr>
              <w:pStyle w:val="TAL"/>
            </w:pPr>
            <w:r w:rsidRPr="00614B7A">
              <w:t>6.2C.3</w:t>
            </w:r>
          </w:p>
        </w:tc>
        <w:tc>
          <w:tcPr>
            <w:tcW w:w="4460" w:type="dxa"/>
            <w:tcBorders>
              <w:top w:val="single" w:sz="4" w:space="0" w:color="auto"/>
              <w:left w:val="single" w:sz="4" w:space="0" w:color="auto"/>
              <w:bottom w:val="single" w:sz="4" w:space="0" w:color="auto"/>
              <w:right w:val="single" w:sz="4" w:space="0" w:color="auto"/>
            </w:tcBorders>
            <w:hideMark/>
          </w:tcPr>
          <w:p w14:paraId="2FAAC18C" w14:textId="77777777" w:rsidR="00A85D8A" w:rsidRPr="00614B7A" w:rsidRDefault="00A85D8A" w:rsidP="00BE3F9E">
            <w:pPr>
              <w:pStyle w:val="TAL"/>
            </w:pPr>
            <w:r w:rsidRPr="00614B7A">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44CFDE25"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758A01D6" w14:textId="77777777" w:rsidR="00A85D8A" w:rsidRPr="00614B7A" w:rsidRDefault="00A85D8A" w:rsidP="00BE3F9E">
            <w:pPr>
              <w:pStyle w:val="TAL"/>
              <w:rPr>
                <w:lang w:eastAsia="zh-CN"/>
              </w:rPr>
            </w:pPr>
            <w:r w:rsidRPr="00614B7A">
              <w:t>C002</w:t>
            </w:r>
          </w:p>
        </w:tc>
        <w:tc>
          <w:tcPr>
            <w:tcW w:w="3115" w:type="dxa"/>
            <w:tcBorders>
              <w:top w:val="single" w:sz="4" w:space="0" w:color="auto"/>
              <w:left w:val="single" w:sz="4" w:space="0" w:color="auto"/>
              <w:bottom w:val="single" w:sz="4" w:space="0" w:color="auto"/>
              <w:right w:val="single" w:sz="4" w:space="0" w:color="auto"/>
            </w:tcBorders>
            <w:hideMark/>
          </w:tcPr>
          <w:p w14:paraId="4A756B1F" w14:textId="77777777" w:rsidR="00A85D8A" w:rsidRPr="00614B7A" w:rsidRDefault="00A85D8A" w:rsidP="00BE3F9E">
            <w:pPr>
              <w:pStyle w:val="TAL"/>
              <w:rPr>
                <w:lang w:eastAsia="zh-CN"/>
              </w:rPr>
            </w:pPr>
            <w:r w:rsidRPr="00614B7A">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59B722F" w14:textId="77777777" w:rsidR="00A85D8A" w:rsidRPr="00614B7A" w:rsidRDefault="00A85D8A" w:rsidP="00BE3F9E">
            <w:pPr>
              <w:pStyle w:val="TAL"/>
              <w:rPr>
                <w:lang w:eastAsia="zh-CN"/>
              </w:rPr>
            </w:pPr>
            <w:r w:rsidRPr="00614B7A">
              <w:t>D003</w:t>
            </w:r>
          </w:p>
        </w:tc>
        <w:tc>
          <w:tcPr>
            <w:tcW w:w="1103" w:type="dxa"/>
            <w:tcBorders>
              <w:top w:val="single" w:sz="4" w:space="0" w:color="auto"/>
              <w:left w:val="single" w:sz="4" w:space="0" w:color="auto"/>
              <w:bottom w:val="single" w:sz="4" w:space="0" w:color="auto"/>
              <w:right w:val="single" w:sz="4" w:space="0" w:color="auto"/>
            </w:tcBorders>
          </w:tcPr>
          <w:p w14:paraId="07783A76"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A677BFD" w14:textId="77777777" w:rsidR="00A85D8A" w:rsidRPr="00614B7A" w:rsidRDefault="00A85D8A" w:rsidP="00BE3F9E">
            <w:pPr>
              <w:pStyle w:val="TAL"/>
            </w:pPr>
          </w:p>
        </w:tc>
      </w:tr>
      <w:tr w:rsidR="00A85D8A" w:rsidRPr="00614B7A" w14:paraId="12A5107A"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7AA0ED0" w14:textId="77777777" w:rsidR="00A85D8A" w:rsidRPr="00614B7A" w:rsidRDefault="00A85D8A" w:rsidP="00BE3F9E">
            <w:pPr>
              <w:pStyle w:val="TAL"/>
            </w:pPr>
            <w:r w:rsidRPr="00614B7A">
              <w:t>6.2C.4</w:t>
            </w:r>
          </w:p>
        </w:tc>
        <w:tc>
          <w:tcPr>
            <w:tcW w:w="4460" w:type="dxa"/>
            <w:tcBorders>
              <w:top w:val="single" w:sz="4" w:space="0" w:color="auto"/>
              <w:left w:val="single" w:sz="4" w:space="0" w:color="auto"/>
              <w:bottom w:val="single" w:sz="4" w:space="0" w:color="auto"/>
              <w:right w:val="single" w:sz="4" w:space="0" w:color="auto"/>
            </w:tcBorders>
            <w:hideMark/>
          </w:tcPr>
          <w:p w14:paraId="52073600" w14:textId="77777777" w:rsidR="00A85D8A" w:rsidRPr="00614B7A" w:rsidRDefault="00A85D8A" w:rsidP="00BE3F9E">
            <w:pPr>
              <w:pStyle w:val="TAL"/>
            </w:pPr>
            <w:r w:rsidRPr="00614B7A">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79AF8253"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5D27B2AC" w14:textId="77777777" w:rsidR="00A85D8A" w:rsidRPr="00614B7A" w:rsidRDefault="00A85D8A" w:rsidP="00BE3F9E">
            <w:pPr>
              <w:pStyle w:val="TAL"/>
              <w:rPr>
                <w:lang w:eastAsia="zh-CN"/>
              </w:rPr>
            </w:pPr>
            <w:r w:rsidRPr="00614B7A">
              <w:t>C002</w:t>
            </w:r>
          </w:p>
        </w:tc>
        <w:tc>
          <w:tcPr>
            <w:tcW w:w="3115" w:type="dxa"/>
            <w:tcBorders>
              <w:top w:val="single" w:sz="4" w:space="0" w:color="auto"/>
              <w:left w:val="single" w:sz="4" w:space="0" w:color="auto"/>
              <w:bottom w:val="single" w:sz="4" w:space="0" w:color="auto"/>
              <w:right w:val="single" w:sz="4" w:space="0" w:color="auto"/>
            </w:tcBorders>
            <w:hideMark/>
          </w:tcPr>
          <w:p w14:paraId="56FE4886" w14:textId="77777777" w:rsidR="00A85D8A" w:rsidRPr="00614B7A" w:rsidRDefault="00A85D8A" w:rsidP="00BE3F9E">
            <w:pPr>
              <w:pStyle w:val="TAL"/>
              <w:rPr>
                <w:lang w:eastAsia="zh-CN"/>
              </w:rPr>
            </w:pPr>
            <w:r w:rsidRPr="00614B7A">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43126ED" w14:textId="77777777" w:rsidR="00A85D8A" w:rsidRPr="00614B7A" w:rsidRDefault="00A85D8A" w:rsidP="00BE3F9E">
            <w:pPr>
              <w:pStyle w:val="TAL"/>
              <w:rPr>
                <w:lang w:eastAsia="zh-CN"/>
              </w:rPr>
            </w:pPr>
            <w:r w:rsidRPr="00614B7A">
              <w:t>D003</w:t>
            </w:r>
          </w:p>
        </w:tc>
        <w:tc>
          <w:tcPr>
            <w:tcW w:w="1103" w:type="dxa"/>
            <w:tcBorders>
              <w:top w:val="single" w:sz="4" w:space="0" w:color="auto"/>
              <w:left w:val="single" w:sz="4" w:space="0" w:color="auto"/>
              <w:bottom w:val="single" w:sz="4" w:space="0" w:color="auto"/>
              <w:right w:val="single" w:sz="4" w:space="0" w:color="auto"/>
            </w:tcBorders>
          </w:tcPr>
          <w:p w14:paraId="1CAF41AB"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A77026F" w14:textId="77777777" w:rsidR="00A85D8A" w:rsidRPr="00614B7A" w:rsidRDefault="00A85D8A" w:rsidP="00BE3F9E">
            <w:pPr>
              <w:pStyle w:val="TAL"/>
            </w:pPr>
            <w:r w:rsidRPr="00614B7A">
              <w:t>Test execution is not necessary if TS 38.521-1 TC 6.5C.2.4.1 is executed.</w:t>
            </w:r>
          </w:p>
        </w:tc>
      </w:tr>
      <w:tr w:rsidR="00A85D8A" w:rsidRPr="00614B7A" w14:paraId="2F82C28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175DBFB" w14:textId="77777777" w:rsidR="00A85D8A" w:rsidRPr="00614B7A" w:rsidRDefault="00A85D8A" w:rsidP="00BE3F9E">
            <w:pPr>
              <w:pStyle w:val="TAL"/>
            </w:pPr>
            <w:r w:rsidRPr="00614B7A">
              <w:t>6.2C.5</w:t>
            </w:r>
          </w:p>
        </w:tc>
        <w:tc>
          <w:tcPr>
            <w:tcW w:w="4460" w:type="dxa"/>
            <w:tcBorders>
              <w:top w:val="single" w:sz="4" w:space="0" w:color="auto"/>
              <w:left w:val="single" w:sz="4" w:space="0" w:color="auto"/>
              <w:bottom w:val="single" w:sz="4" w:space="0" w:color="auto"/>
              <w:right w:val="single" w:sz="4" w:space="0" w:color="auto"/>
            </w:tcBorders>
            <w:hideMark/>
          </w:tcPr>
          <w:p w14:paraId="018506DA" w14:textId="77777777" w:rsidR="00A85D8A" w:rsidRPr="00614B7A" w:rsidRDefault="00A85D8A" w:rsidP="00BE3F9E">
            <w:pPr>
              <w:pStyle w:val="TAL"/>
            </w:pPr>
            <w:r w:rsidRPr="00614B7A">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6764846D"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16394263" w14:textId="77777777" w:rsidR="00A85D8A" w:rsidRPr="00614B7A" w:rsidRDefault="00A85D8A" w:rsidP="00BE3F9E">
            <w:pPr>
              <w:pStyle w:val="TAL"/>
              <w:rPr>
                <w:lang w:eastAsia="zh-CN"/>
              </w:rPr>
            </w:pPr>
            <w:r w:rsidRPr="00614B7A">
              <w:t>C002</w:t>
            </w:r>
          </w:p>
        </w:tc>
        <w:tc>
          <w:tcPr>
            <w:tcW w:w="3115" w:type="dxa"/>
            <w:tcBorders>
              <w:top w:val="single" w:sz="4" w:space="0" w:color="auto"/>
              <w:left w:val="single" w:sz="4" w:space="0" w:color="auto"/>
              <w:bottom w:val="single" w:sz="4" w:space="0" w:color="auto"/>
              <w:right w:val="single" w:sz="4" w:space="0" w:color="auto"/>
            </w:tcBorders>
            <w:hideMark/>
          </w:tcPr>
          <w:p w14:paraId="2DB4876A" w14:textId="77777777" w:rsidR="00A85D8A" w:rsidRPr="00614B7A" w:rsidRDefault="00A85D8A" w:rsidP="00BE3F9E">
            <w:pPr>
              <w:pStyle w:val="TAL"/>
              <w:rPr>
                <w:lang w:eastAsia="zh-CN"/>
              </w:rPr>
            </w:pPr>
            <w:r w:rsidRPr="00614B7A">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1BBB0DF" w14:textId="77777777" w:rsidR="00A85D8A" w:rsidRPr="00614B7A" w:rsidRDefault="00A85D8A" w:rsidP="00BE3F9E">
            <w:pPr>
              <w:pStyle w:val="TAL"/>
              <w:rPr>
                <w:lang w:eastAsia="zh-CN"/>
              </w:rPr>
            </w:pPr>
            <w:r w:rsidRPr="00614B7A">
              <w:t>D003</w:t>
            </w:r>
          </w:p>
        </w:tc>
        <w:tc>
          <w:tcPr>
            <w:tcW w:w="1103" w:type="dxa"/>
            <w:tcBorders>
              <w:top w:val="single" w:sz="4" w:space="0" w:color="auto"/>
              <w:left w:val="single" w:sz="4" w:space="0" w:color="auto"/>
              <w:bottom w:val="single" w:sz="4" w:space="0" w:color="auto"/>
              <w:right w:val="single" w:sz="4" w:space="0" w:color="auto"/>
            </w:tcBorders>
          </w:tcPr>
          <w:p w14:paraId="187D19CE"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253AF8F" w14:textId="77777777" w:rsidR="00A85D8A" w:rsidRPr="00614B7A" w:rsidRDefault="00A85D8A" w:rsidP="00BE3F9E">
            <w:pPr>
              <w:pStyle w:val="TAL"/>
            </w:pPr>
          </w:p>
        </w:tc>
      </w:tr>
      <w:tr w:rsidR="00A85D8A" w:rsidRPr="00614B7A" w14:paraId="28EA4F4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66CF2F5" w14:textId="77777777" w:rsidR="00A85D8A" w:rsidRPr="00614B7A" w:rsidRDefault="00A85D8A" w:rsidP="00BE3F9E">
            <w:pPr>
              <w:pStyle w:val="TAL"/>
            </w:pPr>
            <w:r w:rsidRPr="00614B7A">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5CB172E6" w14:textId="77777777" w:rsidR="00A85D8A" w:rsidRPr="00614B7A" w:rsidRDefault="00A85D8A" w:rsidP="00BE3F9E">
            <w:pPr>
              <w:pStyle w:val="TAL"/>
            </w:pPr>
            <w:r w:rsidRPr="00614B7A">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1E91CFDA"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5ADFA00E" w14:textId="77777777" w:rsidR="00A85D8A" w:rsidRPr="00614B7A" w:rsidRDefault="00A85D8A" w:rsidP="00BE3F9E">
            <w:pPr>
              <w:pStyle w:val="TAL"/>
              <w:rPr>
                <w:lang w:eastAsia="zh-CN"/>
              </w:rPr>
            </w:pPr>
            <w:r w:rsidRPr="00614B7A">
              <w:t>N/A</w:t>
            </w:r>
          </w:p>
        </w:tc>
        <w:tc>
          <w:tcPr>
            <w:tcW w:w="3115" w:type="dxa"/>
            <w:tcBorders>
              <w:top w:val="single" w:sz="4" w:space="0" w:color="auto"/>
              <w:left w:val="single" w:sz="4" w:space="0" w:color="auto"/>
              <w:bottom w:val="single" w:sz="4" w:space="0" w:color="auto"/>
              <w:right w:val="single" w:sz="4" w:space="0" w:color="auto"/>
            </w:tcBorders>
            <w:hideMark/>
          </w:tcPr>
          <w:p w14:paraId="500C2C53" w14:textId="77777777" w:rsidR="00A85D8A" w:rsidRPr="00614B7A" w:rsidRDefault="00A85D8A" w:rsidP="00BE3F9E">
            <w:pPr>
              <w:pStyle w:val="TAL"/>
              <w:rPr>
                <w:lang w:eastAsia="zh-CN"/>
              </w:rPr>
            </w:pPr>
            <w:r w:rsidRPr="00614B7A">
              <w:rPr>
                <w:rFonts w:eastAsia="SimSun"/>
                <w:lang w:eastAsia="zh-CN"/>
              </w:rPr>
              <w:t>N</w:t>
            </w:r>
            <w:r w:rsidRPr="00614B7A">
              <w:t xml:space="preserve">ot </w:t>
            </w:r>
            <w:r w:rsidRPr="00614B7A">
              <w:rPr>
                <w:rFonts w:eastAsia="SimSun"/>
                <w:lang w:eastAsia="zh-CN"/>
              </w:rPr>
              <w:t>recommended due to</w:t>
            </w:r>
            <w:r w:rsidRPr="00614B7A">
              <w:rPr>
                <w:lang w:eastAsia="zh-CN"/>
              </w:rPr>
              <w:t xml:space="preserve"> </w:t>
            </w:r>
            <w:r w:rsidRPr="00614B7A">
              <w:rPr>
                <w:rFonts w:eastAsia="SimSun"/>
                <w:lang w:eastAsia="zh-CN"/>
              </w:rPr>
              <w:t>n</w:t>
            </w:r>
            <w:r w:rsidRPr="00614B7A">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7E0D53ED"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0599AE4" w14:textId="77777777" w:rsidR="00A85D8A" w:rsidRPr="00614B7A" w:rsidRDefault="00A85D8A" w:rsidP="00BE3F9E">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6897F6F7" w14:textId="77777777" w:rsidR="00A85D8A" w:rsidRPr="00614B7A" w:rsidRDefault="00A85D8A" w:rsidP="00BE3F9E">
            <w:pPr>
              <w:pStyle w:val="TAL"/>
            </w:pPr>
            <w:r w:rsidRPr="00614B7A">
              <w:rPr>
                <w:rFonts w:eastAsia="SimSun"/>
                <w:lang w:eastAsia="zh-CN"/>
              </w:rPr>
              <w:t>Maximum Output Power for UL MIMO is tested as part of the MPR test case with using MPR=1.5dB suggested by RAN4.</w:t>
            </w:r>
          </w:p>
        </w:tc>
      </w:tr>
      <w:tr w:rsidR="00A85D8A" w:rsidRPr="00614B7A" w14:paraId="1A379724"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FF01FB3" w14:textId="77777777" w:rsidR="00A85D8A" w:rsidRPr="00614B7A" w:rsidRDefault="00A85D8A" w:rsidP="00BE3F9E">
            <w:pPr>
              <w:pStyle w:val="TAL"/>
              <w:rPr>
                <w:lang w:eastAsia="zh-CN"/>
              </w:rPr>
            </w:pPr>
            <w:r w:rsidRPr="00614B7A">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79FCE5BF" w14:textId="77777777" w:rsidR="00A85D8A" w:rsidRPr="00614B7A" w:rsidRDefault="00A85D8A" w:rsidP="00BE3F9E">
            <w:pPr>
              <w:pStyle w:val="TAL"/>
            </w:pPr>
            <w:r w:rsidRPr="00614B7A">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7606DAC7"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0003F105" w14:textId="77777777" w:rsidR="00A85D8A" w:rsidRPr="00614B7A" w:rsidRDefault="00A85D8A" w:rsidP="00BE3F9E">
            <w:pPr>
              <w:pStyle w:val="TAL"/>
              <w:rPr>
                <w:lang w:eastAsia="zh-CN"/>
              </w:rPr>
            </w:pPr>
            <w:r w:rsidRPr="00614B7A">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241EF82" w14:textId="77777777" w:rsidR="00A85D8A" w:rsidRPr="00614B7A" w:rsidRDefault="00A85D8A" w:rsidP="00BE3F9E">
            <w:pPr>
              <w:pStyle w:val="TAL"/>
              <w:rPr>
                <w:lang w:eastAsia="zh-CN"/>
              </w:rPr>
            </w:pPr>
            <w:r w:rsidRPr="00614B7A">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68E2BE4"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7368D14"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2CEFFC9" w14:textId="77777777" w:rsidR="00A85D8A" w:rsidRPr="00614B7A" w:rsidRDefault="00A85D8A" w:rsidP="00BE3F9E">
            <w:pPr>
              <w:pStyle w:val="TAL"/>
            </w:pPr>
            <w:r w:rsidRPr="00614B7A">
              <w:t>Test execution is not necessary if TS 38.521-1 TC 6.5D.2.4.1 is executed.</w:t>
            </w:r>
          </w:p>
        </w:tc>
      </w:tr>
      <w:tr w:rsidR="00A85D8A" w:rsidRPr="00614B7A" w14:paraId="76D969F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1AE00BD" w14:textId="77777777" w:rsidR="00A85D8A" w:rsidRPr="00614B7A" w:rsidRDefault="00A85D8A" w:rsidP="00BE3F9E">
            <w:pPr>
              <w:pStyle w:val="TAL"/>
              <w:rPr>
                <w:lang w:eastAsia="zh-CN"/>
              </w:rPr>
            </w:pPr>
            <w:r w:rsidRPr="00614B7A">
              <w:t>6.2D.3</w:t>
            </w:r>
          </w:p>
        </w:tc>
        <w:tc>
          <w:tcPr>
            <w:tcW w:w="4460" w:type="dxa"/>
            <w:tcBorders>
              <w:top w:val="single" w:sz="4" w:space="0" w:color="auto"/>
              <w:left w:val="single" w:sz="4" w:space="0" w:color="auto"/>
              <w:bottom w:val="single" w:sz="4" w:space="0" w:color="auto"/>
              <w:right w:val="single" w:sz="4" w:space="0" w:color="auto"/>
            </w:tcBorders>
            <w:hideMark/>
          </w:tcPr>
          <w:p w14:paraId="6B5F497E" w14:textId="77777777" w:rsidR="00A85D8A" w:rsidRPr="00614B7A" w:rsidRDefault="00A85D8A" w:rsidP="00BE3F9E">
            <w:pPr>
              <w:pStyle w:val="TAL"/>
              <w:rPr>
                <w:lang w:eastAsia="zh-CN"/>
              </w:rPr>
            </w:pPr>
            <w:r w:rsidRPr="00614B7A">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41936A1F"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4F5B1123" w14:textId="77777777" w:rsidR="00A85D8A" w:rsidRPr="00614B7A" w:rsidRDefault="00A85D8A" w:rsidP="00BE3F9E">
            <w:pPr>
              <w:pStyle w:val="TAL"/>
              <w:rPr>
                <w:lang w:eastAsia="zh-CN"/>
              </w:rPr>
            </w:pPr>
            <w:r w:rsidRPr="00614B7A">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3AD3870" w14:textId="77777777" w:rsidR="00A85D8A" w:rsidRPr="00614B7A" w:rsidRDefault="00A85D8A" w:rsidP="00BE3F9E">
            <w:pPr>
              <w:pStyle w:val="TAL"/>
              <w:rPr>
                <w:lang w:eastAsia="zh-CN"/>
              </w:rPr>
            </w:pPr>
            <w:r w:rsidRPr="00614B7A">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75B20E4" w14:textId="77777777" w:rsidR="00A85D8A" w:rsidRPr="00614B7A" w:rsidRDefault="00A85D8A" w:rsidP="00BE3F9E">
            <w:pPr>
              <w:pStyle w:val="TAL"/>
              <w:rPr>
                <w:rFonts w:eastAsia="SimSun"/>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E099C93" w14:textId="77777777" w:rsidR="00A85D8A" w:rsidRPr="00614B7A" w:rsidRDefault="00A85D8A" w:rsidP="00BE3F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1C893C3" w14:textId="77777777" w:rsidR="00A85D8A" w:rsidRPr="00614B7A" w:rsidRDefault="00A85D8A" w:rsidP="00BE3F9E">
            <w:pPr>
              <w:pStyle w:val="TAL"/>
            </w:pPr>
            <w:r w:rsidRPr="00614B7A">
              <w:rPr>
                <w:lang w:eastAsia="ko-KR"/>
              </w:rPr>
              <w:t xml:space="preserve">Test execution </w:t>
            </w:r>
            <w:r w:rsidRPr="00614B7A">
              <w:rPr>
                <w:rFonts w:eastAsia="SimSun"/>
                <w:lang w:eastAsia="zh-CN"/>
              </w:rPr>
              <w:t xml:space="preserve">is </w:t>
            </w:r>
            <w:r w:rsidRPr="00614B7A">
              <w:rPr>
                <w:lang w:eastAsia="ko-KR"/>
              </w:rPr>
              <w:t xml:space="preserve">not necessary if TS 38.521-1 TC </w:t>
            </w:r>
            <w:r w:rsidRPr="00614B7A">
              <w:t xml:space="preserve">6.5D.2.3 and 6.5D.3.3 are </w:t>
            </w:r>
            <w:r w:rsidRPr="00614B7A">
              <w:rPr>
                <w:lang w:eastAsia="ko-KR"/>
              </w:rPr>
              <w:t>executed.</w:t>
            </w:r>
          </w:p>
        </w:tc>
      </w:tr>
      <w:tr w:rsidR="00A85D8A" w:rsidRPr="00614B7A" w14:paraId="3806D89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DC2350B" w14:textId="77777777" w:rsidR="00A85D8A" w:rsidRPr="00614B7A" w:rsidRDefault="00A85D8A" w:rsidP="00BE3F9E">
            <w:pPr>
              <w:pStyle w:val="TAL"/>
              <w:rPr>
                <w:lang w:eastAsia="zh-CN"/>
              </w:rPr>
            </w:pPr>
            <w:r w:rsidRPr="00614B7A">
              <w:t>6.2D.4</w:t>
            </w:r>
          </w:p>
        </w:tc>
        <w:tc>
          <w:tcPr>
            <w:tcW w:w="4460" w:type="dxa"/>
            <w:tcBorders>
              <w:top w:val="single" w:sz="4" w:space="0" w:color="auto"/>
              <w:left w:val="single" w:sz="4" w:space="0" w:color="auto"/>
              <w:bottom w:val="single" w:sz="4" w:space="0" w:color="auto"/>
              <w:right w:val="single" w:sz="4" w:space="0" w:color="auto"/>
            </w:tcBorders>
            <w:hideMark/>
          </w:tcPr>
          <w:p w14:paraId="6E79AF73" w14:textId="77777777" w:rsidR="00A85D8A" w:rsidRPr="00614B7A" w:rsidRDefault="00A85D8A" w:rsidP="00BE3F9E">
            <w:pPr>
              <w:pStyle w:val="TAL"/>
              <w:rPr>
                <w:lang w:eastAsia="zh-CN"/>
              </w:rPr>
            </w:pPr>
            <w:r w:rsidRPr="00614B7A">
              <w:t>Configured transmitted power</w:t>
            </w:r>
            <w:r w:rsidRPr="00614B7A">
              <w:rPr>
                <w:lang w:eastAsia="zh-CN"/>
              </w:rPr>
              <w:t xml:space="preserve"> for </w:t>
            </w:r>
            <w:r w:rsidRPr="00614B7A">
              <w:t>UL MIMO</w:t>
            </w:r>
          </w:p>
        </w:tc>
        <w:tc>
          <w:tcPr>
            <w:tcW w:w="850" w:type="dxa"/>
            <w:tcBorders>
              <w:top w:val="single" w:sz="4" w:space="0" w:color="auto"/>
              <w:left w:val="single" w:sz="4" w:space="0" w:color="auto"/>
              <w:bottom w:val="single" w:sz="4" w:space="0" w:color="auto"/>
              <w:right w:val="single" w:sz="4" w:space="0" w:color="auto"/>
            </w:tcBorders>
            <w:hideMark/>
          </w:tcPr>
          <w:p w14:paraId="4D4CC16B"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14A4FC6B" w14:textId="77777777" w:rsidR="00A85D8A" w:rsidRPr="00614B7A" w:rsidRDefault="00A85D8A" w:rsidP="00BE3F9E">
            <w:pPr>
              <w:pStyle w:val="TAL"/>
              <w:rPr>
                <w:lang w:eastAsia="zh-CN"/>
              </w:rPr>
            </w:pPr>
            <w:r w:rsidRPr="00614B7A">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874407B" w14:textId="77777777" w:rsidR="00A85D8A" w:rsidRPr="00614B7A" w:rsidRDefault="00A85D8A" w:rsidP="00BE3F9E">
            <w:pPr>
              <w:pStyle w:val="TAL"/>
              <w:rPr>
                <w:lang w:eastAsia="zh-CN"/>
              </w:rPr>
            </w:pPr>
            <w:r w:rsidRPr="00614B7A">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EDA7D95"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F10A13B"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C06480D" w14:textId="77777777" w:rsidR="00A85D8A" w:rsidRPr="00614B7A" w:rsidRDefault="00A85D8A" w:rsidP="00BE3F9E">
            <w:pPr>
              <w:pStyle w:val="TAL"/>
            </w:pPr>
          </w:p>
        </w:tc>
      </w:tr>
      <w:tr w:rsidR="00A85D8A" w:rsidRPr="00614B7A" w14:paraId="79519AA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9B0DA38" w14:textId="77777777" w:rsidR="00A85D8A" w:rsidRPr="00614B7A" w:rsidRDefault="00A85D8A" w:rsidP="00BE3F9E">
            <w:pPr>
              <w:pStyle w:val="TAL"/>
              <w:rPr>
                <w:lang w:eastAsia="zh-CN"/>
              </w:rPr>
            </w:pPr>
            <w:r w:rsidRPr="00614B7A">
              <w:rPr>
                <w:lang w:eastAsia="zh-CN"/>
              </w:rPr>
              <w:lastRenderedPageBreak/>
              <w:t>6.2E.2.1</w:t>
            </w:r>
          </w:p>
        </w:tc>
        <w:tc>
          <w:tcPr>
            <w:tcW w:w="4460" w:type="dxa"/>
            <w:tcBorders>
              <w:top w:val="single" w:sz="4" w:space="0" w:color="auto"/>
              <w:left w:val="single" w:sz="4" w:space="0" w:color="auto"/>
              <w:bottom w:val="single" w:sz="4" w:space="0" w:color="auto"/>
              <w:right w:val="single" w:sz="4" w:space="0" w:color="auto"/>
            </w:tcBorders>
            <w:hideMark/>
          </w:tcPr>
          <w:p w14:paraId="10B098B9" w14:textId="77777777" w:rsidR="00A85D8A" w:rsidRPr="00614B7A" w:rsidRDefault="00A85D8A" w:rsidP="00BE3F9E">
            <w:pPr>
              <w:pStyle w:val="TAL"/>
            </w:pPr>
            <w:bookmarkStart w:id="242" w:name="_Toc60823249"/>
            <w:bookmarkStart w:id="243" w:name="_Toc60825171"/>
            <w:r w:rsidRPr="00614B7A">
              <w:t>UE maximum output power reduction for V2X / non-concurrent operation</w:t>
            </w:r>
            <w:bookmarkEnd w:id="242"/>
            <w:bookmarkEnd w:id="243"/>
          </w:p>
        </w:tc>
        <w:tc>
          <w:tcPr>
            <w:tcW w:w="850" w:type="dxa"/>
            <w:tcBorders>
              <w:top w:val="single" w:sz="4" w:space="0" w:color="auto"/>
              <w:left w:val="single" w:sz="4" w:space="0" w:color="auto"/>
              <w:bottom w:val="single" w:sz="4" w:space="0" w:color="auto"/>
              <w:right w:val="single" w:sz="4" w:space="0" w:color="auto"/>
            </w:tcBorders>
            <w:hideMark/>
          </w:tcPr>
          <w:p w14:paraId="61DFA6C7" w14:textId="77777777" w:rsidR="00A85D8A" w:rsidRPr="00614B7A" w:rsidRDefault="00A85D8A" w:rsidP="00BE3F9E">
            <w:pPr>
              <w:pStyle w:val="TAC"/>
            </w:pPr>
            <w:r w:rsidRPr="00614B7A">
              <w:t>Rel-16</w:t>
            </w:r>
          </w:p>
        </w:tc>
        <w:tc>
          <w:tcPr>
            <w:tcW w:w="1128" w:type="dxa"/>
            <w:tcBorders>
              <w:top w:val="single" w:sz="4" w:space="0" w:color="auto"/>
              <w:left w:val="single" w:sz="4" w:space="0" w:color="auto"/>
              <w:bottom w:val="single" w:sz="4" w:space="0" w:color="auto"/>
              <w:right w:val="single" w:sz="4" w:space="0" w:color="auto"/>
            </w:tcBorders>
            <w:hideMark/>
          </w:tcPr>
          <w:p w14:paraId="5C0E1BA0" w14:textId="77777777" w:rsidR="00A85D8A" w:rsidRPr="00614B7A" w:rsidRDefault="00A85D8A" w:rsidP="00BE3F9E">
            <w:pPr>
              <w:pStyle w:val="TAL"/>
              <w:rPr>
                <w:lang w:eastAsia="zh-CN"/>
              </w:rPr>
            </w:pPr>
            <w:r w:rsidRPr="00614B7A">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2446A237" w14:textId="77777777" w:rsidR="00A85D8A" w:rsidRPr="00614B7A" w:rsidRDefault="00A85D8A" w:rsidP="00BE3F9E">
            <w:pPr>
              <w:pStyle w:val="TAL"/>
              <w:rPr>
                <w:lang w:eastAsia="zh-CN"/>
              </w:rPr>
            </w:pPr>
            <w:r w:rsidRPr="00614B7A">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44C9F0B2" w14:textId="77777777" w:rsidR="00A85D8A" w:rsidRPr="00614B7A" w:rsidRDefault="00A85D8A" w:rsidP="00BE3F9E">
            <w:pPr>
              <w:pStyle w:val="TAL"/>
              <w:rPr>
                <w:lang w:eastAsia="zh-CN"/>
              </w:rPr>
            </w:pPr>
            <w:r w:rsidRPr="00614B7A">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223B8E7"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F794065" w14:textId="77777777" w:rsidR="00A85D8A" w:rsidRPr="00614B7A" w:rsidRDefault="00A85D8A" w:rsidP="00BE3F9E">
            <w:pPr>
              <w:pStyle w:val="TAL"/>
              <w:rPr>
                <w:lang w:eastAsia="zh-CN"/>
              </w:rPr>
            </w:pPr>
          </w:p>
          <w:p w14:paraId="69A851A8" w14:textId="77777777" w:rsidR="00A85D8A" w:rsidRPr="00614B7A" w:rsidRDefault="00A85D8A" w:rsidP="00BE3F9E">
            <w:pPr>
              <w:pStyle w:val="TAL"/>
            </w:pPr>
            <w:r w:rsidRPr="00614B7A">
              <w:rPr>
                <w:lang w:eastAsia="zh-CN"/>
              </w:rPr>
              <w:t xml:space="preserve">Test execution is not necessary if TS 38.521-1 </w:t>
            </w:r>
            <w:r w:rsidRPr="00614B7A">
              <w:rPr>
                <w:rFonts w:hint="eastAsia"/>
                <w:lang w:eastAsia="zh-CN"/>
              </w:rPr>
              <w:t xml:space="preserve">TC </w:t>
            </w:r>
            <w:r w:rsidRPr="00614B7A">
              <w:rPr>
                <w:lang w:eastAsia="zh-CN"/>
              </w:rPr>
              <w:t>6.5E.2.4.1 is executed.</w:t>
            </w:r>
          </w:p>
        </w:tc>
      </w:tr>
      <w:tr w:rsidR="00A85D8A" w:rsidRPr="00614B7A" w:rsidDel="00897E3D" w14:paraId="65E5E63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4AA800B1" w14:textId="77777777" w:rsidR="00A85D8A" w:rsidRPr="00614B7A" w:rsidRDefault="00A85D8A" w:rsidP="00BE3F9E">
            <w:pPr>
              <w:pStyle w:val="TAL"/>
              <w:rPr>
                <w:lang w:eastAsia="zh-CN"/>
              </w:rPr>
            </w:pPr>
            <w:r w:rsidRPr="00614B7A">
              <w:rPr>
                <w:rFonts w:eastAsia="Malgun Gothic"/>
              </w:rPr>
              <w:t>6.2E.2.2</w:t>
            </w:r>
          </w:p>
        </w:tc>
        <w:tc>
          <w:tcPr>
            <w:tcW w:w="4460" w:type="dxa"/>
            <w:tcBorders>
              <w:top w:val="single" w:sz="4" w:space="0" w:color="auto"/>
              <w:left w:val="single" w:sz="4" w:space="0" w:color="auto"/>
              <w:bottom w:val="single" w:sz="4" w:space="0" w:color="auto"/>
              <w:right w:val="single" w:sz="4" w:space="0" w:color="auto"/>
            </w:tcBorders>
          </w:tcPr>
          <w:p w14:paraId="2A2F6D54" w14:textId="77777777" w:rsidR="00A85D8A" w:rsidRPr="00614B7A" w:rsidRDefault="00A85D8A" w:rsidP="00BE3F9E">
            <w:pPr>
              <w:pStyle w:val="TAL"/>
            </w:pPr>
            <w:r w:rsidRPr="00614B7A">
              <w:t>UE maximum output power reduction for V2X</w:t>
            </w:r>
            <w:r w:rsidRPr="00614B7A">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7881FFFC" w14:textId="77777777" w:rsidR="00A85D8A" w:rsidRPr="00614B7A" w:rsidRDefault="00A85D8A" w:rsidP="00BE3F9E">
            <w:pPr>
              <w:pStyle w:val="TAC"/>
              <w:rPr>
                <w:rFonts w:eastAsia="SimSun"/>
                <w:lang w:eastAsia="zh-CN"/>
              </w:rPr>
            </w:pPr>
            <w:r w:rsidRPr="00614B7A">
              <w:rPr>
                <w:rFonts w:eastAsia="SimSun" w:hint="eastAsia"/>
                <w:lang w:eastAsia="zh-CN"/>
              </w:rPr>
              <w:t>F</w:t>
            </w:r>
            <w:r w:rsidRPr="00614B7A">
              <w:rPr>
                <w:rFonts w:eastAsia="SimSun"/>
                <w:lang w:eastAsia="zh-CN"/>
              </w:rPr>
              <w:t>FS</w:t>
            </w:r>
          </w:p>
        </w:tc>
        <w:tc>
          <w:tcPr>
            <w:tcW w:w="1128" w:type="dxa"/>
            <w:tcBorders>
              <w:top w:val="single" w:sz="4" w:space="0" w:color="auto"/>
              <w:left w:val="single" w:sz="4" w:space="0" w:color="auto"/>
              <w:bottom w:val="single" w:sz="4" w:space="0" w:color="auto"/>
              <w:right w:val="single" w:sz="4" w:space="0" w:color="auto"/>
            </w:tcBorders>
          </w:tcPr>
          <w:p w14:paraId="2E4669E6" w14:textId="77777777" w:rsidR="00A85D8A" w:rsidRPr="00614B7A" w:rsidRDefault="00A85D8A" w:rsidP="00BE3F9E">
            <w:pPr>
              <w:pStyle w:val="TAL"/>
              <w:rPr>
                <w:rFonts w:eastAsia="SimSun"/>
                <w:lang w:eastAsia="zh-CN"/>
              </w:rPr>
            </w:pPr>
            <w:r w:rsidRPr="00614B7A">
              <w:rPr>
                <w:rFonts w:eastAsia="SimSun" w:hint="eastAsia"/>
                <w:lang w:eastAsia="zh-CN"/>
              </w:rPr>
              <w:t>F</w:t>
            </w:r>
            <w:r w:rsidRPr="00614B7A">
              <w:rPr>
                <w:rFonts w:eastAsia="SimSun"/>
                <w:lang w:eastAsia="zh-CN"/>
              </w:rPr>
              <w:t>FS</w:t>
            </w:r>
          </w:p>
        </w:tc>
        <w:tc>
          <w:tcPr>
            <w:tcW w:w="3115" w:type="dxa"/>
            <w:tcBorders>
              <w:top w:val="single" w:sz="4" w:space="0" w:color="auto"/>
              <w:left w:val="single" w:sz="4" w:space="0" w:color="auto"/>
              <w:bottom w:val="single" w:sz="4" w:space="0" w:color="auto"/>
              <w:right w:val="single" w:sz="4" w:space="0" w:color="auto"/>
            </w:tcBorders>
          </w:tcPr>
          <w:p w14:paraId="5E596010" w14:textId="77777777" w:rsidR="00A85D8A" w:rsidRPr="00614B7A" w:rsidRDefault="00A85D8A" w:rsidP="00BE3F9E">
            <w:pPr>
              <w:pStyle w:val="TAL"/>
              <w:rPr>
                <w:rFonts w:eastAsia="SimSun"/>
                <w:lang w:eastAsia="zh-CN"/>
              </w:rPr>
            </w:pPr>
            <w:r w:rsidRPr="00614B7A">
              <w:rPr>
                <w:rFonts w:eastAsia="SimSun" w:hint="eastAsia"/>
                <w:lang w:eastAsia="zh-CN"/>
              </w:rPr>
              <w:t>F</w:t>
            </w:r>
            <w:r w:rsidRPr="00614B7A">
              <w:rPr>
                <w:rFonts w:eastAsia="SimSun"/>
                <w:lang w:eastAsia="zh-CN"/>
              </w:rPr>
              <w:t>FS</w:t>
            </w:r>
          </w:p>
        </w:tc>
        <w:tc>
          <w:tcPr>
            <w:tcW w:w="1553" w:type="dxa"/>
            <w:tcBorders>
              <w:top w:val="single" w:sz="4" w:space="0" w:color="auto"/>
              <w:left w:val="single" w:sz="4" w:space="0" w:color="auto"/>
              <w:bottom w:val="single" w:sz="4" w:space="0" w:color="auto"/>
              <w:right w:val="single" w:sz="4" w:space="0" w:color="auto"/>
            </w:tcBorders>
          </w:tcPr>
          <w:p w14:paraId="25C738E7" w14:textId="77777777" w:rsidR="00A85D8A" w:rsidRPr="00614B7A" w:rsidRDefault="00A85D8A" w:rsidP="00BE3F9E">
            <w:pPr>
              <w:pStyle w:val="TAL"/>
              <w:rPr>
                <w:rFonts w:eastAsia="SimSun"/>
                <w:lang w:eastAsia="zh-CN"/>
              </w:rPr>
            </w:pPr>
            <w:r w:rsidRPr="00614B7A">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6DECFC1"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CD51727" w14:textId="77777777" w:rsidR="00A85D8A" w:rsidRPr="00614B7A" w:rsidDel="00897E3D" w:rsidRDefault="00A85D8A" w:rsidP="00BE3F9E">
            <w:pPr>
              <w:pStyle w:val="TAL"/>
            </w:pPr>
          </w:p>
        </w:tc>
      </w:tr>
      <w:tr w:rsidR="00A85D8A" w:rsidRPr="00614B7A" w14:paraId="29488A4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3FBCDA64" w14:textId="77777777" w:rsidR="00A85D8A" w:rsidRPr="00614B7A" w:rsidRDefault="00A85D8A" w:rsidP="00BE3F9E">
            <w:pPr>
              <w:pStyle w:val="TAL"/>
              <w:rPr>
                <w:lang w:eastAsia="zh-CN"/>
              </w:rPr>
            </w:pPr>
            <w:r w:rsidRPr="00614B7A">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4B12FA15" w14:textId="77777777" w:rsidR="00A85D8A" w:rsidRPr="00614B7A" w:rsidRDefault="00A85D8A" w:rsidP="00BE3F9E">
            <w:pPr>
              <w:pStyle w:val="TAL"/>
            </w:pPr>
            <w:r w:rsidRPr="00614B7A">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3210C39B" w14:textId="77777777" w:rsidR="00A85D8A" w:rsidRPr="00614B7A" w:rsidRDefault="00A85D8A" w:rsidP="00BE3F9E">
            <w:pPr>
              <w:pStyle w:val="TAC"/>
            </w:pPr>
            <w:r w:rsidRPr="00614B7A">
              <w:t>Rel-16</w:t>
            </w:r>
          </w:p>
        </w:tc>
        <w:tc>
          <w:tcPr>
            <w:tcW w:w="1128" w:type="dxa"/>
            <w:tcBorders>
              <w:top w:val="single" w:sz="4" w:space="0" w:color="auto"/>
              <w:left w:val="single" w:sz="4" w:space="0" w:color="auto"/>
              <w:bottom w:val="single" w:sz="4" w:space="0" w:color="auto"/>
              <w:right w:val="single" w:sz="4" w:space="0" w:color="auto"/>
            </w:tcBorders>
          </w:tcPr>
          <w:p w14:paraId="482CF231" w14:textId="77777777" w:rsidR="00A85D8A" w:rsidRPr="00614B7A" w:rsidRDefault="00A85D8A" w:rsidP="00BE3F9E">
            <w:pPr>
              <w:pStyle w:val="TAL"/>
              <w:rPr>
                <w:lang w:eastAsia="zh-CN"/>
              </w:rPr>
            </w:pPr>
            <w:r w:rsidRPr="00614B7A">
              <w:t>C001c</w:t>
            </w:r>
          </w:p>
        </w:tc>
        <w:tc>
          <w:tcPr>
            <w:tcW w:w="3115" w:type="dxa"/>
            <w:tcBorders>
              <w:top w:val="single" w:sz="4" w:space="0" w:color="auto"/>
              <w:left w:val="single" w:sz="4" w:space="0" w:color="auto"/>
              <w:bottom w:val="single" w:sz="4" w:space="0" w:color="auto"/>
              <w:right w:val="single" w:sz="4" w:space="0" w:color="auto"/>
            </w:tcBorders>
          </w:tcPr>
          <w:p w14:paraId="7F541651" w14:textId="77777777" w:rsidR="00A85D8A" w:rsidRPr="00614B7A" w:rsidRDefault="00A85D8A" w:rsidP="00BE3F9E">
            <w:pPr>
              <w:pStyle w:val="TAL"/>
              <w:rPr>
                <w:lang w:eastAsia="zh-CN"/>
              </w:rPr>
            </w:pPr>
            <w:r w:rsidRPr="00614B7A">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7E91D6E" w14:textId="77777777" w:rsidR="00A85D8A" w:rsidRPr="00614B7A" w:rsidRDefault="00A85D8A" w:rsidP="00BE3F9E">
            <w:pPr>
              <w:pStyle w:val="TAL"/>
              <w:rPr>
                <w:lang w:eastAsia="zh-CN"/>
              </w:rPr>
            </w:pPr>
            <w:r w:rsidRPr="00614B7A">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51AF67B"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66E8748" w14:textId="77777777" w:rsidR="00A85D8A" w:rsidRPr="00614B7A" w:rsidRDefault="00A85D8A" w:rsidP="00BE3F9E">
            <w:pPr>
              <w:pStyle w:val="TAL"/>
            </w:pPr>
          </w:p>
        </w:tc>
      </w:tr>
      <w:tr w:rsidR="00A85D8A" w:rsidRPr="00614B7A" w14:paraId="6702CE3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5EEDBDAD" w14:textId="77777777" w:rsidR="00A85D8A" w:rsidRPr="00614B7A" w:rsidRDefault="00A85D8A" w:rsidP="00BE3F9E">
            <w:pPr>
              <w:pStyle w:val="TAL"/>
              <w:rPr>
                <w:lang w:eastAsia="zh-CN"/>
              </w:rPr>
            </w:pPr>
            <w:r w:rsidRPr="00614B7A">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619287A9" w14:textId="77777777" w:rsidR="00A85D8A" w:rsidRPr="00614B7A" w:rsidRDefault="00A85D8A" w:rsidP="00BE3F9E">
            <w:pPr>
              <w:pStyle w:val="TAL"/>
            </w:pPr>
            <w:r w:rsidRPr="00614B7A">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4D6B5B39" w14:textId="77777777" w:rsidR="00A85D8A" w:rsidRPr="00614B7A" w:rsidRDefault="00A85D8A" w:rsidP="00BE3F9E">
            <w:pPr>
              <w:pStyle w:val="TAC"/>
            </w:pPr>
            <w:r w:rsidRPr="00614B7A">
              <w:t>Rel-16</w:t>
            </w:r>
          </w:p>
        </w:tc>
        <w:tc>
          <w:tcPr>
            <w:tcW w:w="1128" w:type="dxa"/>
            <w:tcBorders>
              <w:top w:val="single" w:sz="4" w:space="0" w:color="auto"/>
              <w:left w:val="single" w:sz="4" w:space="0" w:color="auto"/>
              <w:bottom w:val="single" w:sz="4" w:space="0" w:color="auto"/>
              <w:right w:val="single" w:sz="4" w:space="0" w:color="auto"/>
            </w:tcBorders>
          </w:tcPr>
          <w:p w14:paraId="2A978B13" w14:textId="77777777" w:rsidR="00A85D8A" w:rsidRPr="00614B7A" w:rsidRDefault="00A85D8A" w:rsidP="00BE3F9E">
            <w:pPr>
              <w:pStyle w:val="TAL"/>
              <w:rPr>
                <w:lang w:eastAsia="zh-CN"/>
              </w:rPr>
            </w:pPr>
            <w:r w:rsidRPr="00614B7A">
              <w:t>C001c</w:t>
            </w:r>
          </w:p>
        </w:tc>
        <w:tc>
          <w:tcPr>
            <w:tcW w:w="3115" w:type="dxa"/>
            <w:tcBorders>
              <w:top w:val="single" w:sz="4" w:space="0" w:color="auto"/>
              <w:left w:val="single" w:sz="4" w:space="0" w:color="auto"/>
              <w:bottom w:val="single" w:sz="4" w:space="0" w:color="auto"/>
              <w:right w:val="single" w:sz="4" w:space="0" w:color="auto"/>
            </w:tcBorders>
          </w:tcPr>
          <w:p w14:paraId="12BF2AED" w14:textId="77777777" w:rsidR="00A85D8A" w:rsidRPr="00614B7A" w:rsidRDefault="00A85D8A" w:rsidP="00BE3F9E">
            <w:pPr>
              <w:pStyle w:val="TAL"/>
              <w:rPr>
                <w:lang w:eastAsia="zh-CN"/>
              </w:rPr>
            </w:pPr>
            <w:r w:rsidRPr="00614B7A">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ADE8377" w14:textId="77777777" w:rsidR="00A85D8A" w:rsidRPr="00614B7A" w:rsidRDefault="00A85D8A" w:rsidP="00BE3F9E">
            <w:pPr>
              <w:pStyle w:val="TAL"/>
              <w:rPr>
                <w:lang w:eastAsia="zh-CN"/>
              </w:rPr>
            </w:pPr>
            <w:r w:rsidRPr="00614B7A">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5663D01"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E3F21DC" w14:textId="77777777" w:rsidR="00A85D8A" w:rsidRPr="00614B7A" w:rsidRDefault="00A85D8A" w:rsidP="00BE3F9E">
            <w:pPr>
              <w:pStyle w:val="TAL"/>
            </w:pPr>
          </w:p>
        </w:tc>
      </w:tr>
      <w:tr w:rsidR="00A85D8A" w:rsidRPr="00614B7A" w14:paraId="7492E8D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1AEC16A" w14:textId="77777777" w:rsidR="00A85D8A" w:rsidRPr="00614B7A" w:rsidRDefault="00A85D8A" w:rsidP="00BE3F9E">
            <w:pPr>
              <w:pStyle w:val="TAL"/>
            </w:pPr>
            <w:r w:rsidRPr="00614B7A">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583EF5BE" w14:textId="77777777" w:rsidR="00A85D8A" w:rsidRPr="00614B7A" w:rsidRDefault="00A85D8A" w:rsidP="00BE3F9E">
            <w:pPr>
              <w:pStyle w:val="TAL"/>
            </w:pPr>
            <w:r w:rsidRPr="00614B7A">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02666C25"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2E4F6D0F"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81792F9"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B6E1F9D"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ABFBCFA"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8C18EE0" w14:textId="77777777" w:rsidR="00A85D8A" w:rsidRPr="00614B7A" w:rsidRDefault="00A85D8A" w:rsidP="00BE3F9E">
            <w:pPr>
              <w:pStyle w:val="TAL"/>
            </w:pPr>
          </w:p>
        </w:tc>
      </w:tr>
      <w:tr w:rsidR="00A85D8A" w:rsidRPr="00614B7A" w14:paraId="5D40AAF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2FC36AF" w14:textId="77777777" w:rsidR="00A85D8A" w:rsidRPr="00614B7A" w:rsidRDefault="00A85D8A" w:rsidP="00BE3F9E">
            <w:pPr>
              <w:pStyle w:val="TAL"/>
            </w:pPr>
            <w:r w:rsidRPr="00614B7A">
              <w:t>6.3.3.2</w:t>
            </w:r>
          </w:p>
        </w:tc>
        <w:tc>
          <w:tcPr>
            <w:tcW w:w="4460" w:type="dxa"/>
            <w:tcBorders>
              <w:top w:val="single" w:sz="4" w:space="0" w:color="auto"/>
              <w:left w:val="single" w:sz="4" w:space="0" w:color="auto"/>
              <w:bottom w:val="single" w:sz="4" w:space="0" w:color="auto"/>
              <w:right w:val="single" w:sz="4" w:space="0" w:color="auto"/>
            </w:tcBorders>
            <w:hideMark/>
          </w:tcPr>
          <w:p w14:paraId="60CAADAA" w14:textId="77777777" w:rsidR="00A85D8A" w:rsidRPr="00614B7A" w:rsidRDefault="00A85D8A" w:rsidP="00BE3F9E">
            <w:pPr>
              <w:pStyle w:val="TAL"/>
            </w:pPr>
            <w:r w:rsidRPr="00614B7A">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5A7547A5"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604A6C91" w14:textId="77777777" w:rsidR="00A85D8A" w:rsidRPr="00614B7A" w:rsidRDefault="00A85D8A" w:rsidP="00BE3F9E">
            <w:pPr>
              <w:pStyle w:val="TAL"/>
            </w:pPr>
            <w:r w:rsidRPr="00614B7A">
              <w:t>C001</w:t>
            </w:r>
          </w:p>
        </w:tc>
        <w:tc>
          <w:tcPr>
            <w:tcW w:w="3115" w:type="dxa"/>
            <w:tcBorders>
              <w:top w:val="single" w:sz="4" w:space="0" w:color="auto"/>
              <w:left w:val="single" w:sz="4" w:space="0" w:color="auto"/>
              <w:bottom w:val="single" w:sz="4" w:space="0" w:color="auto"/>
              <w:right w:val="single" w:sz="4" w:space="0" w:color="auto"/>
            </w:tcBorders>
            <w:hideMark/>
          </w:tcPr>
          <w:p w14:paraId="2233D889" w14:textId="77777777" w:rsidR="00A85D8A" w:rsidRPr="00614B7A" w:rsidRDefault="00A85D8A" w:rsidP="00BE3F9E">
            <w:pPr>
              <w:pStyle w:val="TAL"/>
            </w:pPr>
            <w:r w:rsidRPr="00614B7A">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A06BBCA" w14:textId="77777777" w:rsidR="00A85D8A" w:rsidRPr="00614B7A" w:rsidRDefault="00A85D8A" w:rsidP="00BE3F9E">
            <w:pPr>
              <w:pStyle w:val="TAL"/>
            </w:pPr>
            <w:r w:rsidRPr="00614B7A">
              <w:t>D001</w:t>
            </w:r>
          </w:p>
        </w:tc>
        <w:tc>
          <w:tcPr>
            <w:tcW w:w="1103" w:type="dxa"/>
            <w:tcBorders>
              <w:top w:val="single" w:sz="4" w:space="0" w:color="auto"/>
              <w:left w:val="single" w:sz="4" w:space="0" w:color="auto"/>
              <w:bottom w:val="single" w:sz="4" w:space="0" w:color="auto"/>
              <w:right w:val="single" w:sz="4" w:space="0" w:color="auto"/>
            </w:tcBorders>
          </w:tcPr>
          <w:p w14:paraId="2F5EFAD1" w14:textId="77777777" w:rsidR="00A85D8A" w:rsidRPr="00614B7A" w:rsidRDefault="00A85D8A" w:rsidP="00BE3F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69C8F3DF" w14:textId="77777777" w:rsidR="00A85D8A" w:rsidRPr="00614B7A" w:rsidRDefault="00A85D8A" w:rsidP="00BE3F9E">
            <w:pPr>
              <w:pStyle w:val="TAL"/>
              <w:rPr>
                <w:lang w:eastAsia="ko-KR"/>
              </w:rPr>
            </w:pPr>
            <w:r w:rsidRPr="00614B7A">
              <w:rPr>
                <w:lang w:eastAsia="ko-KR"/>
              </w:rPr>
              <w:t>Skip TC 6.3.3.2 if UE supports NSA and TS 38.521-3 TC 6.3B.3.1 or 6.3B.3.2 or 6.3B.3.3 has been executed.</w:t>
            </w:r>
          </w:p>
        </w:tc>
      </w:tr>
      <w:tr w:rsidR="00A85D8A" w:rsidRPr="00614B7A" w14:paraId="281C362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4EAE633" w14:textId="77777777" w:rsidR="00A85D8A" w:rsidRPr="00614B7A" w:rsidRDefault="00A85D8A" w:rsidP="00BE3F9E">
            <w:pPr>
              <w:pStyle w:val="TAL"/>
            </w:pPr>
            <w:r w:rsidRPr="00614B7A">
              <w:t>6.3.3.4</w:t>
            </w:r>
          </w:p>
        </w:tc>
        <w:tc>
          <w:tcPr>
            <w:tcW w:w="4460" w:type="dxa"/>
            <w:tcBorders>
              <w:top w:val="single" w:sz="4" w:space="0" w:color="auto"/>
              <w:left w:val="single" w:sz="4" w:space="0" w:color="auto"/>
              <w:bottom w:val="single" w:sz="4" w:space="0" w:color="auto"/>
              <w:right w:val="single" w:sz="4" w:space="0" w:color="auto"/>
            </w:tcBorders>
            <w:hideMark/>
          </w:tcPr>
          <w:p w14:paraId="128DF5AB" w14:textId="77777777" w:rsidR="00A85D8A" w:rsidRPr="00614B7A" w:rsidRDefault="00A85D8A" w:rsidP="00BE3F9E">
            <w:pPr>
              <w:pStyle w:val="TAL"/>
            </w:pPr>
            <w:r w:rsidRPr="00614B7A">
              <w:t>PRACH time mask</w:t>
            </w:r>
          </w:p>
        </w:tc>
        <w:tc>
          <w:tcPr>
            <w:tcW w:w="850" w:type="dxa"/>
            <w:tcBorders>
              <w:top w:val="single" w:sz="4" w:space="0" w:color="auto"/>
              <w:left w:val="single" w:sz="4" w:space="0" w:color="auto"/>
              <w:bottom w:val="single" w:sz="4" w:space="0" w:color="auto"/>
              <w:right w:val="single" w:sz="4" w:space="0" w:color="auto"/>
            </w:tcBorders>
            <w:hideMark/>
          </w:tcPr>
          <w:p w14:paraId="6B164B01"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514853CF" w14:textId="77777777" w:rsidR="00A85D8A" w:rsidRPr="00614B7A" w:rsidRDefault="00A85D8A" w:rsidP="00BE3F9E">
            <w:pPr>
              <w:pStyle w:val="TAL"/>
            </w:pPr>
            <w:r w:rsidRPr="00614B7A">
              <w:t>C001</w:t>
            </w:r>
          </w:p>
        </w:tc>
        <w:tc>
          <w:tcPr>
            <w:tcW w:w="3115" w:type="dxa"/>
            <w:tcBorders>
              <w:top w:val="single" w:sz="4" w:space="0" w:color="auto"/>
              <w:left w:val="single" w:sz="4" w:space="0" w:color="auto"/>
              <w:bottom w:val="single" w:sz="4" w:space="0" w:color="auto"/>
              <w:right w:val="single" w:sz="4" w:space="0" w:color="auto"/>
            </w:tcBorders>
            <w:hideMark/>
          </w:tcPr>
          <w:p w14:paraId="5EC3FC25" w14:textId="77777777" w:rsidR="00A85D8A" w:rsidRPr="00614B7A" w:rsidRDefault="00A85D8A" w:rsidP="00BE3F9E">
            <w:pPr>
              <w:pStyle w:val="TAL"/>
            </w:pPr>
            <w:r w:rsidRPr="00614B7A">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FAD1061" w14:textId="77777777" w:rsidR="00A85D8A" w:rsidRPr="00614B7A" w:rsidRDefault="00A85D8A" w:rsidP="00BE3F9E">
            <w:pPr>
              <w:pStyle w:val="TAL"/>
            </w:pPr>
            <w:r w:rsidRPr="00614B7A">
              <w:t>D001</w:t>
            </w:r>
          </w:p>
        </w:tc>
        <w:tc>
          <w:tcPr>
            <w:tcW w:w="1103" w:type="dxa"/>
            <w:tcBorders>
              <w:top w:val="single" w:sz="4" w:space="0" w:color="auto"/>
              <w:left w:val="single" w:sz="4" w:space="0" w:color="auto"/>
              <w:bottom w:val="single" w:sz="4" w:space="0" w:color="auto"/>
              <w:right w:val="single" w:sz="4" w:space="0" w:color="auto"/>
            </w:tcBorders>
          </w:tcPr>
          <w:p w14:paraId="4D5A1328" w14:textId="77777777" w:rsidR="00A85D8A" w:rsidRPr="00614B7A" w:rsidRDefault="00A85D8A" w:rsidP="00BE3F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139DCF09" w14:textId="77777777" w:rsidR="00A85D8A" w:rsidRPr="00614B7A" w:rsidRDefault="00A85D8A" w:rsidP="00BE3F9E">
            <w:pPr>
              <w:pStyle w:val="TAL"/>
              <w:rPr>
                <w:lang w:eastAsia="ko-KR"/>
              </w:rPr>
            </w:pPr>
            <w:r w:rsidRPr="00614B7A">
              <w:rPr>
                <w:lang w:eastAsia="ko-KR"/>
              </w:rPr>
              <w:t>Skip TC 6.3.3.4 if UE supports NSA and TS 38.521-3 TC 6.3B.4.1 or 6.3B.4.2 or 6.3B.4.3 has been executed.</w:t>
            </w:r>
          </w:p>
        </w:tc>
      </w:tr>
      <w:tr w:rsidR="00A85D8A" w:rsidRPr="00614B7A" w14:paraId="2F51A01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D56649C" w14:textId="77777777" w:rsidR="00A85D8A" w:rsidRPr="00614B7A" w:rsidRDefault="00A85D8A" w:rsidP="00BE3F9E">
            <w:pPr>
              <w:pStyle w:val="TAL"/>
            </w:pPr>
            <w:r w:rsidRPr="00614B7A">
              <w:t>6.3.3.6</w:t>
            </w:r>
          </w:p>
        </w:tc>
        <w:tc>
          <w:tcPr>
            <w:tcW w:w="4460" w:type="dxa"/>
            <w:tcBorders>
              <w:top w:val="single" w:sz="4" w:space="0" w:color="auto"/>
              <w:left w:val="single" w:sz="4" w:space="0" w:color="auto"/>
              <w:bottom w:val="single" w:sz="4" w:space="0" w:color="auto"/>
              <w:right w:val="single" w:sz="4" w:space="0" w:color="auto"/>
            </w:tcBorders>
            <w:hideMark/>
          </w:tcPr>
          <w:p w14:paraId="565EAAD5" w14:textId="77777777" w:rsidR="00A85D8A" w:rsidRPr="00614B7A" w:rsidRDefault="00A85D8A" w:rsidP="00BE3F9E">
            <w:pPr>
              <w:pStyle w:val="TAL"/>
            </w:pPr>
            <w:r w:rsidRPr="00614B7A">
              <w:t>SRS time mask</w:t>
            </w:r>
          </w:p>
        </w:tc>
        <w:tc>
          <w:tcPr>
            <w:tcW w:w="850" w:type="dxa"/>
            <w:tcBorders>
              <w:top w:val="single" w:sz="4" w:space="0" w:color="auto"/>
              <w:left w:val="single" w:sz="4" w:space="0" w:color="auto"/>
              <w:bottom w:val="single" w:sz="4" w:space="0" w:color="auto"/>
              <w:right w:val="single" w:sz="4" w:space="0" w:color="auto"/>
            </w:tcBorders>
            <w:hideMark/>
          </w:tcPr>
          <w:p w14:paraId="08CC9861"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2BFE8367" w14:textId="77777777" w:rsidR="00A85D8A" w:rsidRPr="00614B7A" w:rsidRDefault="00A85D8A" w:rsidP="00BE3F9E">
            <w:pPr>
              <w:pStyle w:val="TAL"/>
            </w:pPr>
            <w:r w:rsidRPr="00614B7A">
              <w:t>C001</w:t>
            </w:r>
          </w:p>
        </w:tc>
        <w:tc>
          <w:tcPr>
            <w:tcW w:w="3115" w:type="dxa"/>
            <w:tcBorders>
              <w:top w:val="single" w:sz="4" w:space="0" w:color="auto"/>
              <w:left w:val="single" w:sz="4" w:space="0" w:color="auto"/>
              <w:bottom w:val="single" w:sz="4" w:space="0" w:color="auto"/>
              <w:right w:val="single" w:sz="4" w:space="0" w:color="auto"/>
            </w:tcBorders>
            <w:hideMark/>
          </w:tcPr>
          <w:p w14:paraId="5E03C8CE" w14:textId="77777777" w:rsidR="00A85D8A" w:rsidRPr="00614B7A" w:rsidRDefault="00A85D8A" w:rsidP="00BE3F9E">
            <w:pPr>
              <w:pStyle w:val="TAL"/>
            </w:pPr>
            <w:r w:rsidRPr="00614B7A">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23B5E20" w14:textId="77777777" w:rsidR="00A85D8A" w:rsidRPr="00614B7A" w:rsidRDefault="00A85D8A" w:rsidP="00BE3F9E">
            <w:pPr>
              <w:pStyle w:val="TAL"/>
            </w:pPr>
            <w:r w:rsidRPr="00614B7A">
              <w:t>D001</w:t>
            </w:r>
          </w:p>
        </w:tc>
        <w:tc>
          <w:tcPr>
            <w:tcW w:w="1103" w:type="dxa"/>
            <w:tcBorders>
              <w:top w:val="single" w:sz="4" w:space="0" w:color="auto"/>
              <w:left w:val="single" w:sz="4" w:space="0" w:color="auto"/>
              <w:bottom w:val="single" w:sz="4" w:space="0" w:color="auto"/>
              <w:right w:val="single" w:sz="4" w:space="0" w:color="auto"/>
            </w:tcBorders>
          </w:tcPr>
          <w:p w14:paraId="4A96E2EB" w14:textId="77777777" w:rsidR="00A85D8A" w:rsidRPr="00614B7A" w:rsidRDefault="00A85D8A" w:rsidP="00BE3F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198C1D6D" w14:textId="77777777" w:rsidR="00A85D8A" w:rsidRPr="00614B7A" w:rsidRDefault="00A85D8A" w:rsidP="00BE3F9E">
            <w:pPr>
              <w:pStyle w:val="TAL"/>
              <w:rPr>
                <w:lang w:eastAsia="ko-KR"/>
              </w:rPr>
            </w:pPr>
          </w:p>
        </w:tc>
      </w:tr>
      <w:tr w:rsidR="00A85D8A" w:rsidRPr="00614B7A" w14:paraId="7C99A88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9773C63" w14:textId="77777777" w:rsidR="00A85D8A" w:rsidRPr="00614B7A" w:rsidRDefault="00A85D8A" w:rsidP="00BE3F9E">
            <w:pPr>
              <w:pStyle w:val="TAL"/>
            </w:pPr>
            <w:r w:rsidRPr="00614B7A">
              <w:t>6.3.4.2</w:t>
            </w:r>
          </w:p>
        </w:tc>
        <w:tc>
          <w:tcPr>
            <w:tcW w:w="4460" w:type="dxa"/>
            <w:tcBorders>
              <w:top w:val="single" w:sz="4" w:space="0" w:color="auto"/>
              <w:left w:val="single" w:sz="4" w:space="0" w:color="auto"/>
              <w:bottom w:val="single" w:sz="4" w:space="0" w:color="auto"/>
              <w:right w:val="single" w:sz="4" w:space="0" w:color="auto"/>
            </w:tcBorders>
            <w:hideMark/>
          </w:tcPr>
          <w:p w14:paraId="1E549E59" w14:textId="77777777" w:rsidR="00A85D8A" w:rsidRPr="00614B7A" w:rsidRDefault="00A85D8A" w:rsidP="00BE3F9E">
            <w:pPr>
              <w:pStyle w:val="TAL"/>
            </w:pPr>
            <w:r w:rsidRPr="00614B7A">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2F4B83E4"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7F0F8735"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1C3041A"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1811910"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0AB3674"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354F075" w14:textId="77777777" w:rsidR="00A85D8A" w:rsidRPr="00614B7A" w:rsidRDefault="00A85D8A" w:rsidP="00BE3F9E">
            <w:pPr>
              <w:pStyle w:val="TAL"/>
            </w:pPr>
          </w:p>
        </w:tc>
      </w:tr>
      <w:tr w:rsidR="00A85D8A" w:rsidRPr="00614B7A" w14:paraId="74D7560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DE2E55D" w14:textId="77777777" w:rsidR="00A85D8A" w:rsidRPr="00614B7A" w:rsidRDefault="00A85D8A" w:rsidP="00BE3F9E">
            <w:pPr>
              <w:pStyle w:val="TAL"/>
            </w:pPr>
            <w:r w:rsidRPr="00614B7A">
              <w:t>6.3.4.3</w:t>
            </w:r>
          </w:p>
        </w:tc>
        <w:tc>
          <w:tcPr>
            <w:tcW w:w="4460" w:type="dxa"/>
            <w:tcBorders>
              <w:top w:val="single" w:sz="4" w:space="0" w:color="auto"/>
              <w:left w:val="single" w:sz="4" w:space="0" w:color="auto"/>
              <w:bottom w:val="single" w:sz="4" w:space="0" w:color="auto"/>
              <w:right w:val="single" w:sz="4" w:space="0" w:color="auto"/>
            </w:tcBorders>
            <w:hideMark/>
          </w:tcPr>
          <w:p w14:paraId="7485DBC0" w14:textId="77777777" w:rsidR="00A85D8A" w:rsidRPr="00614B7A" w:rsidRDefault="00A85D8A" w:rsidP="00BE3F9E">
            <w:pPr>
              <w:pStyle w:val="TAL"/>
            </w:pPr>
            <w:r w:rsidRPr="00614B7A">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4E4C5314"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611C09B2"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BACCCEE"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F3E8313"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376E16"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586F0FA" w14:textId="77777777" w:rsidR="00A85D8A" w:rsidRPr="00614B7A" w:rsidRDefault="00A85D8A" w:rsidP="00BE3F9E">
            <w:pPr>
              <w:pStyle w:val="TAL"/>
            </w:pPr>
          </w:p>
        </w:tc>
      </w:tr>
      <w:tr w:rsidR="00A85D8A" w:rsidRPr="00614B7A" w14:paraId="6E45B19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40C0EA8" w14:textId="77777777" w:rsidR="00A85D8A" w:rsidRPr="00614B7A" w:rsidRDefault="00A85D8A" w:rsidP="00BE3F9E">
            <w:pPr>
              <w:pStyle w:val="TAL"/>
            </w:pPr>
            <w:r w:rsidRPr="00614B7A">
              <w:t>6.3.4.4</w:t>
            </w:r>
          </w:p>
        </w:tc>
        <w:tc>
          <w:tcPr>
            <w:tcW w:w="4460" w:type="dxa"/>
            <w:tcBorders>
              <w:top w:val="single" w:sz="4" w:space="0" w:color="auto"/>
              <w:left w:val="single" w:sz="4" w:space="0" w:color="auto"/>
              <w:bottom w:val="single" w:sz="4" w:space="0" w:color="auto"/>
              <w:right w:val="single" w:sz="4" w:space="0" w:color="auto"/>
            </w:tcBorders>
            <w:hideMark/>
          </w:tcPr>
          <w:p w14:paraId="5D9AFADA" w14:textId="77777777" w:rsidR="00A85D8A" w:rsidRPr="00614B7A" w:rsidRDefault="00A85D8A" w:rsidP="00BE3F9E">
            <w:pPr>
              <w:pStyle w:val="TAL"/>
            </w:pPr>
            <w:r w:rsidRPr="00614B7A">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1D966366"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2D70109B"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F39C7E6"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B6A83C"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860CBEE"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47C43E6" w14:textId="77777777" w:rsidR="00A85D8A" w:rsidRPr="00614B7A" w:rsidRDefault="00A85D8A" w:rsidP="00BE3F9E">
            <w:pPr>
              <w:pStyle w:val="TAL"/>
            </w:pPr>
          </w:p>
        </w:tc>
      </w:tr>
      <w:tr w:rsidR="00A85D8A" w:rsidRPr="00614B7A" w14:paraId="388F0BD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2BB8C76" w14:textId="77777777" w:rsidR="00A85D8A" w:rsidRPr="00614B7A" w:rsidRDefault="00A85D8A" w:rsidP="00BE3F9E">
            <w:pPr>
              <w:pStyle w:val="TAL"/>
              <w:rPr>
                <w:lang w:eastAsia="zh-CN"/>
              </w:rPr>
            </w:pPr>
            <w:r w:rsidRPr="00614B7A">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700835CC" w14:textId="77777777" w:rsidR="00A85D8A" w:rsidRPr="00614B7A" w:rsidRDefault="00A85D8A" w:rsidP="00BE3F9E">
            <w:pPr>
              <w:pStyle w:val="TAL"/>
              <w:rPr>
                <w:lang w:eastAsia="zh-CN"/>
              </w:rPr>
            </w:pPr>
            <w:r w:rsidRPr="00614B7A">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604D664"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02A16784" w14:textId="77777777" w:rsidR="00A85D8A" w:rsidRPr="00614B7A" w:rsidRDefault="00A85D8A" w:rsidP="00BE3F9E">
            <w:pPr>
              <w:pStyle w:val="TAL"/>
              <w:rPr>
                <w:lang w:eastAsia="zh-CN"/>
              </w:rPr>
            </w:pPr>
            <w:r w:rsidRPr="00614B7A">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50CD460" w14:textId="77777777" w:rsidR="00A85D8A" w:rsidRPr="00614B7A" w:rsidRDefault="00A85D8A" w:rsidP="00BE3F9E">
            <w:pPr>
              <w:pStyle w:val="TAL"/>
              <w:rPr>
                <w:lang w:eastAsia="zh-CN"/>
              </w:rPr>
            </w:pPr>
            <w:r w:rsidRPr="00614B7A">
              <w:rPr>
                <w:lang w:eastAsia="zh-CN"/>
              </w:rPr>
              <w:t xml:space="preserve">UEs supporting 5GS FR1 and </w:t>
            </w:r>
            <w:r w:rsidRPr="00614B7A">
              <w:t xml:space="preserve">CA </w:t>
            </w:r>
            <w:r w:rsidRPr="00614B7A">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83C1ACD" w14:textId="77777777" w:rsidR="00A85D8A" w:rsidRPr="00614B7A" w:rsidRDefault="00A85D8A" w:rsidP="00BE3F9E">
            <w:pPr>
              <w:pStyle w:val="TAL"/>
              <w:rPr>
                <w:lang w:eastAsia="zh-CN"/>
              </w:rPr>
            </w:pPr>
            <w:r w:rsidRPr="00614B7A">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4DD1696"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0B8472C" w14:textId="77777777" w:rsidR="00A85D8A" w:rsidRPr="00614B7A" w:rsidRDefault="00A85D8A" w:rsidP="00BE3F9E">
            <w:pPr>
              <w:pStyle w:val="TAL"/>
            </w:pPr>
          </w:p>
        </w:tc>
      </w:tr>
      <w:tr w:rsidR="00A85D8A" w:rsidRPr="00614B7A" w14:paraId="5C98F8C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2C550E7" w14:textId="77777777" w:rsidR="00A85D8A" w:rsidRPr="00614B7A" w:rsidRDefault="00A85D8A" w:rsidP="00BE3F9E">
            <w:pPr>
              <w:pStyle w:val="TAL"/>
              <w:rPr>
                <w:lang w:eastAsia="zh-CN"/>
              </w:rPr>
            </w:pPr>
            <w:r w:rsidRPr="00614B7A">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46BD9C83" w14:textId="77777777" w:rsidR="00A85D8A" w:rsidRPr="00614B7A" w:rsidRDefault="00A85D8A" w:rsidP="00BE3F9E">
            <w:pPr>
              <w:pStyle w:val="TAL"/>
              <w:rPr>
                <w:lang w:eastAsia="zh-CN"/>
              </w:rPr>
            </w:pPr>
            <w:r w:rsidRPr="00614B7A">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732A2B53" w14:textId="77777777" w:rsidR="00A85D8A" w:rsidRPr="00614B7A" w:rsidRDefault="00A85D8A" w:rsidP="00BE3F9E">
            <w:pPr>
              <w:pStyle w:val="TAC"/>
              <w:rPr>
                <w:rFonts w:eastAsia="SimSun"/>
              </w:rPr>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33CCF1E9" w14:textId="77777777" w:rsidR="00A85D8A" w:rsidRPr="00614B7A" w:rsidRDefault="00A85D8A" w:rsidP="00BE3F9E">
            <w:pPr>
              <w:pStyle w:val="TAL"/>
              <w:rPr>
                <w:rFonts w:eastAsia="SimSun"/>
                <w:lang w:eastAsia="zh-CN"/>
              </w:rPr>
            </w:pPr>
            <w:r w:rsidRPr="00614B7A">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58693AB4" w14:textId="77777777" w:rsidR="00A85D8A" w:rsidRPr="00614B7A" w:rsidRDefault="00A85D8A" w:rsidP="00BE3F9E">
            <w:pPr>
              <w:pStyle w:val="TAL"/>
              <w:rPr>
                <w:rFonts w:eastAsia="SimSun"/>
                <w:lang w:eastAsia="zh-CN"/>
              </w:rPr>
            </w:pPr>
            <w:r w:rsidRPr="00614B7A">
              <w:rPr>
                <w:lang w:eastAsia="zh-CN"/>
              </w:rPr>
              <w:t xml:space="preserve">UEs supporting 5GS FR1 and </w:t>
            </w:r>
            <w:r w:rsidRPr="00614B7A">
              <w:t xml:space="preserve">CA </w:t>
            </w:r>
            <w:r w:rsidRPr="00614B7A">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7FDFB08" w14:textId="77777777" w:rsidR="00A85D8A" w:rsidRPr="00614B7A" w:rsidRDefault="00A85D8A" w:rsidP="00BE3F9E">
            <w:pPr>
              <w:pStyle w:val="TAL"/>
              <w:rPr>
                <w:rFonts w:eastAsia="SimSun"/>
                <w:lang w:eastAsia="zh-CN"/>
              </w:rPr>
            </w:pPr>
            <w:r w:rsidRPr="00614B7A">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5945479"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6797561" w14:textId="77777777" w:rsidR="00A85D8A" w:rsidRPr="00614B7A" w:rsidRDefault="00A85D8A" w:rsidP="00BE3F9E">
            <w:pPr>
              <w:pStyle w:val="TAL"/>
            </w:pPr>
          </w:p>
        </w:tc>
      </w:tr>
      <w:tr w:rsidR="00A85D8A" w:rsidRPr="00614B7A" w14:paraId="7CA7999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38C013E" w14:textId="77777777" w:rsidR="00A85D8A" w:rsidRPr="00614B7A" w:rsidRDefault="00A85D8A" w:rsidP="00BE3F9E">
            <w:pPr>
              <w:pStyle w:val="TAL"/>
              <w:rPr>
                <w:lang w:eastAsia="zh-CN"/>
              </w:rPr>
            </w:pPr>
            <w:r w:rsidRPr="00614B7A">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5D188E66" w14:textId="77777777" w:rsidR="00A85D8A" w:rsidRPr="00614B7A" w:rsidRDefault="00A85D8A" w:rsidP="00BE3F9E">
            <w:pPr>
              <w:pStyle w:val="TAL"/>
              <w:rPr>
                <w:lang w:eastAsia="zh-CN"/>
              </w:rPr>
            </w:pPr>
            <w:r w:rsidRPr="00614B7A">
              <w:rPr>
                <w:rFonts w:eastAsia="MS Mincho"/>
              </w:rPr>
              <w:t>Time mask for</w:t>
            </w:r>
            <w:bookmarkStart w:id="244" w:name="OLE_LINK10"/>
            <w:r w:rsidRPr="00614B7A">
              <w:rPr>
                <w:rFonts w:eastAsia="MS Mincho"/>
              </w:rPr>
              <w:t xml:space="preserve"> switching between two uplink carriers</w:t>
            </w:r>
            <w:bookmarkEnd w:id="244"/>
          </w:p>
        </w:tc>
        <w:tc>
          <w:tcPr>
            <w:tcW w:w="850" w:type="dxa"/>
            <w:tcBorders>
              <w:top w:val="single" w:sz="4" w:space="0" w:color="auto"/>
              <w:left w:val="single" w:sz="4" w:space="0" w:color="auto"/>
              <w:bottom w:val="single" w:sz="4" w:space="0" w:color="auto"/>
              <w:right w:val="single" w:sz="4" w:space="0" w:color="auto"/>
            </w:tcBorders>
            <w:hideMark/>
          </w:tcPr>
          <w:p w14:paraId="121BC808" w14:textId="77777777" w:rsidR="00A85D8A" w:rsidRPr="00614B7A" w:rsidRDefault="00A85D8A" w:rsidP="00BE3F9E">
            <w:pPr>
              <w:pStyle w:val="TAC"/>
            </w:pPr>
            <w:r w:rsidRPr="00614B7A">
              <w:t>Rel-16</w:t>
            </w:r>
          </w:p>
        </w:tc>
        <w:tc>
          <w:tcPr>
            <w:tcW w:w="1128" w:type="dxa"/>
            <w:tcBorders>
              <w:top w:val="single" w:sz="4" w:space="0" w:color="auto"/>
              <w:left w:val="single" w:sz="4" w:space="0" w:color="auto"/>
              <w:bottom w:val="single" w:sz="4" w:space="0" w:color="auto"/>
              <w:right w:val="single" w:sz="4" w:space="0" w:color="auto"/>
            </w:tcBorders>
            <w:hideMark/>
          </w:tcPr>
          <w:p w14:paraId="4ED5A0BD" w14:textId="77777777" w:rsidR="00A85D8A" w:rsidRPr="00614B7A" w:rsidRDefault="00A85D8A" w:rsidP="00BE3F9E">
            <w:pPr>
              <w:pStyle w:val="TAL"/>
              <w:rPr>
                <w:rFonts w:eastAsia="SimSun"/>
                <w:lang w:eastAsia="zh-CN"/>
              </w:rPr>
            </w:pPr>
            <w:r w:rsidRPr="00614B7A">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74845796" w14:textId="77777777" w:rsidR="00A85D8A" w:rsidRPr="00614B7A" w:rsidRDefault="00A85D8A" w:rsidP="00BE3F9E">
            <w:pPr>
              <w:pStyle w:val="TAL"/>
              <w:rPr>
                <w:lang w:eastAsia="zh-CN"/>
              </w:rPr>
            </w:pPr>
            <w:r w:rsidRPr="00614B7A">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14210909" w14:textId="77777777" w:rsidR="00A85D8A" w:rsidRPr="00614B7A" w:rsidRDefault="00A85D8A" w:rsidP="00BE3F9E">
            <w:pPr>
              <w:pStyle w:val="TAL"/>
              <w:rPr>
                <w:lang w:eastAsia="zh-CN"/>
              </w:rPr>
            </w:pPr>
            <w:r w:rsidRPr="00614B7A">
              <w:t>E019</w:t>
            </w:r>
          </w:p>
        </w:tc>
        <w:tc>
          <w:tcPr>
            <w:tcW w:w="1103" w:type="dxa"/>
            <w:tcBorders>
              <w:top w:val="single" w:sz="4" w:space="0" w:color="auto"/>
              <w:left w:val="single" w:sz="4" w:space="0" w:color="auto"/>
              <w:bottom w:val="single" w:sz="4" w:space="0" w:color="auto"/>
              <w:right w:val="single" w:sz="4" w:space="0" w:color="auto"/>
            </w:tcBorders>
          </w:tcPr>
          <w:p w14:paraId="52645557"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E2AD7D9" w14:textId="77777777" w:rsidR="00A85D8A" w:rsidRPr="00614B7A" w:rsidRDefault="00A85D8A" w:rsidP="00BE3F9E">
            <w:pPr>
              <w:pStyle w:val="TAL"/>
            </w:pPr>
            <w:r w:rsidRPr="00614B7A">
              <w:t>NOTE 1</w:t>
            </w:r>
          </w:p>
        </w:tc>
      </w:tr>
      <w:tr w:rsidR="00A85D8A" w:rsidRPr="00614B7A" w14:paraId="594E534F"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4BC1623" w14:textId="77777777" w:rsidR="00A85D8A" w:rsidRPr="00614B7A" w:rsidRDefault="00A85D8A" w:rsidP="00BE3F9E">
            <w:pPr>
              <w:pStyle w:val="TAL"/>
              <w:rPr>
                <w:lang w:eastAsia="zh-CN"/>
              </w:rPr>
            </w:pPr>
            <w:r w:rsidRPr="00614B7A">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7EAA2649" w14:textId="77777777" w:rsidR="00A85D8A" w:rsidRPr="00614B7A" w:rsidRDefault="00A85D8A" w:rsidP="00BE3F9E">
            <w:pPr>
              <w:pStyle w:val="TAL"/>
              <w:rPr>
                <w:lang w:eastAsia="zh-CN"/>
              </w:rPr>
            </w:pPr>
            <w:r w:rsidRPr="00614B7A">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608BBC19"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6BBBF567" w14:textId="77777777" w:rsidR="00A85D8A" w:rsidRPr="00614B7A" w:rsidRDefault="00A85D8A" w:rsidP="00BE3F9E">
            <w:pPr>
              <w:pStyle w:val="TAL"/>
              <w:rPr>
                <w:rFonts w:eastAsia="SimSun"/>
                <w:lang w:eastAsia="zh-CN"/>
              </w:rPr>
            </w:pPr>
            <w:r w:rsidRPr="00614B7A">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24C266F5" w14:textId="77777777" w:rsidR="00A85D8A" w:rsidRPr="00614B7A" w:rsidRDefault="00A85D8A" w:rsidP="00BE3F9E">
            <w:pPr>
              <w:pStyle w:val="TAL"/>
              <w:rPr>
                <w:lang w:eastAsia="zh-CN"/>
              </w:rPr>
            </w:pPr>
            <w:r w:rsidRPr="00614B7A">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0F48644" w14:textId="77777777" w:rsidR="00A85D8A" w:rsidRPr="00614B7A" w:rsidRDefault="00A85D8A" w:rsidP="00BE3F9E">
            <w:pPr>
              <w:pStyle w:val="TAL"/>
              <w:rPr>
                <w:lang w:eastAsia="zh-CN"/>
              </w:rPr>
            </w:pPr>
            <w:r w:rsidRPr="00614B7A">
              <w:t>E015</w:t>
            </w:r>
          </w:p>
        </w:tc>
        <w:tc>
          <w:tcPr>
            <w:tcW w:w="1103" w:type="dxa"/>
            <w:tcBorders>
              <w:top w:val="single" w:sz="4" w:space="0" w:color="auto"/>
              <w:left w:val="single" w:sz="4" w:space="0" w:color="auto"/>
              <w:bottom w:val="single" w:sz="4" w:space="0" w:color="auto"/>
              <w:right w:val="single" w:sz="4" w:space="0" w:color="auto"/>
            </w:tcBorders>
          </w:tcPr>
          <w:p w14:paraId="4FCFC08F"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01B1054" w14:textId="77777777" w:rsidR="00A85D8A" w:rsidRPr="00614B7A" w:rsidRDefault="00A85D8A" w:rsidP="00BE3F9E">
            <w:pPr>
              <w:pStyle w:val="TAL"/>
            </w:pPr>
          </w:p>
        </w:tc>
      </w:tr>
      <w:tr w:rsidR="00A85D8A" w:rsidRPr="00614B7A" w14:paraId="738D643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CDEF403" w14:textId="77777777" w:rsidR="00A85D8A" w:rsidRPr="00614B7A" w:rsidRDefault="00A85D8A" w:rsidP="00BE3F9E">
            <w:pPr>
              <w:pStyle w:val="TAL"/>
              <w:rPr>
                <w:lang w:eastAsia="zh-CN"/>
              </w:rPr>
            </w:pPr>
            <w:r w:rsidRPr="00614B7A">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0043E9AA" w14:textId="77777777" w:rsidR="00A85D8A" w:rsidRPr="00614B7A" w:rsidRDefault="00A85D8A" w:rsidP="00BE3F9E">
            <w:pPr>
              <w:pStyle w:val="TAL"/>
              <w:rPr>
                <w:lang w:eastAsia="zh-CN"/>
              </w:rPr>
            </w:pPr>
            <w:r w:rsidRPr="00614B7A">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4867D8AD"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52F04E59" w14:textId="77777777" w:rsidR="00A85D8A" w:rsidRPr="00614B7A" w:rsidRDefault="00A85D8A" w:rsidP="00BE3F9E">
            <w:pPr>
              <w:pStyle w:val="TAL"/>
              <w:rPr>
                <w:rFonts w:eastAsia="SimSun"/>
                <w:lang w:eastAsia="zh-CN"/>
              </w:rPr>
            </w:pPr>
            <w:r w:rsidRPr="00614B7A">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67FA8AF7" w14:textId="77777777" w:rsidR="00A85D8A" w:rsidRPr="00614B7A" w:rsidRDefault="00A85D8A" w:rsidP="00BE3F9E">
            <w:pPr>
              <w:pStyle w:val="TAL"/>
              <w:rPr>
                <w:lang w:eastAsia="zh-CN"/>
              </w:rPr>
            </w:pPr>
            <w:r w:rsidRPr="00614B7A">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1B20F62" w14:textId="77777777" w:rsidR="00A85D8A" w:rsidRPr="00614B7A" w:rsidRDefault="00A85D8A" w:rsidP="00BE3F9E">
            <w:pPr>
              <w:pStyle w:val="TAL"/>
              <w:rPr>
                <w:lang w:eastAsia="zh-CN"/>
              </w:rPr>
            </w:pPr>
            <w:r w:rsidRPr="00614B7A">
              <w:t>E015</w:t>
            </w:r>
          </w:p>
        </w:tc>
        <w:tc>
          <w:tcPr>
            <w:tcW w:w="1103" w:type="dxa"/>
            <w:tcBorders>
              <w:top w:val="single" w:sz="4" w:space="0" w:color="auto"/>
              <w:left w:val="single" w:sz="4" w:space="0" w:color="auto"/>
              <w:bottom w:val="single" w:sz="4" w:space="0" w:color="auto"/>
              <w:right w:val="single" w:sz="4" w:space="0" w:color="auto"/>
            </w:tcBorders>
          </w:tcPr>
          <w:p w14:paraId="7704DA6C"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03C4771" w14:textId="77777777" w:rsidR="00A85D8A" w:rsidRPr="00614B7A" w:rsidRDefault="00A85D8A" w:rsidP="00BE3F9E">
            <w:pPr>
              <w:pStyle w:val="TAL"/>
            </w:pPr>
          </w:p>
        </w:tc>
      </w:tr>
      <w:tr w:rsidR="00A85D8A" w:rsidRPr="00614B7A" w14:paraId="33EA467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24B35C1" w14:textId="77777777" w:rsidR="00A85D8A" w:rsidRPr="00614B7A" w:rsidRDefault="00A85D8A" w:rsidP="00BE3F9E">
            <w:pPr>
              <w:pStyle w:val="TAL"/>
              <w:rPr>
                <w:lang w:eastAsia="zh-CN"/>
              </w:rPr>
            </w:pPr>
            <w:r w:rsidRPr="00614B7A">
              <w:rPr>
                <w:rFonts w:eastAsia="MS Mincho"/>
              </w:rPr>
              <w:lastRenderedPageBreak/>
              <w:t>6.3A.4.3</w:t>
            </w:r>
          </w:p>
        </w:tc>
        <w:tc>
          <w:tcPr>
            <w:tcW w:w="4460" w:type="dxa"/>
            <w:tcBorders>
              <w:top w:val="single" w:sz="4" w:space="0" w:color="auto"/>
              <w:left w:val="single" w:sz="4" w:space="0" w:color="auto"/>
              <w:bottom w:val="single" w:sz="4" w:space="0" w:color="auto"/>
              <w:right w:val="single" w:sz="4" w:space="0" w:color="auto"/>
            </w:tcBorders>
            <w:hideMark/>
          </w:tcPr>
          <w:p w14:paraId="6A59EC93" w14:textId="77777777" w:rsidR="00A85D8A" w:rsidRPr="00614B7A" w:rsidRDefault="00A85D8A" w:rsidP="00BE3F9E">
            <w:pPr>
              <w:pStyle w:val="TAL"/>
              <w:rPr>
                <w:lang w:eastAsia="zh-CN"/>
              </w:rPr>
            </w:pPr>
            <w:r w:rsidRPr="00614B7A">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6D5BDD7"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20E08CF1" w14:textId="77777777" w:rsidR="00A85D8A" w:rsidRPr="00614B7A" w:rsidRDefault="00A85D8A" w:rsidP="00BE3F9E">
            <w:pPr>
              <w:pStyle w:val="TAL"/>
              <w:rPr>
                <w:rFonts w:eastAsia="SimSun"/>
                <w:lang w:eastAsia="zh-CN"/>
              </w:rPr>
            </w:pPr>
            <w:r w:rsidRPr="00614B7A">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618BB6FE" w14:textId="77777777" w:rsidR="00A85D8A" w:rsidRPr="00614B7A" w:rsidRDefault="00A85D8A" w:rsidP="00BE3F9E">
            <w:pPr>
              <w:pStyle w:val="TAL"/>
              <w:rPr>
                <w:lang w:eastAsia="zh-CN"/>
              </w:rPr>
            </w:pPr>
            <w:r w:rsidRPr="00614B7A">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47F80604" w14:textId="77777777" w:rsidR="00A85D8A" w:rsidRPr="00614B7A" w:rsidRDefault="00A85D8A" w:rsidP="00BE3F9E">
            <w:pPr>
              <w:pStyle w:val="TAL"/>
              <w:rPr>
                <w:lang w:eastAsia="zh-CN"/>
              </w:rPr>
            </w:pPr>
            <w:r w:rsidRPr="00614B7A">
              <w:t>E015</w:t>
            </w:r>
          </w:p>
        </w:tc>
        <w:tc>
          <w:tcPr>
            <w:tcW w:w="1103" w:type="dxa"/>
            <w:tcBorders>
              <w:top w:val="single" w:sz="4" w:space="0" w:color="auto"/>
              <w:left w:val="single" w:sz="4" w:space="0" w:color="auto"/>
              <w:bottom w:val="single" w:sz="4" w:space="0" w:color="auto"/>
              <w:right w:val="single" w:sz="4" w:space="0" w:color="auto"/>
            </w:tcBorders>
          </w:tcPr>
          <w:p w14:paraId="110B95D5"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47FBFB5" w14:textId="77777777" w:rsidR="00A85D8A" w:rsidRPr="00614B7A" w:rsidRDefault="00A85D8A" w:rsidP="00BE3F9E">
            <w:pPr>
              <w:pStyle w:val="TAL"/>
            </w:pPr>
          </w:p>
        </w:tc>
      </w:tr>
      <w:tr w:rsidR="00A85D8A" w:rsidRPr="00614B7A" w14:paraId="20C72AA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D9F0B0B" w14:textId="77777777" w:rsidR="00A85D8A" w:rsidRPr="00614B7A" w:rsidRDefault="00A85D8A" w:rsidP="00BE3F9E">
            <w:pPr>
              <w:pStyle w:val="TAL"/>
              <w:rPr>
                <w:rFonts w:eastAsia="Malgun Gothic"/>
              </w:rPr>
            </w:pPr>
            <w:r w:rsidRPr="00614B7A">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1977727A" w14:textId="77777777" w:rsidR="00A85D8A" w:rsidRPr="00614B7A" w:rsidRDefault="00A85D8A" w:rsidP="00BE3F9E">
            <w:pPr>
              <w:pStyle w:val="TAL"/>
              <w:rPr>
                <w:rFonts w:eastAsia="Malgun Gothic"/>
              </w:rPr>
            </w:pPr>
            <w:r w:rsidRPr="00614B7A">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166F5EC1"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4992E0F0" w14:textId="77777777" w:rsidR="00A85D8A" w:rsidRPr="00614B7A" w:rsidRDefault="00A85D8A" w:rsidP="00BE3F9E">
            <w:pPr>
              <w:pStyle w:val="TAL"/>
              <w:rPr>
                <w:lang w:eastAsia="zh-CN"/>
              </w:rPr>
            </w:pPr>
            <w:r w:rsidRPr="00614B7A">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2CC3453" w14:textId="77777777" w:rsidR="00A85D8A" w:rsidRPr="00614B7A" w:rsidRDefault="00A85D8A" w:rsidP="00BE3F9E">
            <w:pPr>
              <w:pStyle w:val="TAL"/>
              <w:rPr>
                <w:lang w:eastAsia="zh-CN"/>
              </w:rPr>
            </w:pPr>
            <w:r w:rsidRPr="00614B7A">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F002587" w14:textId="77777777" w:rsidR="00A85D8A" w:rsidRPr="00614B7A" w:rsidRDefault="00A85D8A" w:rsidP="00BE3F9E">
            <w:pPr>
              <w:pStyle w:val="TAL"/>
              <w:rPr>
                <w:lang w:eastAsia="zh-CN"/>
              </w:rPr>
            </w:pPr>
            <w:r w:rsidRPr="00614B7A">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3AC6990"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85A71A8" w14:textId="77777777" w:rsidR="00A85D8A" w:rsidRPr="00614B7A" w:rsidRDefault="00A85D8A" w:rsidP="00BE3F9E">
            <w:pPr>
              <w:pStyle w:val="TAL"/>
            </w:pPr>
          </w:p>
        </w:tc>
      </w:tr>
      <w:tr w:rsidR="00A85D8A" w:rsidRPr="00614B7A" w14:paraId="6469B96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3BBFC5F" w14:textId="77777777" w:rsidR="00A85D8A" w:rsidRPr="00614B7A" w:rsidRDefault="00A85D8A" w:rsidP="00BE3F9E">
            <w:pPr>
              <w:pStyle w:val="TAL"/>
              <w:rPr>
                <w:rFonts w:eastAsia="Malgun Gothic"/>
              </w:rPr>
            </w:pPr>
            <w:r w:rsidRPr="00614B7A">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2DCD88BA" w14:textId="77777777" w:rsidR="00A85D8A" w:rsidRPr="00614B7A" w:rsidRDefault="00A85D8A" w:rsidP="00BE3F9E">
            <w:pPr>
              <w:pStyle w:val="TAL"/>
              <w:rPr>
                <w:rFonts w:eastAsia="Malgun Gothic"/>
              </w:rPr>
            </w:pPr>
            <w:r w:rsidRPr="00614B7A">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41031499"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2E3A00EF" w14:textId="77777777" w:rsidR="00A85D8A" w:rsidRPr="00614B7A" w:rsidRDefault="00A85D8A" w:rsidP="00BE3F9E">
            <w:pPr>
              <w:pStyle w:val="TAL"/>
              <w:rPr>
                <w:lang w:eastAsia="zh-CN"/>
              </w:rPr>
            </w:pPr>
            <w:r w:rsidRPr="00614B7A">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2429204" w14:textId="77777777" w:rsidR="00A85D8A" w:rsidRPr="00614B7A" w:rsidRDefault="00A85D8A" w:rsidP="00BE3F9E">
            <w:pPr>
              <w:pStyle w:val="TAL"/>
              <w:rPr>
                <w:lang w:eastAsia="zh-CN"/>
              </w:rPr>
            </w:pPr>
            <w:r w:rsidRPr="00614B7A">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EE857FA" w14:textId="77777777" w:rsidR="00A85D8A" w:rsidRPr="00614B7A" w:rsidRDefault="00A85D8A" w:rsidP="00BE3F9E">
            <w:pPr>
              <w:pStyle w:val="TAL"/>
              <w:rPr>
                <w:lang w:eastAsia="zh-CN"/>
              </w:rPr>
            </w:pPr>
            <w:r w:rsidRPr="00614B7A">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283F853"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BDA6536" w14:textId="77777777" w:rsidR="00A85D8A" w:rsidRPr="00614B7A" w:rsidRDefault="00A85D8A" w:rsidP="00BE3F9E">
            <w:pPr>
              <w:pStyle w:val="TAL"/>
            </w:pPr>
          </w:p>
        </w:tc>
      </w:tr>
      <w:tr w:rsidR="00A85D8A" w:rsidRPr="00614B7A" w14:paraId="3B760F1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6F9CC9A" w14:textId="77777777" w:rsidR="00A85D8A" w:rsidRPr="00614B7A" w:rsidRDefault="00A85D8A" w:rsidP="00BE3F9E">
            <w:pPr>
              <w:pStyle w:val="TAL"/>
              <w:rPr>
                <w:rFonts w:eastAsia="Malgun Gothic"/>
              </w:rPr>
            </w:pPr>
            <w:r w:rsidRPr="00614B7A">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782B0E47" w14:textId="77777777" w:rsidR="00A85D8A" w:rsidRPr="00614B7A" w:rsidRDefault="00A85D8A" w:rsidP="00BE3F9E">
            <w:pPr>
              <w:pStyle w:val="TAL"/>
              <w:rPr>
                <w:rFonts w:eastAsia="Malgun Gothic"/>
              </w:rPr>
            </w:pPr>
            <w:r w:rsidRPr="00614B7A">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6CFADEF"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08507249" w14:textId="77777777" w:rsidR="00A85D8A" w:rsidRPr="00614B7A" w:rsidRDefault="00A85D8A" w:rsidP="00BE3F9E">
            <w:pPr>
              <w:pStyle w:val="TAL"/>
              <w:rPr>
                <w:lang w:eastAsia="zh-CN"/>
              </w:rPr>
            </w:pPr>
            <w:r w:rsidRPr="00614B7A">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13D0070" w14:textId="77777777" w:rsidR="00A85D8A" w:rsidRPr="00614B7A" w:rsidRDefault="00A85D8A" w:rsidP="00BE3F9E">
            <w:pPr>
              <w:pStyle w:val="TAL"/>
              <w:rPr>
                <w:lang w:eastAsia="zh-CN"/>
              </w:rPr>
            </w:pPr>
            <w:r w:rsidRPr="00614B7A">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C4678B7" w14:textId="77777777" w:rsidR="00A85D8A" w:rsidRPr="00614B7A" w:rsidRDefault="00A85D8A" w:rsidP="00BE3F9E">
            <w:pPr>
              <w:pStyle w:val="TAL"/>
              <w:rPr>
                <w:lang w:eastAsia="zh-CN"/>
              </w:rPr>
            </w:pPr>
            <w:r w:rsidRPr="00614B7A">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691EEE0"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78604E2" w14:textId="77777777" w:rsidR="00A85D8A" w:rsidRPr="00614B7A" w:rsidRDefault="00A85D8A" w:rsidP="00BE3F9E">
            <w:pPr>
              <w:pStyle w:val="TAL"/>
            </w:pPr>
          </w:p>
        </w:tc>
      </w:tr>
      <w:tr w:rsidR="00A85D8A" w:rsidRPr="00614B7A" w14:paraId="74755E5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B2DE004" w14:textId="77777777" w:rsidR="00A85D8A" w:rsidRPr="00614B7A" w:rsidRDefault="00A85D8A" w:rsidP="00BE3F9E">
            <w:pPr>
              <w:pStyle w:val="TAL"/>
              <w:rPr>
                <w:rFonts w:eastAsia="Malgun Gothic"/>
              </w:rPr>
            </w:pPr>
            <w:r w:rsidRPr="00614B7A">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69F7BA30" w14:textId="77777777" w:rsidR="00A85D8A" w:rsidRPr="00614B7A" w:rsidRDefault="00A85D8A" w:rsidP="00BE3F9E">
            <w:pPr>
              <w:pStyle w:val="TAL"/>
              <w:rPr>
                <w:rFonts w:eastAsia="Malgun Gothic"/>
              </w:rPr>
            </w:pPr>
            <w:r w:rsidRPr="00614B7A">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5FAEC13E"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4E384063" w14:textId="77777777" w:rsidR="00A85D8A" w:rsidRPr="00614B7A" w:rsidRDefault="00A85D8A" w:rsidP="00BE3F9E">
            <w:pPr>
              <w:pStyle w:val="TAL"/>
              <w:rPr>
                <w:lang w:eastAsia="zh-CN"/>
              </w:rPr>
            </w:pPr>
            <w:r w:rsidRPr="00614B7A">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F0B0023" w14:textId="77777777" w:rsidR="00A85D8A" w:rsidRPr="00614B7A" w:rsidRDefault="00A85D8A" w:rsidP="00BE3F9E">
            <w:pPr>
              <w:pStyle w:val="TAL"/>
              <w:rPr>
                <w:lang w:eastAsia="zh-CN"/>
              </w:rPr>
            </w:pPr>
            <w:r w:rsidRPr="00614B7A">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4112751" w14:textId="77777777" w:rsidR="00A85D8A" w:rsidRPr="00614B7A" w:rsidRDefault="00A85D8A" w:rsidP="00BE3F9E">
            <w:pPr>
              <w:pStyle w:val="TAL"/>
              <w:rPr>
                <w:lang w:eastAsia="zh-CN"/>
              </w:rPr>
            </w:pPr>
            <w:r w:rsidRPr="00614B7A">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11E17C7"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A8326D3" w14:textId="77777777" w:rsidR="00A85D8A" w:rsidRPr="00614B7A" w:rsidRDefault="00A85D8A" w:rsidP="00BE3F9E">
            <w:pPr>
              <w:pStyle w:val="TAL"/>
            </w:pPr>
          </w:p>
        </w:tc>
      </w:tr>
      <w:tr w:rsidR="00A85D8A" w:rsidRPr="00614B7A" w14:paraId="2C2E8F6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5B03852" w14:textId="77777777" w:rsidR="00A85D8A" w:rsidRPr="00614B7A" w:rsidRDefault="00A85D8A" w:rsidP="00BE3F9E">
            <w:pPr>
              <w:pStyle w:val="TAL"/>
              <w:rPr>
                <w:rFonts w:eastAsia="Malgun Gothic"/>
              </w:rPr>
            </w:pPr>
            <w:r w:rsidRPr="00614B7A">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646D7508" w14:textId="77777777" w:rsidR="00A85D8A" w:rsidRPr="00614B7A" w:rsidRDefault="00A85D8A" w:rsidP="00BE3F9E">
            <w:pPr>
              <w:pStyle w:val="TAL"/>
              <w:rPr>
                <w:rFonts w:eastAsia="Malgun Gothic"/>
              </w:rPr>
            </w:pPr>
            <w:r w:rsidRPr="00614B7A">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562FAC8A"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7DFB14E7" w14:textId="77777777" w:rsidR="00A85D8A" w:rsidRPr="00614B7A" w:rsidRDefault="00A85D8A" w:rsidP="00BE3F9E">
            <w:pPr>
              <w:pStyle w:val="TAL"/>
              <w:rPr>
                <w:lang w:eastAsia="zh-CN"/>
              </w:rPr>
            </w:pPr>
            <w:r w:rsidRPr="00614B7A">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45DDBE7" w14:textId="77777777" w:rsidR="00A85D8A" w:rsidRPr="00614B7A" w:rsidRDefault="00A85D8A" w:rsidP="00BE3F9E">
            <w:pPr>
              <w:pStyle w:val="TAL"/>
              <w:rPr>
                <w:lang w:eastAsia="zh-CN"/>
              </w:rPr>
            </w:pPr>
            <w:r w:rsidRPr="00614B7A">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FC9FBAB" w14:textId="77777777" w:rsidR="00A85D8A" w:rsidRPr="00614B7A" w:rsidRDefault="00A85D8A" w:rsidP="00BE3F9E">
            <w:pPr>
              <w:pStyle w:val="TAL"/>
              <w:rPr>
                <w:lang w:eastAsia="zh-CN"/>
              </w:rPr>
            </w:pPr>
            <w:r w:rsidRPr="00614B7A">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2C8A54A"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679DD61" w14:textId="77777777" w:rsidR="00A85D8A" w:rsidRPr="00614B7A" w:rsidRDefault="00A85D8A" w:rsidP="00BE3F9E">
            <w:pPr>
              <w:pStyle w:val="TAL"/>
            </w:pPr>
          </w:p>
        </w:tc>
      </w:tr>
      <w:tr w:rsidR="00A85D8A" w:rsidRPr="00614B7A" w14:paraId="3C65A09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13F5E79" w14:textId="77777777" w:rsidR="00A85D8A" w:rsidRPr="00614B7A" w:rsidRDefault="00A85D8A" w:rsidP="00BE3F9E">
            <w:pPr>
              <w:pStyle w:val="TAL"/>
            </w:pPr>
            <w:r w:rsidRPr="00614B7A">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47180074" w14:textId="77777777" w:rsidR="00A85D8A" w:rsidRPr="00614B7A" w:rsidRDefault="00A85D8A" w:rsidP="00BE3F9E">
            <w:pPr>
              <w:pStyle w:val="TAL"/>
            </w:pPr>
            <w:r w:rsidRPr="00614B7A">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7ED63A54"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7B88A0B3" w14:textId="77777777" w:rsidR="00A85D8A" w:rsidRPr="00614B7A" w:rsidRDefault="00A85D8A" w:rsidP="00BE3F9E">
            <w:pPr>
              <w:pStyle w:val="TAL"/>
              <w:rPr>
                <w:lang w:eastAsia="zh-CN"/>
              </w:rPr>
            </w:pPr>
            <w:r w:rsidRPr="00614B7A">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389DA5B" w14:textId="77777777" w:rsidR="00A85D8A" w:rsidRPr="00614B7A" w:rsidRDefault="00A85D8A" w:rsidP="00BE3F9E">
            <w:pPr>
              <w:pStyle w:val="TAL"/>
              <w:rPr>
                <w:lang w:eastAsia="zh-CN"/>
              </w:rPr>
            </w:pPr>
            <w:r w:rsidRPr="00614B7A">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A8A9B1F"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26DA15E"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2D47A53" w14:textId="77777777" w:rsidR="00A85D8A" w:rsidRPr="00614B7A" w:rsidRDefault="00A85D8A" w:rsidP="00BE3F9E">
            <w:pPr>
              <w:pStyle w:val="TAL"/>
            </w:pPr>
          </w:p>
        </w:tc>
      </w:tr>
      <w:tr w:rsidR="00A85D8A" w:rsidRPr="00614B7A" w14:paraId="4C2408B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1CD890F" w14:textId="77777777" w:rsidR="00A85D8A" w:rsidRPr="00614B7A" w:rsidRDefault="00A85D8A" w:rsidP="00BE3F9E">
            <w:pPr>
              <w:pStyle w:val="TAL"/>
            </w:pPr>
            <w:r w:rsidRPr="00614B7A">
              <w:t>6.3D.3</w:t>
            </w:r>
          </w:p>
        </w:tc>
        <w:tc>
          <w:tcPr>
            <w:tcW w:w="4460" w:type="dxa"/>
            <w:tcBorders>
              <w:top w:val="single" w:sz="4" w:space="0" w:color="auto"/>
              <w:left w:val="single" w:sz="4" w:space="0" w:color="auto"/>
              <w:bottom w:val="single" w:sz="4" w:space="0" w:color="auto"/>
              <w:right w:val="single" w:sz="4" w:space="0" w:color="auto"/>
            </w:tcBorders>
            <w:hideMark/>
          </w:tcPr>
          <w:p w14:paraId="650FC8A2" w14:textId="77777777" w:rsidR="00A85D8A" w:rsidRPr="00614B7A" w:rsidRDefault="00A85D8A" w:rsidP="00BE3F9E">
            <w:pPr>
              <w:pStyle w:val="TAL"/>
            </w:pPr>
            <w:r w:rsidRPr="00614B7A">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2990D3EE"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341F2C93" w14:textId="77777777" w:rsidR="00A85D8A" w:rsidRPr="00614B7A" w:rsidRDefault="00A85D8A" w:rsidP="00BE3F9E">
            <w:pPr>
              <w:pStyle w:val="TAL"/>
              <w:rPr>
                <w:lang w:eastAsia="zh-CN"/>
              </w:rPr>
            </w:pPr>
            <w:r w:rsidRPr="00614B7A">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AFDD873" w14:textId="77777777" w:rsidR="00A85D8A" w:rsidRPr="00614B7A" w:rsidRDefault="00A85D8A" w:rsidP="00BE3F9E">
            <w:pPr>
              <w:pStyle w:val="TAL"/>
              <w:rPr>
                <w:lang w:eastAsia="zh-CN"/>
              </w:rPr>
            </w:pPr>
            <w:r w:rsidRPr="00614B7A">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7656D78"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258F8D"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100F0D5" w14:textId="77777777" w:rsidR="00A85D8A" w:rsidRPr="00614B7A" w:rsidRDefault="00A85D8A" w:rsidP="00BE3F9E">
            <w:pPr>
              <w:pStyle w:val="TAL"/>
            </w:pPr>
          </w:p>
        </w:tc>
      </w:tr>
      <w:tr w:rsidR="00A85D8A" w:rsidRPr="00614B7A" w14:paraId="62B7DEE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D6E9578" w14:textId="77777777" w:rsidR="00A85D8A" w:rsidRPr="00614B7A" w:rsidRDefault="00A85D8A" w:rsidP="00BE3F9E">
            <w:pPr>
              <w:pStyle w:val="TAL"/>
            </w:pPr>
            <w:r w:rsidRPr="00614B7A">
              <w:t>6.3D.4.1</w:t>
            </w:r>
          </w:p>
        </w:tc>
        <w:tc>
          <w:tcPr>
            <w:tcW w:w="4460" w:type="dxa"/>
            <w:tcBorders>
              <w:top w:val="single" w:sz="4" w:space="0" w:color="auto"/>
              <w:left w:val="single" w:sz="4" w:space="0" w:color="auto"/>
              <w:bottom w:val="single" w:sz="4" w:space="0" w:color="auto"/>
              <w:right w:val="single" w:sz="4" w:space="0" w:color="auto"/>
            </w:tcBorders>
            <w:hideMark/>
          </w:tcPr>
          <w:p w14:paraId="3668D949" w14:textId="77777777" w:rsidR="00A85D8A" w:rsidRPr="00614B7A" w:rsidRDefault="00A85D8A" w:rsidP="00BE3F9E">
            <w:pPr>
              <w:pStyle w:val="TAL"/>
            </w:pPr>
            <w:r w:rsidRPr="00614B7A">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6F64A44D"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03001590" w14:textId="77777777" w:rsidR="00A85D8A" w:rsidRPr="00614B7A" w:rsidRDefault="00A85D8A" w:rsidP="00BE3F9E">
            <w:pPr>
              <w:pStyle w:val="TAL"/>
              <w:rPr>
                <w:lang w:eastAsia="zh-CN"/>
              </w:rPr>
            </w:pPr>
            <w:r w:rsidRPr="00614B7A">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547E4E5" w14:textId="77777777" w:rsidR="00A85D8A" w:rsidRPr="00614B7A" w:rsidRDefault="00A85D8A" w:rsidP="00BE3F9E">
            <w:pPr>
              <w:pStyle w:val="TAL"/>
              <w:rPr>
                <w:lang w:eastAsia="zh-CN"/>
              </w:rPr>
            </w:pPr>
            <w:r w:rsidRPr="00614B7A">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224E5C9"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C900A29"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CE2C54D" w14:textId="77777777" w:rsidR="00A85D8A" w:rsidRPr="00614B7A" w:rsidRDefault="00A85D8A" w:rsidP="00BE3F9E">
            <w:pPr>
              <w:pStyle w:val="TAL"/>
            </w:pPr>
          </w:p>
        </w:tc>
      </w:tr>
      <w:tr w:rsidR="00A85D8A" w:rsidRPr="00614B7A" w14:paraId="13CD8D5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2F046FF" w14:textId="77777777" w:rsidR="00A85D8A" w:rsidRPr="00614B7A" w:rsidRDefault="00A85D8A" w:rsidP="00BE3F9E">
            <w:pPr>
              <w:pStyle w:val="TAL"/>
            </w:pPr>
            <w:r w:rsidRPr="00614B7A">
              <w:t>6.3D.4.2</w:t>
            </w:r>
          </w:p>
        </w:tc>
        <w:tc>
          <w:tcPr>
            <w:tcW w:w="4460" w:type="dxa"/>
            <w:tcBorders>
              <w:top w:val="single" w:sz="4" w:space="0" w:color="auto"/>
              <w:left w:val="single" w:sz="4" w:space="0" w:color="auto"/>
              <w:bottom w:val="single" w:sz="4" w:space="0" w:color="auto"/>
              <w:right w:val="single" w:sz="4" w:space="0" w:color="auto"/>
            </w:tcBorders>
            <w:hideMark/>
          </w:tcPr>
          <w:p w14:paraId="16E08C1E" w14:textId="77777777" w:rsidR="00A85D8A" w:rsidRPr="00614B7A" w:rsidRDefault="00A85D8A" w:rsidP="00BE3F9E">
            <w:pPr>
              <w:pStyle w:val="TAL"/>
            </w:pPr>
            <w:r w:rsidRPr="00614B7A">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3F6C0875"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2E8D34C4" w14:textId="77777777" w:rsidR="00A85D8A" w:rsidRPr="00614B7A" w:rsidRDefault="00A85D8A" w:rsidP="00BE3F9E">
            <w:pPr>
              <w:pStyle w:val="TAL"/>
              <w:rPr>
                <w:lang w:eastAsia="zh-CN"/>
              </w:rPr>
            </w:pPr>
            <w:r w:rsidRPr="00614B7A">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A2E08E2" w14:textId="77777777" w:rsidR="00A85D8A" w:rsidRPr="00614B7A" w:rsidRDefault="00A85D8A" w:rsidP="00BE3F9E">
            <w:pPr>
              <w:pStyle w:val="TAL"/>
              <w:rPr>
                <w:lang w:eastAsia="zh-CN"/>
              </w:rPr>
            </w:pPr>
            <w:r w:rsidRPr="00614B7A">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317C375"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1B234FF"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CA7FE24" w14:textId="77777777" w:rsidR="00A85D8A" w:rsidRPr="00614B7A" w:rsidRDefault="00A85D8A" w:rsidP="00BE3F9E">
            <w:pPr>
              <w:pStyle w:val="TAL"/>
            </w:pPr>
          </w:p>
        </w:tc>
      </w:tr>
      <w:tr w:rsidR="00A85D8A" w:rsidRPr="00614B7A" w14:paraId="507ED91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FB2EE8F" w14:textId="77777777" w:rsidR="00A85D8A" w:rsidRPr="00614B7A" w:rsidRDefault="00A85D8A" w:rsidP="00BE3F9E">
            <w:pPr>
              <w:pStyle w:val="TAL"/>
            </w:pPr>
            <w:r w:rsidRPr="00614B7A">
              <w:t>6.3D.4.3</w:t>
            </w:r>
          </w:p>
        </w:tc>
        <w:tc>
          <w:tcPr>
            <w:tcW w:w="4460" w:type="dxa"/>
            <w:tcBorders>
              <w:top w:val="single" w:sz="4" w:space="0" w:color="auto"/>
              <w:left w:val="single" w:sz="4" w:space="0" w:color="auto"/>
              <w:bottom w:val="single" w:sz="4" w:space="0" w:color="auto"/>
              <w:right w:val="single" w:sz="4" w:space="0" w:color="auto"/>
            </w:tcBorders>
            <w:hideMark/>
          </w:tcPr>
          <w:p w14:paraId="1E76BC24" w14:textId="77777777" w:rsidR="00A85D8A" w:rsidRPr="00614B7A" w:rsidRDefault="00A85D8A" w:rsidP="00BE3F9E">
            <w:pPr>
              <w:pStyle w:val="TAL"/>
            </w:pPr>
            <w:r w:rsidRPr="00614B7A">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4C1C82E6"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7CD698E1" w14:textId="77777777" w:rsidR="00A85D8A" w:rsidRPr="00614B7A" w:rsidRDefault="00A85D8A" w:rsidP="00BE3F9E">
            <w:pPr>
              <w:pStyle w:val="TAL"/>
              <w:rPr>
                <w:lang w:eastAsia="zh-CN"/>
              </w:rPr>
            </w:pPr>
            <w:r w:rsidRPr="00614B7A">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FB3DC15" w14:textId="77777777" w:rsidR="00A85D8A" w:rsidRPr="00614B7A" w:rsidRDefault="00A85D8A" w:rsidP="00BE3F9E">
            <w:pPr>
              <w:pStyle w:val="TAL"/>
              <w:rPr>
                <w:lang w:eastAsia="zh-CN"/>
              </w:rPr>
            </w:pPr>
            <w:r w:rsidRPr="00614B7A">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20F04A5"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53200D0"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A56015A" w14:textId="77777777" w:rsidR="00A85D8A" w:rsidRPr="00614B7A" w:rsidRDefault="00A85D8A" w:rsidP="00BE3F9E">
            <w:pPr>
              <w:pStyle w:val="TAL"/>
            </w:pPr>
          </w:p>
        </w:tc>
      </w:tr>
      <w:tr w:rsidR="00A85D8A" w:rsidRPr="00614B7A" w14:paraId="1EEC548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D5A7FA7" w14:textId="77777777" w:rsidR="00A85D8A" w:rsidRPr="00614B7A" w:rsidRDefault="00A85D8A" w:rsidP="00BE3F9E">
            <w:pPr>
              <w:pStyle w:val="TAL"/>
            </w:pPr>
            <w:r w:rsidRPr="00614B7A">
              <w:t>6.3E.1.1</w:t>
            </w:r>
          </w:p>
        </w:tc>
        <w:tc>
          <w:tcPr>
            <w:tcW w:w="4460" w:type="dxa"/>
            <w:tcBorders>
              <w:top w:val="single" w:sz="4" w:space="0" w:color="auto"/>
              <w:left w:val="single" w:sz="4" w:space="0" w:color="auto"/>
              <w:bottom w:val="single" w:sz="4" w:space="0" w:color="auto"/>
              <w:right w:val="single" w:sz="4" w:space="0" w:color="auto"/>
            </w:tcBorders>
            <w:hideMark/>
          </w:tcPr>
          <w:p w14:paraId="03DFE3AB" w14:textId="77777777" w:rsidR="00A85D8A" w:rsidRPr="00614B7A" w:rsidRDefault="00A85D8A" w:rsidP="00BE3F9E">
            <w:pPr>
              <w:pStyle w:val="TAL"/>
            </w:pPr>
            <w:r w:rsidRPr="00614B7A">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F2DBADD" w14:textId="77777777" w:rsidR="00A85D8A" w:rsidRPr="00614B7A" w:rsidRDefault="00A85D8A" w:rsidP="00BE3F9E">
            <w:pPr>
              <w:pStyle w:val="TAC"/>
            </w:pPr>
            <w:r w:rsidRPr="00614B7A">
              <w:t>Rel-16</w:t>
            </w:r>
          </w:p>
        </w:tc>
        <w:tc>
          <w:tcPr>
            <w:tcW w:w="1128" w:type="dxa"/>
            <w:tcBorders>
              <w:top w:val="single" w:sz="4" w:space="0" w:color="auto"/>
              <w:left w:val="single" w:sz="4" w:space="0" w:color="auto"/>
              <w:bottom w:val="single" w:sz="4" w:space="0" w:color="auto"/>
              <w:right w:val="single" w:sz="4" w:space="0" w:color="auto"/>
            </w:tcBorders>
            <w:hideMark/>
          </w:tcPr>
          <w:p w14:paraId="58667C69" w14:textId="77777777" w:rsidR="00A85D8A" w:rsidRPr="00614B7A" w:rsidRDefault="00A85D8A" w:rsidP="00BE3F9E">
            <w:pPr>
              <w:pStyle w:val="TAL"/>
              <w:rPr>
                <w:lang w:eastAsia="zh-CN"/>
              </w:rPr>
            </w:pPr>
            <w:r w:rsidRPr="00614B7A">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6EBFB6F6" w14:textId="77777777" w:rsidR="00A85D8A" w:rsidRPr="00614B7A" w:rsidRDefault="00A85D8A" w:rsidP="00BE3F9E">
            <w:pPr>
              <w:pStyle w:val="TAL"/>
              <w:rPr>
                <w:lang w:eastAsia="zh-CN"/>
              </w:rPr>
            </w:pPr>
            <w:r w:rsidRPr="00614B7A">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4BDAEE02" w14:textId="77777777" w:rsidR="00A85D8A" w:rsidRPr="00614B7A" w:rsidRDefault="00A85D8A" w:rsidP="00BE3F9E">
            <w:pPr>
              <w:pStyle w:val="TAL"/>
              <w:rPr>
                <w:lang w:eastAsia="zh-CN"/>
              </w:rPr>
            </w:pPr>
            <w:r w:rsidRPr="00614B7A">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8E99945"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4A9BE0A" w14:textId="77777777" w:rsidR="00A85D8A" w:rsidRPr="00614B7A" w:rsidRDefault="00A85D8A" w:rsidP="00BE3F9E">
            <w:pPr>
              <w:pStyle w:val="TAL"/>
            </w:pPr>
          </w:p>
        </w:tc>
      </w:tr>
      <w:tr w:rsidR="00A85D8A" w:rsidRPr="00614B7A" w14:paraId="4DE5ED8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B73C982" w14:textId="77777777" w:rsidR="00A85D8A" w:rsidRPr="00614B7A" w:rsidRDefault="00A85D8A" w:rsidP="00BE3F9E">
            <w:pPr>
              <w:pStyle w:val="TAL"/>
            </w:pPr>
            <w:r w:rsidRPr="00614B7A">
              <w:t>6.3E.1.1D</w:t>
            </w:r>
          </w:p>
        </w:tc>
        <w:tc>
          <w:tcPr>
            <w:tcW w:w="4460" w:type="dxa"/>
            <w:tcBorders>
              <w:top w:val="single" w:sz="4" w:space="0" w:color="auto"/>
              <w:left w:val="single" w:sz="4" w:space="0" w:color="auto"/>
              <w:bottom w:val="single" w:sz="4" w:space="0" w:color="auto"/>
              <w:right w:val="single" w:sz="4" w:space="0" w:color="auto"/>
            </w:tcBorders>
            <w:hideMark/>
          </w:tcPr>
          <w:p w14:paraId="540673D7" w14:textId="77777777" w:rsidR="00A85D8A" w:rsidRPr="00614B7A" w:rsidRDefault="00A85D8A" w:rsidP="00BE3F9E">
            <w:pPr>
              <w:pStyle w:val="TAL"/>
            </w:pPr>
            <w:r w:rsidRPr="00614B7A">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1696E370" w14:textId="77777777" w:rsidR="00A85D8A" w:rsidRPr="00614B7A" w:rsidRDefault="00A85D8A" w:rsidP="00BE3F9E">
            <w:pPr>
              <w:pStyle w:val="TAC"/>
            </w:pPr>
            <w:r w:rsidRPr="00614B7A">
              <w:t>Rel-16</w:t>
            </w:r>
          </w:p>
        </w:tc>
        <w:tc>
          <w:tcPr>
            <w:tcW w:w="1128" w:type="dxa"/>
            <w:tcBorders>
              <w:top w:val="single" w:sz="4" w:space="0" w:color="auto"/>
              <w:left w:val="single" w:sz="4" w:space="0" w:color="auto"/>
              <w:bottom w:val="single" w:sz="4" w:space="0" w:color="auto"/>
              <w:right w:val="single" w:sz="4" w:space="0" w:color="auto"/>
            </w:tcBorders>
            <w:hideMark/>
          </w:tcPr>
          <w:p w14:paraId="359FFB7B" w14:textId="77777777" w:rsidR="00A85D8A" w:rsidRPr="00614B7A" w:rsidRDefault="00A85D8A" w:rsidP="00BE3F9E">
            <w:pPr>
              <w:pStyle w:val="TAL"/>
              <w:rPr>
                <w:lang w:eastAsia="zh-CN"/>
              </w:rPr>
            </w:pPr>
            <w:r w:rsidRPr="00614B7A">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557F7593" w14:textId="77777777" w:rsidR="00A85D8A" w:rsidRPr="00614B7A" w:rsidRDefault="00A85D8A" w:rsidP="00BE3F9E">
            <w:pPr>
              <w:pStyle w:val="TAL"/>
              <w:rPr>
                <w:lang w:eastAsia="zh-CN"/>
              </w:rPr>
            </w:pPr>
            <w:r w:rsidRPr="00614B7A">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15CE64B8" w14:textId="77777777" w:rsidR="00A85D8A" w:rsidRPr="00614B7A" w:rsidRDefault="00A85D8A" w:rsidP="00BE3F9E">
            <w:pPr>
              <w:pStyle w:val="TAL"/>
              <w:rPr>
                <w:lang w:eastAsia="zh-CN"/>
              </w:rPr>
            </w:pPr>
            <w:r w:rsidRPr="00614B7A">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9FA91EE"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CBD1BF3" w14:textId="77777777" w:rsidR="00A85D8A" w:rsidRPr="00614B7A" w:rsidRDefault="00A85D8A" w:rsidP="00BE3F9E">
            <w:pPr>
              <w:pStyle w:val="TAL"/>
            </w:pPr>
            <w:r w:rsidRPr="00614B7A">
              <w:t>NOTE 1</w:t>
            </w:r>
          </w:p>
        </w:tc>
      </w:tr>
      <w:tr w:rsidR="00A85D8A" w:rsidRPr="00614B7A" w14:paraId="6963098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8D5387F" w14:textId="77777777" w:rsidR="00A85D8A" w:rsidRPr="00614B7A" w:rsidRDefault="00A85D8A" w:rsidP="00BE3F9E">
            <w:pPr>
              <w:pStyle w:val="TAL"/>
            </w:pPr>
            <w:r w:rsidRPr="00614B7A">
              <w:t>6.4.1</w:t>
            </w:r>
          </w:p>
        </w:tc>
        <w:tc>
          <w:tcPr>
            <w:tcW w:w="4460" w:type="dxa"/>
            <w:tcBorders>
              <w:top w:val="single" w:sz="4" w:space="0" w:color="auto"/>
              <w:left w:val="single" w:sz="4" w:space="0" w:color="auto"/>
              <w:bottom w:val="single" w:sz="4" w:space="0" w:color="auto"/>
              <w:right w:val="single" w:sz="4" w:space="0" w:color="auto"/>
            </w:tcBorders>
            <w:hideMark/>
          </w:tcPr>
          <w:p w14:paraId="76E51050" w14:textId="77777777" w:rsidR="00A85D8A" w:rsidRPr="00614B7A" w:rsidRDefault="00A85D8A" w:rsidP="00BE3F9E">
            <w:pPr>
              <w:pStyle w:val="TAL"/>
            </w:pPr>
            <w:r w:rsidRPr="00614B7A">
              <w:t>Frequency error</w:t>
            </w:r>
          </w:p>
        </w:tc>
        <w:tc>
          <w:tcPr>
            <w:tcW w:w="850" w:type="dxa"/>
            <w:tcBorders>
              <w:top w:val="single" w:sz="4" w:space="0" w:color="auto"/>
              <w:left w:val="single" w:sz="4" w:space="0" w:color="auto"/>
              <w:bottom w:val="single" w:sz="4" w:space="0" w:color="auto"/>
              <w:right w:val="single" w:sz="4" w:space="0" w:color="auto"/>
            </w:tcBorders>
            <w:hideMark/>
          </w:tcPr>
          <w:p w14:paraId="4CAFC566"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0E34A91B"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5483C7D"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F454C6C"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09189DF"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A632A86" w14:textId="77777777" w:rsidR="00A85D8A" w:rsidRPr="00614B7A" w:rsidRDefault="00A85D8A" w:rsidP="00BE3F9E">
            <w:pPr>
              <w:pStyle w:val="TAL"/>
            </w:pPr>
            <w:r w:rsidRPr="00614B7A">
              <w:t>Skip TC 6.4.1 if UE supports NSA and TS 38.521-3 TC 6.4B.1.1 or 6.4B.1.2 or 6.4B.1.3 has been executed.</w:t>
            </w:r>
          </w:p>
        </w:tc>
      </w:tr>
      <w:tr w:rsidR="00A85D8A" w:rsidRPr="00614B7A" w14:paraId="36A2104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772733E" w14:textId="77777777" w:rsidR="00A85D8A" w:rsidRPr="00614B7A" w:rsidRDefault="00A85D8A" w:rsidP="00BE3F9E">
            <w:pPr>
              <w:pStyle w:val="TAL"/>
            </w:pPr>
            <w:r w:rsidRPr="00614B7A">
              <w:t>6.4.2.1</w:t>
            </w:r>
          </w:p>
        </w:tc>
        <w:tc>
          <w:tcPr>
            <w:tcW w:w="4460" w:type="dxa"/>
            <w:tcBorders>
              <w:top w:val="single" w:sz="4" w:space="0" w:color="auto"/>
              <w:left w:val="single" w:sz="4" w:space="0" w:color="auto"/>
              <w:bottom w:val="single" w:sz="4" w:space="0" w:color="auto"/>
              <w:right w:val="single" w:sz="4" w:space="0" w:color="auto"/>
            </w:tcBorders>
            <w:hideMark/>
          </w:tcPr>
          <w:p w14:paraId="1CBBBF28" w14:textId="77777777" w:rsidR="00A85D8A" w:rsidRPr="00614B7A" w:rsidRDefault="00A85D8A" w:rsidP="00BE3F9E">
            <w:pPr>
              <w:pStyle w:val="TAL"/>
            </w:pPr>
            <w:r w:rsidRPr="00614B7A">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69A12CC2"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673EF666"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57FA4C8"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CE184EB"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2B4F361"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2E99911" w14:textId="77777777" w:rsidR="00A85D8A" w:rsidRPr="00614B7A" w:rsidRDefault="00A85D8A" w:rsidP="00BE3F9E">
            <w:pPr>
              <w:pStyle w:val="TAL"/>
            </w:pPr>
            <w:r w:rsidRPr="00614B7A">
              <w:t>Skip TC 6.4.2.1 if UE supports NSA and TS 38.521-3 TC 6.4B.2.1.1 or 6.4B.2.2.1 or 6.4B.2.3.1 has been executed.</w:t>
            </w:r>
          </w:p>
        </w:tc>
      </w:tr>
      <w:tr w:rsidR="00A85D8A" w:rsidRPr="00614B7A" w14:paraId="01CFE08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0257F567" w14:textId="77777777" w:rsidR="00A85D8A" w:rsidRPr="00614B7A" w:rsidRDefault="00A85D8A" w:rsidP="00BE3F9E">
            <w:pPr>
              <w:pStyle w:val="TAL"/>
            </w:pPr>
            <w:r w:rsidRPr="00614B7A">
              <w:t>6.4.2.1a</w:t>
            </w:r>
          </w:p>
        </w:tc>
        <w:tc>
          <w:tcPr>
            <w:tcW w:w="4460" w:type="dxa"/>
            <w:tcBorders>
              <w:top w:val="single" w:sz="4" w:space="0" w:color="auto"/>
              <w:left w:val="single" w:sz="4" w:space="0" w:color="auto"/>
              <w:bottom w:val="single" w:sz="4" w:space="0" w:color="auto"/>
              <w:right w:val="single" w:sz="4" w:space="0" w:color="auto"/>
            </w:tcBorders>
          </w:tcPr>
          <w:p w14:paraId="036E0FF8" w14:textId="77777777" w:rsidR="00A85D8A" w:rsidRPr="00614B7A" w:rsidRDefault="00A85D8A" w:rsidP="00BE3F9E">
            <w:pPr>
              <w:pStyle w:val="TAL"/>
            </w:pPr>
            <w:r w:rsidRPr="00614B7A">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30673C44" w14:textId="77777777" w:rsidR="00A85D8A" w:rsidRPr="00614B7A" w:rsidRDefault="00A85D8A" w:rsidP="00BE3F9E">
            <w:pPr>
              <w:pStyle w:val="TAC"/>
            </w:pPr>
            <w:r w:rsidRPr="00614B7A">
              <w:t>Rel-16</w:t>
            </w:r>
          </w:p>
        </w:tc>
        <w:tc>
          <w:tcPr>
            <w:tcW w:w="1128" w:type="dxa"/>
            <w:tcBorders>
              <w:top w:val="single" w:sz="4" w:space="0" w:color="auto"/>
              <w:left w:val="single" w:sz="4" w:space="0" w:color="auto"/>
              <w:bottom w:val="single" w:sz="4" w:space="0" w:color="auto"/>
              <w:right w:val="single" w:sz="4" w:space="0" w:color="auto"/>
            </w:tcBorders>
          </w:tcPr>
          <w:p w14:paraId="037FDCC1" w14:textId="77777777" w:rsidR="00A85D8A" w:rsidRPr="00614B7A" w:rsidRDefault="00A85D8A" w:rsidP="00BE3F9E">
            <w:pPr>
              <w:pStyle w:val="TAL"/>
              <w:rPr>
                <w:lang w:eastAsia="zh-CN"/>
              </w:rPr>
            </w:pPr>
            <w:r w:rsidRPr="00614B7A">
              <w:rPr>
                <w:lang w:eastAsia="zh-CN"/>
              </w:rPr>
              <w:t>C156</w:t>
            </w:r>
          </w:p>
        </w:tc>
        <w:tc>
          <w:tcPr>
            <w:tcW w:w="3115" w:type="dxa"/>
            <w:tcBorders>
              <w:top w:val="single" w:sz="4" w:space="0" w:color="auto"/>
              <w:left w:val="single" w:sz="4" w:space="0" w:color="auto"/>
              <w:bottom w:val="single" w:sz="4" w:space="0" w:color="auto"/>
              <w:right w:val="single" w:sz="4" w:space="0" w:color="auto"/>
            </w:tcBorders>
          </w:tcPr>
          <w:p w14:paraId="5B449D75" w14:textId="77777777" w:rsidR="00A85D8A" w:rsidRPr="00614B7A" w:rsidRDefault="00A85D8A" w:rsidP="00BE3F9E">
            <w:pPr>
              <w:pStyle w:val="TAL"/>
              <w:rPr>
                <w:lang w:eastAsia="zh-CN"/>
              </w:rPr>
            </w:pPr>
            <w:r w:rsidRPr="00614B7A">
              <w:rPr>
                <w:lang w:eastAsia="zh-CN"/>
              </w:rPr>
              <w:t xml:space="preserve">UEs supporting 5GS FR1 AND </w:t>
            </w:r>
            <w:r w:rsidRPr="00614B7A">
              <w:t>Band supporting enhancedUL-TransientPeriod</w:t>
            </w:r>
          </w:p>
        </w:tc>
        <w:tc>
          <w:tcPr>
            <w:tcW w:w="1553" w:type="dxa"/>
            <w:tcBorders>
              <w:top w:val="single" w:sz="4" w:space="0" w:color="auto"/>
              <w:left w:val="single" w:sz="4" w:space="0" w:color="auto"/>
              <w:bottom w:val="single" w:sz="4" w:space="0" w:color="auto"/>
              <w:right w:val="single" w:sz="4" w:space="0" w:color="auto"/>
            </w:tcBorders>
          </w:tcPr>
          <w:p w14:paraId="725982AE"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EF74864"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FA115D9" w14:textId="77777777" w:rsidR="00A85D8A" w:rsidRPr="00614B7A" w:rsidRDefault="00A85D8A" w:rsidP="00BE3F9E">
            <w:pPr>
              <w:pStyle w:val="TAL"/>
            </w:pPr>
            <w:r w:rsidRPr="00614B7A">
              <w:t>NOTE 1</w:t>
            </w:r>
          </w:p>
        </w:tc>
      </w:tr>
      <w:tr w:rsidR="00A85D8A" w:rsidRPr="00614B7A" w14:paraId="71E2C58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EE470F5" w14:textId="77777777" w:rsidR="00A85D8A" w:rsidRPr="00614B7A" w:rsidRDefault="00A85D8A" w:rsidP="00BE3F9E">
            <w:pPr>
              <w:pStyle w:val="TAL"/>
            </w:pPr>
            <w:r w:rsidRPr="00614B7A">
              <w:lastRenderedPageBreak/>
              <w:t>6.4.2.2</w:t>
            </w:r>
          </w:p>
        </w:tc>
        <w:tc>
          <w:tcPr>
            <w:tcW w:w="4460" w:type="dxa"/>
            <w:tcBorders>
              <w:top w:val="single" w:sz="4" w:space="0" w:color="auto"/>
              <w:left w:val="single" w:sz="4" w:space="0" w:color="auto"/>
              <w:bottom w:val="single" w:sz="4" w:space="0" w:color="auto"/>
              <w:right w:val="single" w:sz="4" w:space="0" w:color="auto"/>
            </w:tcBorders>
            <w:hideMark/>
          </w:tcPr>
          <w:p w14:paraId="3CCE3468" w14:textId="77777777" w:rsidR="00A85D8A" w:rsidRPr="00614B7A" w:rsidRDefault="00A85D8A" w:rsidP="00BE3F9E">
            <w:pPr>
              <w:pStyle w:val="TAL"/>
            </w:pPr>
            <w:r w:rsidRPr="00614B7A">
              <w:t>Carrier leakage</w:t>
            </w:r>
          </w:p>
        </w:tc>
        <w:tc>
          <w:tcPr>
            <w:tcW w:w="850" w:type="dxa"/>
            <w:tcBorders>
              <w:top w:val="single" w:sz="4" w:space="0" w:color="auto"/>
              <w:left w:val="single" w:sz="4" w:space="0" w:color="auto"/>
              <w:bottom w:val="single" w:sz="4" w:space="0" w:color="auto"/>
              <w:right w:val="single" w:sz="4" w:space="0" w:color="auto"/>
            </w:tcBorders>
            <w:hideMark/>
          </w:tcPr>
          <w:p w14:paraId="4DBD5C9C"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7496BCE9"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5DA3A98"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006AE1D"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B5260A9"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252E9DD" w14:textId="77777777" w:rsidR="00A85D8A" w:rsidRPr="00614B7A" w:rsidRDefault="00A85D8A" w:rsidP="00BE3F9E">
            <w:pPr>
              <w:pStyle w:val="TAL"/>
            </w:pPr>
            <w:r w:rsidRPr="00614B7A">
              <w:t>Skip TC 6.4.2.2 if UE supports NSA and TS 38.521-3 TC 6.4B.2.1.2 or 6.4B.2.2.2 or 6.4B.2.3.2 has been executed.</w:t>
            </w:r>
          </w:p>
        </w:tc>
      </w:tr>
      <w:tr w:rsidR="00A85D8A" w:rsidRPr="00614B7A" w14:paraId="0B010A1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3C000BE" w14:textId="77777777" w:rsidR="00A85D8A" w:rsidRPr="00614B7A" w:rsidRDefault="00A85D8A" w:rsidP="00BE3F9E">
            <w:pPr>
              <w:pStyle w:val="TAL"/>
            </w:pPr>
            <w:r w:rsidRPr="00614B7A">
              <w:t>6.4.2.3</w:t>
            </w:r>
          </w:p>
        </w:tc>
        <w:tc>
          <w:tcPr>
            <w:tcW w:w="4460" w:type="dxa"/>
            <w:tcBorders>
              <w:top w:val="single" w:sz="4" w:space="0" w:color="auto"/>
              <w:left w:val="single" w:sz="4" w:space="0" w:color="auto"/>
              <w:bottom w:val="single" w:sz="4" w:space="0" w:color="auto"/>
              <w:right w:val="single" w:sz="4" w:space="0" w:color="auto"/>
            </w:tcBorders>
            <w:hideMark/>
          </w:tcPr>
          <w:p w14:paraId="17E93DE3" w14:textId="77777777" w:rsidR="00A85D8A" w:rsidRPr="00614B7A" w:rsidRDefault="00A85D8A" w:rsidP="00BE3F9E">
            <w:pPr>
              <w:pStyle w:val="TAL"/>
            </w:pPr>
            <w:r w:rsidRPr="00614B7A">
              <w:t>In-band emissions</w:t>
            </w:r>
          </w:p>
        </w:tc>
        <w:tc>
          <w:tcPr>
            <w:tcW w:w="850" w:type="dxa"/>
            <w:tcBorders>
              <w:top w:val="single" w:sz="4" w:space="0" w:color="auto"/>
              <w:left w:val="single" w:sz="4" w:space="0" w:color="auto"/>
              <w:bottom w:val="single" w:sz="4" w:space="0" w:color="auto"/>
              <w:right w:val="single" w:sz="4" w:space="0" w:color="auto"/>
            </w:tcBorders>
            <w:hideMark/>
          </w:tcPr>
          <w:p w14:paraId="69F7DE2A"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6512F401"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327C925"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85C50CE"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894C9CD"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F0E8495" w14:textId="77777777" w:rsidR="00A85D8A" w:rsidRPr="00614B7A" w:rsidRDefault="00A85D8A" w:rsidP="00BE3F9E">
            <w:pPr>
              <w:pStyle w:val="TAL"/>
            </w:pPr>
            <w:r w:rsidRPr="00614B7A">
              <w:t>Skip TC 6.4.2.3 if UE supports NSA and TS 38.521-3 TC 6.4B.2.2.3 or 6.4B.2.3.3 has been executed.</w:t>
            </w:r>
          </w:p>
        </w:tc>
      </w:tr>
      <w:tr w:rsidR="00A85D8A" w:rsidRPr="00614B7A" w14:paraId="329B5F1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1EC0205" w14:textId="77777777" w:rsidR="00A85D8A" w:rsidRPr="00614B7A" w:rsidRDefault="00A85D8A" w:rsidP="00BE3F9E">
            <w:pPr>
              <w:pStyle w:val="TAL"/>
            </w:pPr>
            <w:r w:rsidRPr="00614B7A">
              <w:t>6.4.2.4</w:t>
            </w:r>
          </w:p>
        </w:tc>
        <w:tc>
          <w:tcPr>
            <w:tcW w:w="4460" w:type="dxa"/>
            <w:tcBorders>
              <w:top w:val="single" w:sz="4" w:space="0" w:color="auto"/>
              <w:left w:val="single" w:sz="4" w:space="0" w:color="auto"/>
              <w:bottom w:val="single" w:sz="4" w:space="0" w:color="auto"/>
              <w:right w:val="single" w:sz="4" w:space="0" w:color="auto"/>
            </w:tcBorders>
            <w:hideMark/>
          </w:tcPr>
          <w:p w14:paraId="16165D79" w14:textId="77777777" w:rsidR="00A85D8A" w:rsidRPr="00614B7A" w:rsidRDefault="00A85D8A" w:rsidP="00BE3F9E">
            <w:pPr>
              <w:pStyle w:val="TAL"/>
            </w:pPr>
            <w:r w:rsidRPr="00614B7A">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730CB4C2"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497F7375"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97D2872"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1856832"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5FB0448"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9E007E3" w14:textId="77777777" w:rsidR="00A85D8A" w:rsidRPr="00614B7A" w:rsidRDefault="00A85D8A" w:rsidP="00BE3F9E">
            <w:pPr>
              <w:pStyle w:val="TAL"/>
            </w:pPr>
            <w:r w:rsidRPr="00614B7A">
              <w:t>Skip TC 6.4.2.4 if UE supports NSA and TS 38.521-3 TC 6.4B.2.1.4 or 6.4B.2.2.4 or 6.4B.2.3.4 has been executed.</w:t>
            </w:r>
          </w:p>
        </w:tc>
      </w:tr>
      <w:tr w:rsidR="00A85D8A" w:rsidRPr="00614B7A" w14:paraId="033D467B"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0D9CB899" w14:textId="77777777" w:rsidR="00A85D8A" w:rsidRPr="00614B7A" w:rsidRDefault="00A85D8A" w:rsidP="00BE3F9E">
            <w:pPr>
              <w:pStyle w:val="TAL"/>
            </w:pPr>
            <w:r w:rsidRPr="00614B7A">
              <w:t>6.4.2.5</w:t>
            </w:r>
          </w:p>
        </w:tc>
        <w:tc>
          <w:tcPr>
            <w:tcW w:w="4460" w:type="dxa"/>
            <w:tcBorders>
              <w:top w:val="single" w:sz="4" w:space="0" w:color="auto"/>
              <w:left w:val="single" w:sz="4" w:space="0" w:color="auto"/>
              <w:bottom w:val="nil"/>
              <w:right w:val="single" w:sz="4" w:space="0" w:color="auto"/>
            </w:tcBorders>
            <w:hideMark/>
          </w:tcPr>
          <w:p w14:paraId="50628FFC" w14:textId="77777777" w:rsidR="00A85D8A" w:rsidRPr="00614B7A" w:rsidRDefault="00A85D8A" w:rsidP="00BE3F9E">
            <w:pPr>
              <w:pStyle w:val="TAL"/>
            </w:pPr>
            <w:r w:rsidRPr="00614B7A">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703A9E8B"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13E13F32" w14:textId="77777777" w:rsidR="00A85D8A" w:rsidRPr="00614B7A" w:rsidRDefault="00A85D8A" w:rsidP="00BE3F9E">
            <w:pPr>
              <w:pStyle w:val="TAL"/>
              <w:rPr>
                <w:lang w:eastAsia="zh-CN"/>
              </w:rPr>
            </w:pPr>
            <w:r w:rsidRPr="00614B7A">
              <w:t>C050</w:t>
            </w:r>
          </w:p>
        </w:tc>
        <w:tc>
          <w:tcPr>
            <w:tcW w:w="3115" w:type="dxa"/>
            <w:tcBorders>
              <w:top w:val="single" w:sz="4" w:space="0" w:color="auto"/>
              <w:left w:val="single" w:sz="4" w:space="0" w:color="auto"/>
              <w:bottom w:val="single" w:sz="4" w:space="0" w:color="auto"/>
              <w:right w:val="single" w:sz="4" w:space="0" w:color="auto"/>
            </w:tcBorders>
            <w:hideMark/>
          </w:tcPr>
          <w:p w14:paraId="43422F04" w14:textId="77777777" w:rsidR="00A85D8A" w:rsidRPr="00614B7A" w:rsidRDefault="00A85D8A" w:rsidP="00BE3F9E">
            <w:pPr>
              <w:pStyle w:val="TAL"/>
              <w:rPr>
                <w:lang w:eastAsia="zh-CN"/>
              </w:rPr>
            </w:pPr>
            <w:r w:rsidRPr="00614B7A">
              <w:rPr>
                <w:lang w:eastAsia="zh-CN"/>
              </w:rPr>
              <w:t xml:space="preserve">UEs supporting 5GS FR1 and </w:t>
            </w:r>
            <w:r w:rsidRPr="00614B7A">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5D127BBA" w14:textId="77777777" w:rsidR="00A85D8A" w:rsidRPr="00614B7A" w:rsidRDefault="00A85D8A" w:rsidP="00BE3F9E">
            <w:pPr>
              <w:pStyle w:val="TAL"/>
              <w:rPr>
                <w:lang w:eastAsia="zh-CN"/>
              </w:rPr>
            </w:pPr>
            <w:r w:rsidRPr="00614B7A">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29216F28"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2B20A2E" w14:textId="77777777" w:rsidR="00A85D8A" w:rsidRPr="00614B7A" w:rsidRDefault="00A85D8A" w:rsidP="00BE3F9E">
            <w:pPr>
              <w:pStyle w:val="TAL"/>
            </w:pPr>
          </w:p>
        </w:tc>
      </w:tr>
      <w:tr w:rsidR="00A85D8A" w:rsidRPr="00614B7A" w14:paraId="3A76BCA3" w14:textId="77777777" w:rsidTr="00BE3F9E">
        <w:trPr>
          <w:jc w:val="center"/>
        </w:trPr>
        <w:tc>
          <w:tcPr>
            <w:tcW w:w="1347" w:type="dxa"/>
            <w:tcBorders>
              <w:top w:val="nil"/>
              <w:left w:val="single" w:sz="4" w:space="0" w:color="auto"/>
              <w:bottom w:val="single" w:sz="4" w:space="0" w:color="auto"/>
              <w:right w:val="single" w:sz="4" w:space="0" w:color="auto"/>
            </w:tcBorders>
          </w:tcPr>
          <w:p w14:paraId="60C57FE7" w14:textId="77777777" w:rsidR="00A85D8A" w:rsidRPr="00614B7A" w:rsidRDefault="00A85D8A" w:rsidP="00BE3F9E">
            <w:pPr>
              <w:pStyle w:val="TAL"/>
            </w:pPr>
          </w:p>
        </w:tc>
        <w:tc>
          <w:tcPr>
            <w:tcW w:w="4460" w:type="dxa"/>
            <w:tcBorders>
              <w:top w:val="nil"/>
              <w:left w:val="single" w:sz="4" w:space="0" w:color="auto"/>
              <w:bottom w:val="single" w:sz="4" w:space="0" w:color="auto"/>
              <w:right w:val="single" w:sz="4" w:space="0" w:color="auto"/>
            </w:tcBorders>
          </w:tcPr>
          <w:p w14:paraId="13C899A2" w14:textId="77777777" w:rsidR="00A85D8A" w:rsidRPr="00614B7A" w:rsidRDefault="00A85D8A" w:rsidP="00BE3F9E">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11BA8A16" w14:textId="77777777" w:rsidR="00A85D8A" w:rsidRPr="00614B7A" w:rsidRDefault="00A85D8A" w:rsidP="00BE3F9E">
            <w:pPr>
              <w:pStyle w:val="TAC"/>
            </w:pPr>
            <w:r w:rsidRPr="00614B7A">
              <w:t>Rel-16</w:t>
            </w:r>
          </w:p>
        </w:tc>
        <w:tc>
          <w:tcPr>
            <w:tcW w:w="1128" w:type="dxa"/>
            <w:tcBorders>
              <w:top w:val="single" w:sz="4" w:space="0" w:color="auto"/>
              <w:left w:val="single" w:sz="4" w:space="0" w:color="auto"/>
              <w:bottom w:val="single" w:sz="4" w:space="0" w:color="auto"/>
              <w:right w:val="single" w:sz="4" w:space="0" w:color="auto"/>
            </w:tcBorders>
            <w:hideMark/>
          </w:tcPr>
          <w:p w14:paraId="3C50243E" w14:textId="77777777" w:rsidR="00A85D8A" w:rsidRPr="00614B7A" w:rsidRDefault="00A85D8A" w:rsidP="00BE3F9E">
            <w:pPr>
              <w:pStyle w:val="TAL"/>
            </w:pPr>
            <w:r w:rsidRPr="00614B7A">
              <w:t>C111</w:t>
            </w:r>
          </w:p>
        </w:tc>
        <w:tc>
          <w:tcPr>
            <w:tcW w:w="3115" w:type="dxa"/>
            <w:tcBorders>
              <w:top w:val="single" w:sz="4" w:space="0" w:color="auto"/>
              <w:left w:val="single" w:sz="4" w:space="0" w:color="auto"/>
              <w:bottom w:val="single" w:sz="4" w:space="0" w:color="auto"/>
              <w:right w:val="single" w:sz="4" w:space="0" w:color="auto"/>
            </w:tcBorders>
            <w:hideMark/>
          </w:tcPr>
          <w:p w14:paraId="698B257A" w14:textId="77777777" w:rsidR="00A85D8A" w:rsidRPr="00614B7A" w:rsidRDefault="00A85D8A" w:rsidP="00BE3F9E">
            <w:pPr>
              <w:pStyle w:val="TAL"/>
              <w:rPr>
                <w:lang w:eastAsia="zh-CN"/>
              </w:rPr>
            </w:pPr>
            <w:r w:rsidRPr="00614B7A">
              <w:rPr>
                <w:lang w:eastAsia="zh-CN"/>
              </w:rPr>
              <w:t xml:space="preserve">UEs supporting 5GS FR1 and </w:t>
            </w:r>
            <w:r w:rsidRPr="00614B7A">
              <w:t>pi/2-BPSK modulation scheme</w:t>
            </w:r>
            <w:r w:rsidRPr="00614B7A">
              <w:rPr>
                <w:lang w:eastAsia="zh-CN"/>
              </w:rPr>
              <w:t xml:space="preserve"> and </w:t>
            </w:r>
            <w:r w:rsidRPr="00614B7A">
              <w:t>low PAPR DMRS</w:t>
            </w:r>
          </w:p>
        </w:tc>
        <w:tc>
          <w:tcPr>
            <w:tcW w:w="1553" w:type="dxa"/>
            <w:tcBorders>
              <w:top w:val="single" w:sz="4" w:space="0" w:color="auto"/>
              <w:left w:val="single" w:sz="4" w:space="0" w:color="auto"/>
              <w:bottom w:val="single" w:sz="4" w:space="0" w:color="auto"/>
              <w:right w:val="single" w:sz="4" w:space="0" w:color="auto"/>
            </w:tcBorders>
            <w:hideMark/>
          </w:tcPr>
          <w:p w14:paraId="1A29BA0D"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DD33A72"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B760A52" w14:textId="77777777" w:rsidR="00A85D8A" w:rsidRPr="00614B7A" w:rsidRDefault="00A85D8A" w:rsidP="00BE3F9E">
            <w:pPr>
              <w:pStyle w:val="TAL"/>
            </w:pPr>
          </w:p>
        </w:tc>
      </w:tr>
      <w:tr w:rsidR="00A85D8A" w:rsidRPr="00614B7A" w14:paraId="7B2C5364"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82F92AD" w14:textId="77777777" w:rsidR="00A85D8A" w:rsidRPr="00614B7A" w:rsidRDefault="00A85D8A" w:rsidP="00BE3F9E">
            <w:pPr>
              <w:pStyle w:val="TAL"/>
            </w:pPr>
            <w:r w:rsidRPr="00614B7A">
              <w:t>6.4A.1.1</w:t>
            </w:r>
          </w:p>
        </w:tc>
        <w:tc>
          <w:tcPr>
            <w:tcW w:w="4460" w:type="dxa"/>
            <w:tcBorders>
              <w:top w:val="single" w:sz="4" w:space="0" w:color="auto"/>
              <w:left w:val="single" w:sz="4" w:space="0" w:color="auto"/>
              <w:bottom w:val="single" w:sz="4" w:space="0" w:color="auto"/>
              <w:right w:val="single" w:sz="4" w:space="0" w:color="auto"/>
            </w:tcBorders>
            <w:hideMark/>
          </w:tcPr>
          <w:p w14:paraId="541AF267" w14:textId="77777777" w:rsidR="00A85D8A" w:rsidRPr="00614B7A" w:rsidRDefault="00A85D8A" w:rsidP="00BE3F9E">
            <w:pPr>
              <w:pStyle w:val="TAL"/>
            </w:pPr>
            <w:r w:rsidRPr="00614B7A">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28D2477D"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260D59BB" w14:textId="77777777" w:rsidR="00A85D8A" w:rsidRPr="00614B7A" w:rsidRDefault="00A85D8A" w:rsidP="00BE3F9E">
            <w:pPr>
              <w:pStyle w:val="TAL"/>
              <w:rPr>
                <w:lang w:eastAsia="zh-CN"/>
              </w:rPr>
            </w:pPr>
            <w:r w:rsidRPr="00614B7A">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938342C" w14:textId="77777777" w:rsidR="00A85D8A" w:rsidRPr="00614B7A" w:rsidRDefault="00A85D8A" w:rsidP="00BE3F9E">
            <w:pPr>
              <w:pStyle w:val="TAL"/>
              <w:rPr>
                <w:lang w:eastAsia="zh-CN"/>
              </w:rPr>
            </w:pPr>
            <w:r w:rsidRPr="00614B7A">
              <w:rPr>
                <w:lang w:eastAsia="zh-CN"/>
              </w:rPr>
              <w:t xml:space="preserve">UEs supporting 5GS FR1 and </w:t>
            </w:r>
            <w:r w:rsidRPr="00614B7A">
              <w:t xml:space="preserve">CA </w:t>
            </w:r>
            <w:r w:rsidRPr="00614B7A">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C3662A3" w14:textId="77777777" w:rsidR="00A85D8A" w:rsidRPr="00614B7A" w:rsidRDefault="00A85D8A" w:rsidP="00BE3F9E">
            <w:pPr>
              <w:pStyle w:val="TAL"/>
              <w:rPr>
                <w:lang w:eastAsia="zh-CN"/>
              </w:rPr>
            </w:pPr>
            <w:r w:rsidRPr="00614B7A">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D72DB36"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A5071D8" w14:textId="77777777" w:rsidR="00A85D8A" w:rsidRPr="00614B7A" w:rsidRDefault="00A85D8A" w:rsidP="00BE3F9E">
            <w:pPr>
              <w:pStyle w:val="TAL"/>
            </w:pPr>
            <w:r w:rsidRPr="00614B7A">
              <w:t>NOTE 1</w:t>
            </w:r>
          </w:p>
        </w:tc>
      </w:tr>
      <w:tr w:rsidR="00A85D8A" w:rsidRPr="00614B7A" w14:paraId="1F9A0FE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E882121" w14:textId="77777777" w:rsidR="00A85D8A" w:rsidRPr="00614B7A" w:rsidRDefault="00A85D8A" w:rsidP="00BE3F9E">
            <w:pPr>
              <w:pStyle w:val="TAL"/>
            </w:pPr>
            <w:r w:rsidRPr="00614B7A">
              <w:t>6.4A.2.1.1</w:t>
            </w:r>
          </w:p>
        </w:tc>
        <w:tc>
          <w:tcPr>
            <w:tcW w:w="4460" w:type="dxa"/>
            <w:tcBorders>
              <w:top w:val="single" w:sz="4" w:space="0" w:color="auto"/>
              <w:left w:val="single" w:sz="4" w:space="0" w:color="auto"/>
              <w:bottom w:val="single" w:sz="4" w:space="0" w:color="auto"/>
              <w:right w:val="single" w:sz="4" w:space="0" w:color="auto"/>
            </w:tcBorders>
            <w:hideMark/>
          </w:tcPr>
          <w:p w14:paraId="776BEE4A" w14:textId="77777777" w:rsidR="00A85D8A" w:rsidRPr="00614B7A" w:rsidRDefault="00A85D8A" w:rsidP="00BE3F9E">
            <w:pPr>
              <w:pStyle w:val="TAL"/>
            </w:pPr>
            <w:r w:rsidRPr="00614B7A">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02A17E1B"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086F709C" w14:textId="77777777" w:rsidR="00A85D8A" w:rsidRPr="00614B7A" w:rsidRDefault="00A85D8A" w:rsidP="00BE3F9E">
            <w:pPr>
              <w:pStyle w:val="TAL"/>
              <w:rPr>
                <w:lang w:eastAsia="zh-CN"/>
              </w:rPr>
            </w:pPr>
            <w:r w:rsidRPr="00614B7A">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63FB6E3" w14:textId="77777777" w:rsidR="00A85D8A" w:rsidRPr="00614B7A" w:rsidRDefault="00A85D8A" w:rsidP="00BE3F9E">
            <w:pPr>
              <w:pStyle w:val="TAL"/>
              <w:rPr>
                <w:lang w:eastAsia="zh-CN"/>
              </w:rPr>
            </w:pPr>
            <w:r w:rsidRPr="00614B7A">
              <w:rPr>
                <w:lang w:eastAsia="zh-CN"/>
              </w:rPr>
              <w:t xml:space="preserve">UEs supporting 5GS FR1 and </w:t>
            </w:r>
            <w:r w:rsidRPr="00614B7A">
              <w:t xml:space="preserve">CA </w:t>
            </w:r>
            <w:r w:rsidRPr="00614B7A">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558055C" w14:textId="77777777" w:rsidR="00A85D8A" w:rsidRPr="00614B7A" w:rsidRDefault="00A85D8A" w:rsidP="00BE3F9E">
            <w:pPr>
              <w:pStyle w:val="TAL"/>
              <w:rPr>
                <w:lang w:eastAsia="zh-CN"/>
              </w:rPr>
            </w:pPr>
            <w:r w:rsidRPr="00614B7A">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CD28259"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2DF67B4" w14:textId="77777777" w:rsidR="00A85D8A" w:rsidRPr="00614B7A" w:rsidRDefault="00A85D8A" w:rsidP="00BE3F9E">
            <w:pPr>
              <w:pStyle w:val="TAL"/>
            </w:pPr>
            <w:r w:rsidRPr="00614B7A">
              <w:t>NOTE 1</w:t>
            </w:r>
          </w:p>
        </w:tc>
      </w:tr>
      <w:tr w:rsidR="00A85D8A" w:rsidRPr="00614B7A" w14:paraId="17A3E1F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461BF07" w14:textId="77777777" w:rsidR="00A85D8A" w:rsidRPr="00614B7A" w:rsidRDefault="00A85D8A" w:rsidP="00BE3F9E">
            <w:pPr>
              <w:pStyle w:val="TAL"/>
            </w:pPr>
            <w:r w:rsidRPr="00614B7A">
              <w:t>6.4A.2.2.1</w:t>
            </w:r>
          </w:p>
        </w:tc>
        <w:tc>
          <w:tcPr>
            <w:tcW w:w="4460" w:type="dxa"/>
            <w:tcBorders>
              <w:top w:val="single" w:sz="4" w:space="0" w:color="auto"/>
              <w:left w:val="single" w:sz="4" w:space="0" w:color="auto"/>
              <w:bottom w:val="single" w:sz="4" w:space="0" w:color="auto"/>
              <w:right w:val="single" w:sz="4" w:space="0" w:color="auto"/>
            </w:tcBorders>
            <w:hideMark/>
          </w:tcPr>
          <w:p w14:paraId="64EA57C4" w14:textId="77777777" w:rsidR="00A85D8A" w:rsidRPr="00614B7A" w:rsidRDefault="00A85D8A" w:rsidP="00BE3F9E">
            <w:pPr>
              <w:pStyle w:val="TAL"/>
            </w:pPr>
            <w:r w:rsidRPr="00614B7A">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0D35ED85"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68E5CFB2" w14:textId="77777777" w:rsidR="00A85D8A" w:rsidRPr="00614B7A" w:rsidRDefault="00A85D8A" w:rsidP="00BE3F9E">
            <w:pPr>
              <w:pStyle w:val="TAL"/>
              <w:rPr>
                <w:lang w:eastAsia="zh-CN"/>
              </w:rPr>
            </w:pPr>
            <w:r w:rsidRPr="00614B7A">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35DCB56" w14:textId="77777777" w:rsidR="00A85D8A" w:rsidRPr="00614B7A" w:rsidRDefault="00A85D8A" w:rsidP="00BE3F9E">
            <w:pPr>
              <w:pStyle w:val="TAL"/>
              <w:rPr>
                <w:lang w:eastAsia="zh-CN"/>
              </w:rPr>
            </w:pPr>
            <w:r w:rsidRPr="00614B7A">
              <w:rPr>
                <w:lang w:eastAsia="zh-CN"/>
              </w:rPr>
              <w:t xml:space="preserve">UEs supporting 5GS FR1 and </w:t>
            </w:r>
            <w:r w:rsidRPr="00614B7A">
              <w:t xml:space="preserve">CA </w:t>
            </w:r>
            <w:r w:rsidRPr="00614B7A">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04E7CC1" w14:textId="77777777" w:rsidR="00A85D8A" w:rsidRPr="00614B7A" w:rsidRDefault="00A85D8A" w:rsidP="00BE3F9E">
            <w:pPr>
              <w:pStyle w:val="TAL"/>
              <w:rPr>
                <w:lang w:eastAsia="zh-CN"/>
              </w:rPr>
            </w:pPr>
            <w:r w:rsidRPr="00614B7A">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E14E222"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2343361" w14:textId="77777777" w:rsidR="00A85D8A" w:rsidRPr="00614B7A" w:rsidRDefault="00A85D8A" w:rsidP="00BE3F9E">
            <w:pPr>
              <w:pStyle w:val="TAL"/>
            </w:pPr>
            <w:r w:rsidRPr="00614B7A">
              <w:t>NOTE 1</w:t>
            </w:r>
          </w:p>
        </w:tc>
      </w:tr>
      <w:tr w:rsidR="00A85D8A" w:rsidRPr="00614B7A" w14:paraId="7D453D2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52160E9" w14:textId="77777777" w:rsidR="00A85D8A" w:rsidRPr="00614B7A" w:rsidRDefault="00A85D8A" w:rsidP="00BE3F9E">
            <w:pPr>
              <w:pStyle w:val="TAL"/>
            </w:pPr>
            <w:r w:rsidRPr="00614B7A">
              <w:t>6.4A.2.3.1</w:t>
            </w:r>
          </w:p>
        </w:tc>
        <w:tc>
          <w:tcPr>
            <w:tcW w:w="4460" w:type="dxa"/>
            <w:tcBorders>
              <w:top w:val="single" w:sz="4" w:space="0" w:color="auto"/>
              <w:left w:val="single" w:sz="4" w:space="0" w:color="auto"/>
              <w:bottom w:val="single" w:sz="4" w:space="0" w:color="auto"/>
              <w:right w:val="single" w:sz="4" w:space="0" w:color="auto"/>
            </w:tcBorders>
            <w:hideMark/>
          </w:tcPr>
          <w:p w14:paraId="6C8F6E62" w14:textId="77777777" w:rsidR="00A85D8A" w:rsidRPr="00614B7A" w:rsidRDefault="00A85D8A" w:rsidP="00BE3F9E">
            <w:pPr>
              <w:pStyle w:val="TAL"/>
            </w:pPr>
            <w:r w:rsidRPr="00614B7A">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558A9817"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40F9992D" w14:textId="77777777" w:rsidR="00A85D8A" w:rsidRPr="00614B7A" w:rsidRDefault="00A85D8A" w:rsidP="00BE3F9E">
            <w:pPr>
              <w:pStyle w:val="TAL"/>
              <w:rPr>
                <w:lang w:eastAsia="zh-CN"/>
              </w:rPr>
            </w:pPr>
            <w:r w:rsidRPr="00614B7A">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2761FA0" w14:textId="77777777" w:rsidR="00A85D8A" w:rsidRPr="00614B7A" w:rsidRDefault="00A85D8A" w:rsidP="00BE3F9E">
            <w:pPr>
              <w:pStyle w:val="TAL"/>
              <w:rPr>
                <w:lang w:eastAsia="zh-CN"/>
              </w:rPr>
            </w:pPr>
            <w:r w:rsidRPr="00614B7A">
              <w:rPr>
                <w:lang w:eastAsia="zh-CN"/>
              </w:rPr>
              <w:t xml:space="preserve">UEs supporting 5GS FR1 and </w:t>
            </w:r>
            <w:r w:rsidRPr="00614B7A">
              <w:t xml:space="preserve">CA </w:t>
            </w:r>
            <w:r w:rsidRPr="00614B7A">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8A81384" w14:textId="77777777" w:rsidR="00A85D8A" w:rsidRPr="00614B7A" w:rsidRDefault="00A85D8A" w:rsidP="00BE3F9E">
            <w:pPr>
              <w:pStyle w:val="TAL"/>
              <w:rPr>
                <w:lang w:eastAsia="zh-CN"/>
              </w:rPr>
            </w:pPr>
            <w:r w:rsidRPr="00614B7A">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3019959"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F64E8D7" w14:textId="77777777" w:rsidR="00A85D8A" w:rsidRPr="00614B7A" w:rsidRDefault="00A85D8A" w:rsidP="00BE3F9E">
            <w:pPr>
              <w:pStyle w:val="TAL"/>
            </w:pPr>
            <w:r w:rsidRPr="00614B7A">
              <w:t>NOTE 1</w:t>
            </w:r>
          </w:p>
        </w:tc>
      </w:tr>
      <w:tr w:rsidR="00A85D8A" w:rsidRPr="00614B7A" w14:paraId="0E566A8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4489C3F" w14:textId="77777777" w:rsidR="00A85D8A" w:rsidRPr="00614B7A" w:rsidRDefault="00A85D8A" w:rsidP="00BE3F9E">
            <w:pPr>
              <w:pStyle w:val="TAL"/>
            </w:pPr>
            <w:r w:rsidRPr="00614B7A">
              <w:t>6.4C.1</w:t>
            </w:r>
          </w:p>
        </w:tc>
        <w:tc>
          <w:tcPr>
            <w:tcW w:w="4460" w:type="dxa"/>
            <w:tcBorders>
              <w:top w:val="single" w:sz="4" w:space="0" w:color="auto"/>
              <w:left w:val="single" w:sz="4" w:space="0" w:color="auto"/>
              <w:bottom w:val="single" w:sz="4" w:space="0" w:color="auto"/>
              <w:right w:val="single" w:sz="4" w:space="0" w:color="auto"/>
            </w:tcBorders>
            <w:hideMark/>
          </w:tcPr>
          <w:p w14:paraId="509F0004" w14:textId="77777777" w:rsidR="00A85D8A" w:rsidRPr="00614B7A" w:rsidRDefault="00A85D8A" w:rsidP="00BE3F9E">
            <w:pPr>
              <w:pStyle w:val="TAL"/>
            </w:pPr>
            <w:r w:rsidRPr="00614B7A">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7ED07F34" w14:textId="77777777" w:rsidR="00A85D8A" w:rsidRPr="00614B7A" w:rsidRDefault="00A85D8A" w:rsidP="00BE3F9E">
            <w:pPr>
              <w:pStyle w:val="TAC"/>
              <w:rPr>
                <w:rFonts w:eastAsia="SimSun"/>
              </w:rPr>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1FACE15C" w14:textId="77777777" w:rsidR="00A85D8A" w:rsidRPr="00614B7A" w:rsidRDefault="00A85D8A" w:rsidP="00BE3F9E">
            <w:pPr>
              <w:pStyle w:val="TAL"/>
              <w:rPr>
                <w:rFonts w:eastAsia="SimSun"/>
              </w:rPr>
            </w:pPr>
            <w:r w:rsidRPr="00614B7A">
              <w:t>C002</w:t>
            </w:r>
          </w:p>
        </w:tc>
        <w:tc>
          <w:tcPr>
            <w:tcW w:w="3115" w:type="dxa"/>
            <w:tcBorders>
              <w:top w:val="single" w:sz="4" w:space="0" w:color="auto"/>
              <w:left w:val="single" w:sz="4" w:space="0" w:color="auto"/>
              <w:bottom w:val="single" w:sz="4" w:space="0" w:color="auto"/>
              <w:right w:val="single" w:sz="4" w:space="0" w:color="auto"/>
            </w:tcBorders>
            <w:hideMark/>
          </w:tcPr>
          <w:p w14:paraId="464E3673" w14:textId="77777777" w:rsidR="00A85D8A" w:rsidRPr="00614B7A" w:rsidRDefault="00A85D8A" w:rsidP="00BE3F9E">
            <w:pPr>
              <w:pStyle w:val="TAL"/>
              <w:rPr>
                <w:rFonts w:eastAsia="SimSun"/>
              </w:rPr>
            </w:pPr>
            <w:r w:rsidRPr="00614B7A">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18BC42D" w14:textId="77777777" w:rsidR="00A85D8A" w:rsidRPr="00614B7A" w:rsidRDefault="00A85D8A" w:rsidP="00BE3F9E">
            <w:pPr>
              <w:pStyle w:val="TAL"/>
              <w:rPr>
                <w:rFonts w:eastAsia="SimSun"/>
              </w:rPr>
            </w:pPr>
            <w:r w:rsidRPr="00614B7A">
              <w:t>D003</w:t>
            </w:r>
          </w:p>
        </w:tc>
        <w:tc>
          <w:tcPr>
            <w:tcW w:w="1103" w:type="dxa"/>
            <w:tcBorders>
              <w:top w:val="single" w:sz="4" w:space="0" w:color="auto"/>
              <w:left w:val="single" w:sz="4" w:space="0" w:color="auto"/>
              <w:bottom w:val="single" w:sz="4" w:space="0" w:color="auto"/>
              <w:right w:val="single" w:sz="4" w:space="0" w:color="auto"/>
            </w:tcBorders>
          </w:tcPr>
          <w:p w14:paraId="29F1C97E"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BCBA3C4" w14:textId="77777777" w:rsidR="00A85D8A" w:rsidRPr="00614B7A" w:rsidRDefault="00A85D8A" w:rsidP="00BE3F9E">
            <w:pPr>
              <w:pStyle w:val="TAL"/>
            </w:pPr>
          </w:p>
        </w:tc>
      </w:tr>
      <w:tr w:rsidR="00A85D8A" w:rsidRPr="00614B7A" w14:paraId="6F0976D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440713D" w14:textId="77777777" w:rsidR="00A85D8A" w:rsidRPr="00614B7A" w:rsidRDefault="00A85D8A" w:rsidP="00BE3F9E">
            <w:pPr>
              <w:pStyle w:val="TAL"/>
            </w:pPr>
            <w:r w:rsidRPr="00614B7A">
              <w:t>6.4C.2.1</w:t>
            </w:r>
          </w:p>
        </w:tc>
        <w:tc>
          <w:tcPr>
            <w:tcW w:w="4460" w:type="dxa"/>
            <w:tcBorders>
              <w:top w:val="single" w:sz="4" w:space="0" w:color="auto"/>
              <w:left w:val="single" w:sz="4" w:space="0" w:color="auto"/>
              <w:bottom w:val="single" w:sz="4" w:space="0" w:color="auto"/>
              <w:right w:val="single" w:sz="4" w:space="0" w:color="auto"/>
            </w:tcBorders>
            <w:hideMark/>
          </w:tcPr>
          <w:p w14:paraId="5745089A" w14:textId="77777777" w:rsidR="00A85D8A" w:rsidRPr="00614B7A" w:rsidRDefault="00A85D8A" w:rsidP="00BE3F9E">
            <w:pPr>
              <w:pStyle w:val="TAL"/>
            </w:pPr>
            <w:r w:rsidRPr="00614B7A">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0E67D4D0" w14:textId="77777777" w:rsidR="00A85D8A" w:rsidRPr="00614B7A" w:rsidRDefault="00A85D8A" w:rsidP="00BE3F9E">
            <w:pPr>
              <w:pStyle w:val="TAC"/>
              <w:rPr>
                <w:rFonts w:eastAsia="SimSun"/>
              </w:rPr>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405BF35F" w14:textId="77777777" w:rsidR="00A85D8A" w:rsidRPr="00614B7A" w:rsidRDefault="00A85D8A" w:rsidP="00BE3F9E">
            <w:pPr>
              <w:pStyle w:val="TAL"/>
              <w:rPr>
                <w:rFonts w:eastAsia="SimSun"/>
              </w:rPr>
            </w:pPr>
            <w:r w:rsidRPr="00614B7A">
              <w:t>C002</w:t>
            </w:r>
          </w:p>
        </w:tc>
        <w:tc>
          <w:tcPr>
            <w:tcW w:w="3115" w:type="dxa"/>
            <w:tcBorders>
              <w:top w:val="single" w:sz="4" w:space="0" w:color="auto"/>
              <w:left w:val="single" w:sz="4" w:space="0" w:color="auto"/>
              <w:bottom w:val="single" w:sz="4" w:space="0" w:color="auto"/>
              <w:right w:val="single" w:sz="4" w:space="0" w:color="auto"/>
            </w:tcBorders>
            <w:hideMark/>
          </w:tcPr>
          <w:p w14:paraId="22946C1D" w14:textId="77777777" w:rsidR="00A85D8A" w:rsidRPr="00614B7A" w:rsidRDefault="00A85D8A" w:rsidP="00BE3F9E">
            <w:pPr>
              <w:pStyle w:val="TAL"/>
              <w:rPr>
                <w:rFonts w:eastAsia="SimSun"/>
              </w:rPr>
            </w:pPr>
            <w:r w:rsidRPr="00614B7A">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3045DE4" w14:textId="77777777" w:rsidR="00A85D8A" w:rsidRPr="00614B7A" w:rsidRDefault="00A85D8A" w:rsidP="00BE3F9E">
            <w:pPr>
              <w:pStyle w:val="TAL"/>
              <w:rPr>
                <w:rFonts w:eastAsia="SimSun"/>
              </w:rPr>
            </w:pPr>
            <w:r w:rsidRPr="00614B7A">
              <w:t>D003</w:t>
            </w:r>
          </w:p>
        </w:tc>
        <w:tc>
          <w:tcPr>
            <w:tcW w:w="1103" w:type="dxa"/>
            <w:tcBorders>
              <w:top w:val="single" w:sz="4" w:space="0" w:color="auto"/>
              <w:left w:val="single" w:sz="4" w:space="0" w:color="auto"/>
              <w:bottom w:val="single" w:sz="4" w:space="0" w:color="auto"/>
              <w:right w:val="single" w:sz="4" w:space="0" w:color="auto"/>
            </w:tcBorders>
          </w:tcPr>
          <w:p w14:paraId="4992C700"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EE9164E" w14:textId="77777777" w:rsidR="00A85D8A" w:rsidRPr="00614B7A" w:rsidRDefault="00A85D8A" w:rsidP="00BE3F9E">
            <w:pPr>
              <w:pStyle w:val="TAL"/>
            </w:pPr>
          </w:p>
        </w:tc>
      </w:tr>
      <w:tr w:rsidR="00A85D8A" w:rsidRPr="00614B7A" w14:paraId="7F09B5C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921F5E4" w14:textId="77777777" w:rsidR="00A85D8A" w:rsidRPr="00614B7A" w:rsidRDefault="00A85D8A" w:rsidP="00BE3F9E">
            <w:pPr>
              <w:pStyle w:val="TAL"/>
            </w:pPr>
            <w:r w:rsidRPr="00614B7A">
              <w:t>6.4C.2.2</w:t>
            </w:r>
          </w:p>
        </w:tc>
        <w:tc>
          <w:tcPr>
            <w:tcW w:w="4460" w:type="dxa"/>
            <w:tcBorders>
              <w:top w:val="single" w:sz="4" w:space="0" w:color="auto"/>
              <w:left w:val="single" w:sz="4" w:space="0" w:color="auto"/>
              <w:bottom w:val="single" w:sz="4" w:space="0" w:color="auto"/>
              <w:right w:val="single" w:sz="4" w:space="0" w:color="auto"/>
            </w:tcBorders>
            <w:hideMark/>
          </w:tcPr>
          <w:p w14:paraId="06E3248B" w14:textId="77777777" w:rsidR="00A85D8A" w:rsidRPr="00614B7A" w:rsidRDefault="00A85D8A" w:rsidP="00BE3F9E">
            <w:pPr>
              <w:pStyle w:val="TAL"/>
            </w:pPr>
            <w:r w:rsidRPr="00614B7A">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52FD8D83" w14:textId="77777777" w:rsidR="00A85D8A" w:rsidRPr="00614B7A" w:rsidRDefault="00A85D8A" w:rsidP="00BE3F9E">
            <w:pPr>
              <w:pStyle w:val="TAC"/>
              <w:rPr>
                <w:rFonts w:eastAsia="SimSun"/>
              </w:rPr>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642AAA16" w14:textId="77777777" w:rsidR="00A85D8A" w:rsidRPr="00614B7A" w:rsidRDefault="00A85D8A" w:rsidP="00BE3F9E">
            <w:pPr>
              <w:pStyle w:val="TAL"/>
              <w:rPr>
                <w:rFonts w:eastAsia="SimSun"/>
              </w:rPr>
            </w:pPr>
            <w:r w:rsidRPr="00614B7A">
              <w:t>C002</w:t>
            </w:r>
          </w:p>
        </w:tc>
        <w:tc>
          <w:tcPr>
            <w:tcW w:w="3115" w:type="dxa"/>
            <w:tcBorders>
              <w:top w:val="single" w:sz="4" w:space="0" w:color="auto"/>
              <w:left w:val="single" w:sz="4" w:space="0" w:color="auto"/>
              <w:bottom w:val="single" w:sz="4" w:space="0" w:color="auto"/>
              <w:right w:val="single" w:sz="4" w:space="0" w:color="auto"/>
            </w:tcBorders>
            <w:hideMark/>
          </w:tcPr>
          <w:p w14:paraId="53CC037B" w14:textId="77777777" w:rsidR="00A85D8A" w:rsidRPr="00614B7A" w:rsidRDefault="00A85D8A" w:rsidP="00BE3F9E">
            <w:pPr>
              <w:pStyle w:val="TAL"/>
              <w:rPr>
                <w:rFonts w:eastAsia="SimSun"/>
              </w:rPr>
            </w:pPr>
            <w:r w:rsidRPr="00614B7A">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4AE5854" w14:textId="77777777" w:rsidR="00A85D8A" w:rsidRPr="00614B7A" w:rsidRDefault="00A85D8A" w:rsidP="00BE3F9E">
            <w:pPr>
              <w:pStyle w:val="TAL"/>
              <w:rPr>
                <w:rFonts w:eastAsia="SimSun"/>
              </w:rPr>
            </w:pPr>
            <w:r w:rsidRPr="00614B7A">
              <w:t>D003</w:t>
            </w:r>
          </w:p>
        </w:tc>
        <w:tc>
          <w:tcPr>
            <w:tcW w:w="1103" w:type="dxa"/>
            <w:tcBorders>
              <w:top w:val="single" w:sz="4" w:space="0" w:color="auto"/>
              <w:left w:val="single" w:sz="4" w:space="0" w:color="auto"/>
              <w:bottom w:val="single" w:sz="4" w:space="0" w:color="auto"/>
              <w:right w:val="single" w:sz="4" w:space="0" w:color="auto"/>
            </w:tcBorders>
          </w:tcPr>
          <w:p w14:paraId="3F7F75C4"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7D5C595" w14:textId="77777777" w:rsidR="00A85D8A" w:rsidRPr="00614B7A" w:rsidRDefault="00A85D8A" w:rsidP="00BE3F9E">
            <w:pPr>
              <w:pStyle w:val="TAL"/>
            </w:pPr>
          </w:p>
        </w:tc>
      </w:tr>
      <w:tr w:rsidR="00A85D8A" w:rsidRPr="00614B7A" w14:paraId="3660423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28E71AC" w14:textId="77777777" w:rsidR="00A85D8A" w:rsidRPr="00614B7A" w:rsidRDefault="00A85D8A" w:rsidP="00BE3F9E">
            <w:pPr>
              <w:pStyle w:val="TAL"/>
            </w:pPr>
            <w:r w:rsidRPr="00614B7A">
              <w:t>6.4C.2.3</w:t>
            </w:r>
          </w:p>
        </w:tc>
        <w:tc>
          <w:tcPr>
            <w:tcW w:w="4460" w:type="dxa"/>
            <w:tcBorders>
              <w:top w:val="single" w:sz="4" w:space="0" w:color="auto"/>
              <w:left w:val="single" w:sz="4" w:space="0" w:color="auto"/>
              <w:bottom w:val="single" w:sz="4" w:space="0" w:color="auto"/>
              <w:right w:val="single" w:sz="4" w:space="0" w:color="auto"/>
            </w:tcBorders>
            <w:hideMark/>
          </w:tcPr>
          <w:p w14:paraId="1DABB51E" w14:textId="77777777" w:rsidR="00A85D8A" w:rsidRPr="00614B7A" w:rsidRDefault="00A85D8A" w:rsidP="00BE3F9E">
            <w:pPr>
              <w:pStyle w:val="TAL"/>
            </w:pPr>
            <w:r w:rsidRPr="00614B7A">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5F500D5F" w14:textId="77777777" w:rsidR="00A85D8A" w:rsidRPr="00614B7A" w:rsidRDefault="00A85D8A" w:rsidP="00BE3F9E">
            <w:pPr>
              <w:pStyle w:val="TAC"/>
              <w:rPr>
                <w:rFonts w:eastAsia="SimSun"/>
              </w:rPr>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1D1DEEAC" w14:textId="77777777" w:rsidR="00A85D8A" w:rsidRPr="00614B7A" w:rsidRDefault="00A85D8A" w:rsidP="00BE3F9E">
            <w:pPr>
              <w:pStyle w:val="TAL"/>
              <w:rPr>
                <w:rFonts w:eastAsia="SimSun"/>
              </w:rPr>
            </w:pPr>
            <w:r w:rsidRPr="00614B7A">
              <w:t>C002</w:t>
            </w:r>
          </w:p>
        </w:tc>
        <w:tc>
          <w:tcPr>
            <w:tcW w:w="3115" w:type="dxa"/>
            <w:tcBorders>
              <w:top w:val="single" w:sz="4" w:space="0" w:color="auto"/>
              <w:left w:val="single" w:sz="4" w:space="0" w:color="auto"/>
              <w:bottom w:val="single" w:sz="4" w:space="0" w:color="auto"/>
              <w:right w:val="single" w:sz="4" w:space="0" w:color="auto"/>
            </w:tcBorders>
            <w:hideMark/>
          </w:tcPr>
          <w:p w14:paraId="205A0B50" w14:textId="77777777" w:rsidR="00A85D8A" w:rsidRPr="00614B7A" w:rsidRDefault="00A85D8A" w:rsidP="00BE3F9E">
            <w:pPr>
              <w:pStyle w:val="TAL"/>
              <w:rPr>
                <w:rFonts w:eastAsia="SimSun"/>
              </w:rPr>
            </w:pPr>
            <w:r w:rsidRPr="00614B7A">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970B2D6" w14:textId="77777777" w:rsidR="00A85D8A" w:rsidRPr="00614B7A" w:rsidRDefault="00A85D8A" w:rsidP="00BE3F9E">
            <w:pPr>
              <w:pStyle w:val="TAL"/>
              <w:rPr>
                <w:rFonts w:eastAsia="SimSun"/>
              </w:rPr>
            </w:pPr>
            <w:r w:rsidRPr="00614B7A">
              <w:t>D003</w:t>
            </w:r>
          </w:p>
        </w:tc>
        <w:tc>
          <w:tcPr>
            <w:tcW w:w="1103" w:type="dxa"/>
            <w:tcBorders>
              <w:top w:val="single" w:sz="4" w:space="0" w:color="auto"/>
              <w:left w:val="single" w:sz="4" w:space="0" w:color="auto"/>
              <w:bottom w:val="single" w:sz="4" w:space="0" w:color="auto"/>
              <w:right w:val="single" w:sz="4" w:space="0" w:color="auto"/>
            </w:tcBorders>
          </w:tcPr>
          <w:p w14:paraId="33898D1E"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EF7756A" w14:textId="77777777" w:rsidR="00A85D8A" w:rsidRPr="00614B7A" w:rsidRDefault="00A85D8A" w:rsidP="00BE3F9E">
            <w:pPr>
              <w:pStyle w:val="TAL"/>
            </w:pPr>
          </w:p>
        </w:tc>
      </w:tr>
      <w:tr w:rsidR="00A85D8A" w:rsidRPr="00614B7A" w14:paraId="70EB0C0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5D9289A" w14:textId="77777777" w:rsidR="00A85D8A" w:rsidRPr="00614B7A" w:rsidRDefault="00A85D8A" w:rsidP="00BE3F9E">
            <w:pPr>
              <w:pStyle w:val="TAL"/>
            </w:pPr>
            <w:r w:rsidRPr="00614B7A">
              <w:t>6.4C.2.4</w:t>
            </w:r>
          </w:p>
        </w:tc>
        <w:tc>
          <w:tcPr>
            <w:tcW w:w="4460" w:type="dxa"/>
            <w:tcBorders>
              <w:top w:val="single" w:sz="4" w:space="0" w:color="auto"/>
              <w:left w:val="single" w:sz="4" w:space="0" w:color="auto"/>
              <w:bottom w:val="single" w:sz="4" w:space="0" w:color="auto"/>
              <w:right w:val="single" w:sz="4" w:space="0" w:color="auto"/>
            </w:tcBorders>
            <w:hideMark/>
          </w:tcPr>
          <w:p w14:paraId="16F74FA6" w14:textId="77777777" w:rsidR="00A85D8A" w:rsidRPr="00614B7A" w:rsidRDefault="00A85D8A" w:rsidP="00BE3F9E">
            <w:pPr>
              <w:pStyle w:val="TAL"/>
            </w:pPr>
            <w:r w:rsidRPr="00614B7A">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28B75385" w14:textId="77777777" w:rsidR="00A85D8A" w:rsidRPr="00614B7A" w:rsidRDefault="00A85D8A" w:rsidP="00BE3F9E">
            <w:pPr>
              <w:pStyle w:val="TAC"/>
              <w:rPr>
                <w:rFonts w:eastAsia="SimSun"/>
              </w:rPr>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1C0BE258" w14:textId="77777777" w:rsidR="00A85D8A" w:rsidRPr="00614B7A" w:rsidRDefault="00A85D8A" w:rsidP="00BE3F9E">
            <w:pPr>
              <w:pStyle w:val="TAL"/>
              <w:rPr>
                <w:rFonts w:eastAsia="SimSun"/>
              </w:rPr>
            </w:pPr>
            <w:r w:rsidRPr="00614B7A">
              <w:t>C002</w:t>
            </w:r>
          </w:p>
        </w:tc>
        <w:tc>
          <w:tcPr>
            <w:tcW w:w="3115" w:type="dxa"/>
            <w:tcBorders>
              <w:top w:val="single" w:sz="4" w:space="0" w:color="auto"/>
              <w:left w:val="single" w:sz="4" w:space="0" w:color="auto"/>
              <w:bottom w:val="single" w:sz="4" w:space="0" w:color="auto"/>
              <w:right w:val="single" w:sz="4" w:space="0" w:color="auto"/>
            </w:tcBorders>
            <w:hideMark/>
          </w:tcPr>
          <w:p w14:paraId="0EF71952" w14:textId="77777777" w:rsidR="00A85D8A" w:rsidRPr="00614B7A" w:rsidRDefault="00A85D8A" w:rsidP="00BE3F9E">
            <w:pPr>
              <w:pStyle w:val="TAL"/>
              <w:rPr>
                <w:rFonts w:eastAsia="SimSun"/>
              </w:rPr>
            </w:pPr>
            <w:r w:rsidRPr="00614B7A">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8931FFA" w14:textId="77777777" w:rsidR="00A85D8A" w:rsidRPr="00614B7A" w:rsidRDefault="00A85D8A" w:rsidP="00BE3F9E">
            <w:pPr>
              <w:pStyle w:val="TAL"/>
              <w:rPr>
                <w:rFonts w:eastAsia="SimSun"/>
              </w:rPr>
            </w:pPr>
            <w:r w:rsidRPr="00614B7A">
              <w:t>D003</w:t>
            </w:r>
          </w:p>
        </w:tc>
        <w:tc>
          <w:tcPr>
            <w:tcW w:w="1103" w:type="dxa"/>
            <w:tcBorders>
              <w:top w:val="single" w:sz="4" w:space="0" w:color="auto"/>
              <w:left w:val="single" w:sz="4" w:space="0" w:color="auto"/>
              <w:bottom w:val="single" w:sz="4" w:space="0" w:color="auto"/>
              <w:right w:val="single" w:sz="4" w:space="0" w:color="auto"/>
            </w:tcBorders>
          </w:tcPr>
          <w:p w14:paraId="7F3E94B4"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EDBCA42" w14:textId="77777777" w:rsidR="00A85D8A" w:rsidRPr="00614B7A" w:rsidRDefault="00A85D8A" w:rsidP="00BE3F9E">
            <w:pPr>
              <w:pStyle w:val="TAL"/>
            </w:pPr>
          </w:p>
        </w:tc>
      </w:tr>
      <w:tr w:rsidR="00A85D8A" w:rsidRPr="00614B7A" w14:paraId="4B0631C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43988BE" w14:textId="77777777" w:rsidR="00A85D8A" w:rsidRPr="00614B7A" w:rsidRDefault="00A85D8A" w:rsidP="00BE3F9E">
            <w:pPr>
              <w:pStyle w:val="TAL"/>
            </w:pPr>
            <w:r w:rsidRPr="00614B7A">
              <w:lastRenderedPageBreak/>
              <w:t>6.4C.2.5</w:t>
            </w:r>
          </w:p>
        </w:tc>
        <w:tc>
          <w:tcPr>
            <w:tcW w:w="4460" w:type="dxa"/>
            <w:tcBorders>
              <w:top w:val="single" w:sz="4" w:space="0" w:color="auto"/>
              <w:left w:val="single" w:sz="4" w:space="0" w:color="auto"/>
              <w:bottom w:val="single" w:sz="4" w:space="0" w:color="auto"/>
              <w:right w:val="single" w:sz="4" w:space="0" w:color="auto"/>
            </w:tcBorders>
            <w:hideMark/>
          </w:tcPr>
          <w:p w14:paraId="2E3FA1FD" w14:textId="77777777" w:rsidR="00A85D8A" w:rsidRPr="00614B7A" w:rsidRDefault="00A85D8A" w:rsidP="00BE3F9E">
            <w:pPr>
              <w:pStyle w:val="TAL"/>
            </w:pPr>
            <w:bookmarkStart w:id="245" w:name="OLE_LINK22"/>
            <w:bookmarkStart w:id="246" w:name="OLE_LINK23"/>
            <w:r w:rsidRPr="00614B7A">
              <w:t>EVM equalizer spectrum flatness for Pi/2 BPSK for SUL</w:t>
            </w:r>
            <w:bookmarkEnd w:id="245"/>
            <w:bookmarkEnd w:id="246"/>
          </w:p>
        </w:tc>
        <w:tc>
          <w:tcPr>
            <w:tcW w:w="850" w:type="dxa"/>
            <w:tcBorders>
              <w:top w:val="single" w:sz="4" w:space="0" w:color="auto"/>
              <w:left w:val="single" w:sz="4" w:space="0" w:color="auto"/>
              <w:bottom w:val="single" w:sz="4" w:space="0" w:color="auto"/>
              <w:right w:val="single" w:sz="4" w:space="0" w:color="auto"/>
            </w:tcBorders>
            <w:hideMark/>
          </w:tcPr>
          <w:p w14:paraId="5A362CE4" w14:textId="77777777" w:rsidR="00A85D8A" w:rsidRPr="00614B7A" w:rsidRDefault="00A85D8A" w:rsidP="00BE3F9E">
            <w:pPr>
              <w:pStyle w:val="TAC"/>
            </w:pPr>
            <w:r w:rsidRPr="00614B7A">
              <w:t>Rel-16</w:t>
            </w:r>
          </w:p>
        </w:tc>
        <w:tc>
          <w:tcPr>
            <w:tcW w:w="1128" w:type="dxa"/>
            <w:tcBorders>
              <w:top w:val="single" w:sz="4" w:space="0" w:color="auto"/>
              <w:left w:val="single" w:sz="4" w:space="0" w:color="auto"/>
              <w:bottom w:val="single" w:sz="4" w:space="0" w:color="auto"/>
              <w:right w:val="single" w:sz="4" w:space="0" w:color="auto"/>
            </w:tcBorders>
            <w:hideMark/>
          </w:tcPr>
          <w:p w14:paraId="6B6519B1" w14:textId="77777777" w:rsidR="00A85D8A" w:rsidRPr="00614B7A" w:rsidRDefault="00A85D8A" w:rsidP="00BE3F9E">
            <w:pPr>
              <w:pStyle w:val="TAL"/>
            </w:pPr>
            <w:r w:rsidRPr="00614B7A">
              <w:t>C112</w:t>
            </w:r>
          </w:p>
        </w:tc>
        <w:tc>
          <w:tcPr>
            <w:tcW w:w="3115" w:type="dxa"/>
            <w:tcBorders>
              <w:top w:val="single" w:sz="4" w:space="0" w:color="auto"/>
              <w:left w:val="single" w:sz="4" w:space="0" w:color="auto"/>
              <w:bottom w:val="single" w:sz="4" w:space="0" w:color="auto"/>
              <w:right w:val="single" w:sz="4" w:space="0" w:color="auto"/>
            </w:tcBorders>
            <w:hideMark/>
          </w:tcPr>
          <w:p w14:paraId="2097869A" w14:textId="77777777" w:rsidR="00A85D8A" w:rsidRPr="00614B7A" w:rsidRDefault="00A85D8A" w:rsidP="00BE3F9E">
            <w:pPr>
              <w:pStyle w:val="TAL"/>
            </w:pPr>
            <w:r w:rsidRPr="00614B7A">
              <w:t xml:space="preserve">UEs supporting 5GS FR1 and SUL </w:t>
            </w:r>
            <w:r w:rsidRPr="00614B7A">
              <w:rPr>
                <w:lang w:eastAsia="zh-CN"/>
              </w:rPr>
              <w:t xml:space="preserve">and </w:t>
            </w:r>
            <w:r w:rsidRPr="00614B7A">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7013799D" w14:textId="77777777" w:rsidR="00A85D8A" w:rsidRPr="00614B7A" w:rsidRDefault="00A85D8A" w:rsidP="00BE3F9E">
            <w:pPr>
              <w:pStyle w:val="TAL"/>
            </w:pPr>
            <w:r w:rsidRPr="00614B7A">
              <w:t>D003</w:t>
            </w:r>
          </w:p>
        </w:tc>
        <w:tc>
          <w:tcPr>
            <w:tcW w:w="1103" w:type="dxa"/>
            <w:tcBorders>
              <w:top w:val="single" w:sz="4" w:space="0" w:color="auto"/>
              <w:left w:val="single" w:sz="4" w:space="0" w:color="auto"/>
              <w:bottom w:val="single" w:sz="4" w:space="0" w:color="auto"/>
              <w:right w:val="single" w:sz="4" w:space="0" w:color="auto"/>
            </w:tcBorders>
          </w:tcPr>
          <w:p w14:paraId="362D7AAA"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9C7A4B4" w14:textId="77777777" w:rsidR="00A85D8A" w:rsidRPr="00614B7A" w:rsidRDefault="00A85D8A" w:rsidP="00BE3F9E">
            <w:pPr>
              <w:pStyle w:val="TAL"/>
            </w:pPr>
          </w:p>
        </w:tc>
      </w:tr>
      <w:tr w:rsidR="00A85D8A" w:rsidRPr="00614B7A" w14:paraId="36A9632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7B19051" w14:textId="77777777" w:rsidR="00A85D8A" w:rsidRPr="00614B7A" w:rsidRDefault="00A85D8A" w:rsidP="00BE3F9E">
            <w:pPr>
              <w:pStyle w:val="TAL"/>
            </w:pPr>
            <w:r w:rsidRPr="00614B7A">
              <w:t>6.4D.1</w:t>
            </w:r>
          </w:p>
        </w:tc>
        <w:tc>
          <w:tcPr>
            <w:tcW w:w="4460" w:type="dxa"/>
            <w:tcBorders>
              <w:top w:val="single" w:sz="4" w:space="0" w:color="auto"/>
              <w:left w:val="single" w:sz="4" w:space="0" w:color="auto"/>
              <w:bottom w:val="single" w:sz="4" w:space="0" w:color="auto"/>
              <w:right w:val="single" w:sz="4" w:space="0" w:color="auto"/>
            </w:tcBorders>
            <w:hideMark/>
          </w:tcPr>
          <w:p w14:paraId="01FA3D29" w14:textId="77777777" w:rsidR="00A85D8A" w:rsidRPr="00614B7A" w:rsidRDefault="00A85D8A" w:rsidP="00BE3F9E">
            <w:pPr>
              <w:pStyle w:val="TAL"/>
            </w:pPr>
            <w:r w:rsidRPr="00614B7A">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7808F72D"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0AFF7CC7" w14:textId="77777777" w:rsidR="00A85D8A" w:rsidRPr="00614B7A" w:rsidRDefault="00A85D8A" w:rsidP="00BE3F9E">
            <w:pPr>
              <w:pStyle w:val="TAL"/>
              <w:rPr>
                <w:lang w:eastAsia="zh-CN"/>
              </w:rPr>
            </w:pPr>
            <w:r w:rsidRPr="00614B7A">
              <w:t>C003</w:t>
            </w:r>
          </w:p>
        </w:tc>
        <w:tc>
          <w:tcPr>
            <w:tcW w:w="3115" w:type="dxa"/>
            <w:tcBorders>
              <w:top w:val="single" w:sz="4" w:space="0" w:color="auto"/>
              <w:left w:val="single" w:sz="4" w:space="0" w:color="auto"/>
              <w:bottom w:val="single" w:sz="4" w:space="0" w:color="auto"/>
              <w:right w:val="single" w:sz="4" w:space="0" w:color="auto"/>
            </w:tcBorders>
            <w:hideMark/>
          </w:tcPr>
          <w:p w14:paraId="0662996A" w14:textId="77777777" w:rsidR="00A85D8A" w:rsidRPr="00614B7A" w:rsidRDefault="00A85D8A" w:rsidP="00BE3F9E">
            <w:pPr>
              <w:pStyle w:val="TAL"/>
              <w:rPr>
                <w:lang w:eastAsia="zh-CN"/>
              </w:rPr>
            </w:pPr>
            <w:r w:rsidRPr="00614B7A">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FA4370D" w14:textId="77777777" w:rsidR="00A85D8A" w:rsidRPr="00614B7A" w:rsidRDefault="00A85D8A" w:rsidP="00BE3F9E">
            <w:pPr>
              <w:pStyle w:val="TAL"/>
              <w:rPr>
                <w:lang w:eastAsia="zh-CN"/>
              </w:rPr>
            </w:pPr>
            <w:r w:rsidRPr="00614B7A">
              <w:t>D001</w:t>
            </w:r>
          </w:p>
        </w:tc>
        <w:tc>
          <w:tcPr>
            <w:tcW w:w="1103" w:type="dxa"/>
            <w:tcBorders>
              <w:top w:val="single" w:sz="4" w:space="0" w:color="auto"/>
              <w:left w:val="single" w:sz="4" w:space="0" w:color="auto"/>
              <w:bottom w:val="single" w:sz="4" w:space="0" w:color="auto"/>
              <w:right w:val="single" w:sz="4" w:space="0" w:color="auto"/>
            </w:tcBorders>
          </w:tcPr>
          <w:p w14:paraId="29E0A266"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9C2F122" w14:textId="77777777" w:rsidR="00A85D8A" w:rsidRPr="00614B7A" w:rsidRDefault="00A85D8A" w:rsidP="00BE3F9E">
            <w:pPr>
              <w:pStyle w:val="TAL"/>
            </w:pPr>
          </w:p>
        </w:tc>
      </w:tr>
      <w:tr w:rsidR="00A85D8A" w:rsidRPr="00614B7A" w14:paraId="6424CDDF"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B4E3CD8" w14:textId="77777777" w:rsidR="00A85D8A" w:rsidRPr="00614B7A" w:rsidRDefault="00A85D8A" w:rsidP="00BE3F9E">
            <w:pPr>
              <w:pStyle w:val="TAL"/>
            </w:pPr>
            <w:r w:rsidRPr="00614B7A">
              <w:t>6.4D.2.1</w:t>
            </w:r>
          </w:p>
        </w:tc>
        <w:tc>
          <w:tcPr>
            <w:tcW w:w="4460" w:type="dxa"/>
            <w:tcBorders>
              <w:top w:val="single" w:sz="4" w:space="0" w:color="auto"/>
              <w:left w:val="single" w:sz="4" w:space="0" w:color="auto"/>
              <w:bottom w:val="single" w:sz="4" w:space="0" w:color="auto"/>
              <w:right w:val="single" w:sz="4" w:space="0" w:color="auto"/>
            </w:tcBorders>
            <w:hideMark/>
          </w:tcPr>
          <w:p w14:paraId="2380E43E" w14:textId="77777777" w:rsidR="00A85D8A" w:rsidRPr="00614B7A" w:rsidRDefault="00A85D8A" w:rsidP="00BE3F9E">
            <w:pPr>
              <w:pStyle w:val="TAL"/>
            </w:pPr>
            <w:r w:rsidRPr="00614B7A">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22C0D3BA" w14:textId="77777777" w:rsidR="00A85D8A" w:rsidRPr="00614B7A" w:rsidRDefault="00A85D8A" w:rsidP="00BE3F9E">
            <w:pPr>
              <w:pStyle w:val="TAC"/>
              <w:rPr>
                <w:rFonts w:eastAsia="SimSun"/>
              </w:rPr>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5A8738B2" w14:textId="77777777" w:rsidR="00A85D8A" w:rsidRPr="00614B7A" w:rsidRDefault="00A85D8A" w:rsidP="00BE3F9E">
            <w:pPr>
              <w:pStyle w:val="TAL"/>
              <w:rPr>
                <w:rFonts w:eastAsia="SimSun"/>
                <w:lang w:eastAsia="zh-CN"/>
              </w:rPr>
            </w:pPr>
            <w:r w:rsidRPr="00614B7A">
              <w:t>C003</w:t>
            </w:r>
          </w:p>
        </w:tc>
        <w:tc>
          <w:tcPr>
            <w:tcW w:w="3115" w:type="dxa"/>
            <w:tcBorders>
              <w:top w:val="single" w:sz="4" w:space="0" w:color="auto"/>
              <w:left w:val="single" w:sz="4" w:space="0" w:color="auto"/>
              <w:bottom w:val="single" w:sz="4" w:space="0" w:color="auto"/>
              <w:right w:val="single" w:sz="4" w:space="0" w:color="auto"/>
            </w:tcBorders>
            <w:hideMark/>
          </w:tcPr>
          <w:p w14:paraId="1096F25D" w14:textId="77777777" w:rsidR="00A85D8A" w:rsidRPr="00614B7A" w:rsidRDefault="00A85D8A" w:rsidP="00BE3F9E">
            <w:pPr>
              <w:pStyle w:val="TAL"/>
              <w:rPr>
                <w:rFonts w:eastAsia="SimSun"/>
                <w:lang w:eastAsia="zh-CN"/>
              </w:rPr>
            </w:pPr>
            <w:r w:rsidRPr="00614B7A">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DC8A44" w14:textId="77777777" w:rsidR="00A85D8A" w:rsidRPr="00614B7A" w:rsidRDefault="00A85D8A" w:rsidP="00BE3F9E">
            <w:pPr>
              <w:pStyle w:val="TAL"/>
              <w:rPr>
                <w:rFonts w:eastAsia="SimSun"/>
                <w:lang w:eastAsia="zh-CN"/>
              </w:rPr>
            </w:pPr>
            <w:r w:rsidRPr="00614B7A">
              <w:t>D001</w:t>
            </w:r>
          </w:p>
        </w:tc>
        <w:tc>
          <w:tcPr>
            <w:tcW w:w="1103" w:type="dxa"/>
            <w:tcBorders>
              <w:top w:val="single" w:sz="4" w:space="0" w:color="auto"/>
              <w:left w:val="single" w:sz="4" w:space="0" w:color="auto"/>
              <w:bottom w:val="single" w:sz="4" w:space="0" w:color="auto"/>
              <w:right w:val="single" w:sz="4" w:space="0" w:color="auto"/>
            </w:tcBorders>
          </w:tcPr>
          <w:p w14:paraId="6CB11A2F"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14661DA" w14:textId="77777777" w:rsidR="00A85D8A" w:rsidRPr="00614B7A" w:rsidRDefault="00A85D8A" w:rsidP="00BE3F9E">
            <w:pPr>
              <w:pStyle w:val="TAL"/>
            </w:pPr>
          </w:p>
        </w:tc>
      </w:tr>
      <w:tr w:rsidR="00A85D8A" w:rsidRPr="00614B7A" w14:paraId="62265E5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2FAD081" w14:textId="77777777" w:rsidR="00A85D8A" w:rsidRPr="00614B7A" w:rsidRDefault="00A85D8A" w:rsidP="00BE3F9E">
            <w:pPr>
              <w:pStyle w:val="TAL"/>
            </w:pPr>
            <w:r w:rsidRPr="00614B7A">
              <w:t>6.4D.2.2</w:t>
            </w:r>
          </w:p>
        </w:tc>
        <w:tc>
          <w:tcPr>
            <w:tcW w:w="4460" w:type="dxa"/>
            <w:tcBorders>
              <w:top w:val="single" w:sz="4" w:space="0" w:color="auto"/>
              <w:left w:val="single" w:sz="4" w:space="0" w:color="auto"/>
              <w:bottom w:val="single" w:sz="4" w:space="0" w:color="auto"/>
              <w:right w:val="single" w:sz="4" w:space="0" w:color="auto"/>
            </w:tcBorders>
            <w:hideMark/>
          </w:tcPr>
          <w:p w14:paraId="1B1DE5AB" w14:textId="77777777" w:rsidR="00A85D8A" w:rsidRPr="00614B7A" w:rsidRDefault="00A85D8A" w:rsidP="00BE3F9E">
            <w:pPr>
              <w:pStyle w:val="TAL"/>
            </w:pPr>
            <w:r w:rsidRPr="00614B7A">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65008DE3" w14:textId="77777777" w:rsidR="00A85D8A" w:rsidRPr="00614B7A" w:rsidRDefault="00A85D8A" w:rsidP="00BE3F9E">
            <w:pPr>
              <w:pStyle w:val="TAC"/>
              <w:rPr>
                <w:rFonts w:eastAsia="SimSun"/>
              </w:rPr>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61502337" w14:textId="77777777" w:rsidR="00A85D8A" w:rsidRPr="00614B7A" w:rsidRDefault="00A85D8A" w:rsidP="00BE3F9E">
            <w:pPr>
              <w:pStyle w:val="TAL"/>
              <w:rPr>
                <w:rFonts w:eastAsia="SimSun"/>
                <w:lang w:eastAsia="zh-CN"/>
              </w:rPr>
            </w:pPr>
            <w:r w:rsidRPr="00614B7A">
              <w:t>C003</w:t>
            </w:r>
          </w:p>
        </w:tc>
        <w:tc>
          <w:tcPr>
            <w:tcW w:w="3115" w:type="dxa"/>
            <w:tcBorders>
              <w:top w:val="single" w:sz="4" w:space="0" w:color="auto"/>
              <w:left w:val="single" w:sz="4" w:space="0" w:color="auto"/>
              <w:bottom w:val="single" w:sz="4" w:space="0" w:color="auto"/>
              <w:right w:val="single" w:sz="4" w:space="0" w:color="auto"/>
            </w:tcBorders>
            <w:hideMark/>
          </w:tcPr>
          <w:p w14:paraId="5A63E872" w14:textId="77777777" w:rsidR="00A85D8A" w:rsidRPr="00614B7A" w:rsidRDefault="00A85D8A" w:rsidP="00BE3F9E">
            <w:pPr>
              <w:pStyle w:val="TAL"/>
              <w:rPr>
                <w:rFonts w:eastAsia="SimSun"/>
                <w:lang w:eastAsia="zh-CN"/>
              </w:rPr>
            </w:pPr>
            <w:r w:rsidRPr="00614B7A">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5D933BB" w14:textId="77777777" w:rsidR="00A85D8A" w:rsidRPr="00614B7A" w:rsidRDefault="00A85D8A" w:rsidP="00BE3F9E">
            <w:pPr>
              <w:pStyle w:val="TAL"/>
              <w:rPr>
                <w:rFonts w:eastAsia="SimSun"/>
                <w:lang w:eastAsia="zh-CN"/>
              </w:rPr>
            </w:pPr>
            <w:r w:rsidRPr="00614B7A">
              <w:t>D001</w:t>
            </w:r>
          </w:p>
        </w:tc>
        <w:tc>
          <w:tcPr>
            <w:tcW w:w="1103" w:type="dxa"/>
            <w:tcBorders>
              <w:top w:val="single" w:sz="4" w:space="0" w:color="auto"/>
              <w:left w:val="single" w:sz="4" w:space="0" w:color="auto"/>
              <w:bottom w:val="single" w:sz="4" w:space="0" w:color="auto"/>
              <w:right w:val="single" w:sz="4" w:space="0" w:color="auto"/>
            </w:tcBorders>
          </w:tcPr>
          <w:p w14:paraId="38A2705D"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ABD7B0C" w14:textId="77777777" w:rsidR="00A85D8A" w:rsidRPr="00614B7A" w:rsidRDefault="00A85D8A" w:rsidP="00BE3F9E">
            <w:pPr>
              <w:pStyle w:val="TAL"/>
            </w:pPr>
          </w:p>
        </w:tc>
      </w:tr>
      <w:tr w:rsidR="00A85D8A" w:rsidRPr="00614B7A" w14:paraId="59B4489A"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4FE076B" w14:textId="77777777" w:rsidR="00A85D8A" w:rsidRPr="00614B7A" w:rsidRDefault="00A85D8A" w:rsidP="00BE3F9E">
            <w:pPr>
              <w:pStyle w:val="TAL"/>
            </w:pPr>
            <w:r w:rsidRPr="00614B7A">
              <w:t>6.4D.2.3</w:t>
            </w:r>
          </w:p>
        </w:tc>
        <w:tc>
          <w:tcPr>
            <w:tcW w:w="4460" w:type="dxa"/>
            <w:tcBorders>
              <w:top w:val="single" w:sz="4" w:space="0" w:color="auto"/>
              <w:left w:val="single" w:sz="4" w:space="0" w:color="auto"/>
              <w:bottom w:val="single" w:sz="4" w:space="0" w:color="auto"/>
              <w:right w:val="single" w:sz="4" w:space="0" w:color="auto"/>
            </w:tcBorders>
            <w:hideMark/>
          </w:tcPr>
          <w:p w14:paraId="506F8F94" w14:textId="77777777" w:rsidR="00A85D8A" w:rsidRPr="00614B7A" w:rsidRDefault="00A85D8A" w:rsidP="00BE3F9E">
            <w:pPr>
              <w:pStyle w:val="TAL"/>
            </w:pPr>
            <w:r w:rsidRPr="00614B7A">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62E3F668" w14:textId="77777777" w:rsidR="00A85D8A" w:rsidRPr="00614B7A" w:rsidRDefault="00A85D8A" w:rsidP="00BE3F9E">
            <w:pPr>
              <w:pStyle w:val="TAC"/>
              <w:rPr>
                <w:rFonts w:eastAsia="SimSun"/>
              </w:rPr>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5E70E539" w14:textId="77777777" w:rsidR="00A85D8A" w:rsidRPr="00614B7A" w:rsidRDefault="00A85D8A" w:rsidP="00BE3F9E">
            <w:pPr>
              <w:pStyle w:val="TAL"/>
              <w:rPr>
                <w:rFonts w:eastAsia="SimSun"/>
                <w:lang w:eastAsia="zh-CN"/>
              </w:rPr>
            </w:pPr>
            <w:r w:rsidRPr="00614B7A">
              <w:t>C003</w:t>
            </w:r>
          </w:p>
        </w:tc>
        <w:tc>
          <w:tcPr>
            <w:tcW w:w="3115" w:type="dxa"/>
            <w:tcBorders>
              <w:top w:val="single" w:sz="4" w:space="0" w:color="auto"/>
              <w:left w:val="single" w:sz="4" w:space="0" w:color="auto"/>
              <w:bottom w:val="single" w:sz="4" w:space="0" w:color="auto"/>
              <w:right w:val="single" w:sz="4" w:space="0" w:color="auto"/>
            </w:tcBorders>
            <w:hideMark/>
          </w:tcPr>
          <w:p w14:paraId="2C1695B3" w14:textId="77777777" w:rsidR="00A85D8A" w:rsidRPr="00614B7A" w:rsidRDefault="00A85D8A" w:rsidP="00BE3F9E">
            <w:pPr>
              <w:pStyle w:val="TAL"/>
              <w:rPr>
                <w:rFonts w:eastAsia="SimSun"/>
                <w:lang w:eastAsia="zh-CN"/>
              </w:rPr>
            </w:pPr>
            <w:r w:rsidRPr="00614B7A">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979AD45" w14:textId="77777777" w:rsidR="00A85D8A" w:rsidRPr="00614B7A" w:rsidRDefault="00A85D8A" w:rsidP="00BE3F9E">
            <w:pPr>
              <w:pStyle w:val="TAL"/>
              <w:rPr>
                <w:rFonts w:eastAsia="SimSun"/>
                <w:lang w:eastAsia="zh-CN"/>
              </w:rPr>
            </w:pPr>
            <w:r w:rsidRPr="00614B7A">
              <w:t>D001</w:t>
            </w:r>
          </w:p>
        </w:tc>
        <w:tc>
          <w:tcPr>
            <w:tcW w:w="1103" w:type="dxa"/>
            <w:tcBorders>
              <w:top w:val="single" w:sz="4" w:space="0" w:color="auto"/>
              <w:left w:val="single" w:sz="4" w:space="0" w:color="auto"/>
              <w:bottom w:val="single" w:sz="4" w:space="0" w:color="auto"/>
              <w:right w:val="single" w:sz="4" w:space="0" w:color="auto"/>
            </w:tcBorders>
          </w:tcPr>
          <w:p w14:paraId="4BF92794"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07027D1" w14:textId="77777777" w:rsidR="00A85D8A" w:rsidRPr="00614B7A" w:rsidRDefault="00A85D8A" w:rsidP="00BE3F9E">
            <w:pPr>
              <w:pStyle w:val="TAL"/>
            </w:pPr>
          </w:p>
        </w:tc>
      </w:tr>
      <w:tr w:rsidR="00A85D8A" w:rsidRPr="00614B7A" w14:paraId="06D71C8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4522751" w14:textId="77777777" w:rsidR="00A85D8A" w:rsidRPr="00614B7A" w:rsidRDefault="00A85D8A" w:rsidP="00BE3F9E">
            <w:pPr>
              <w:pStyle w:val="TAL"/>
            </w:pPr>
            <w:r w:rsidRPr="00614B7A">
              <w:t>6.4D.2.4</w:t>
            </w:r>
          </w:p>
        </w:tc>
        <w:tc>
          <w:tcPr>
            <w:tcW w:w="4460" w:type="dxa"/>
            <w:tcBorders>
              <w:top w:val="single" w:sz="4" w:space="0" w:color="auto"/>
              <w:left w:val="single" w:sz="4" w:space="0" w:color="auto"/>
              <w:bottom w:val="single" w:sz="4" w:space="0" w:color="auto"/>
              <w:right w:val="single" w:sz="4" w:space="0" w:color="auto"/>
            </w:tcBorders>
            <w:hideMark/>
          </w:tcPr>
          <w:p w14:paraId="0EBB336F" w14:textId="77777777" w:rsidR="00A85D8A" w:rsidRPr="00614B7A" w:rsidRDefault="00A85D8A" w:rsidP="00BE3F9E">
            <w:pPr>
              <w:pStyle w:val="TAL"/>
            </w:pPr>
            <w:r w:rsidRPr="00614B7A">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3EB0D71B" w14:textId="77777777" w:rsidR="00A85D8A" w:rsidRPr="00614B7A" w:rsidRDefault="00A85D8A" w:rsidP="00BE3F9E">
            <w:pPr>
              <w:pStyle w:val="TAC"/>
              <w:rPr>
                <w:rFonts w:eastAsia="SimSun"/>
              </w:rPr>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2138FFFA" w14:textId="77777777" w:rsidR="00A85D8A" w:rsidRPr="00614B7A" w:rsidRDefault="00A85D8A" w:rsidP="00BE3F9E">
            <w:pPr>
              <w:pStyle w:val="TAL"/>
              <w:rPr>
                <w:rFonts w:eastAsia="SimSun"/>
                <w:lang w:eastAsia="zh-CN"/>
              </w:rPr>
            </w:pPr>
            <w:r w:rsidRPr="00614B7A">
              <w:t>C003</w:t>
            </w:r>
          </w:p>
        </w:tc>
        <w:tc>
          <w:tcPr>
            <w:tcW w:w="3115" w:type="dxa"/>
            <w:tcBorders>
              <w:top w:val="single" w:sz="4" w:space="0" w:color="auto"/>
              <w:left w:val="single" w:sz="4" w:space="0" w:color="auto"/>
              <w:bottom w:val="single" w:sz="4" w:space="0" w:color="auto"/>
              <w:right w:val="single" w:sz="4" w:space="0" w:color="auto"/>
            </w:tcBorders>
            <w:hideMark/>
          </w:tcPr>
          <w:p w14:paraId="22C0D324" w14:textId="77777777" w:rsidR="00A85D8A" w:rsidRPr="00614B7A" w:rsidRDefault="00A85D8A" w:rsidP="00BE3F9E">
            <w:pPr>
              <w:pStyle w:val="TAL"/>
              <w:rPr>
                <w:rFonts w:eastAsia="SimSun"/>
                <w:lang w:eastAsia="zh-CN"/>
              </w:rPr>
            </w:pPr>
            <w:r w:rsidRPr="00614B7A">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A70E431" w14:textId="77777777" w:rsidR="00A85D8A" w:rsidRPr="00614B7A" w:rsidRDefault="00A85D8A" w:rsidP="00BE3F9E">
            <w:pPr>
              <w:pStyle w:val="TAL"/>
              <w:rPr>
                <w:rFonts w:eastAsia="SimSun"/>
                <w:lang w:eastAsia="zh-CN"/>
              </w:rPr>
            </w:pPr>
            <w:r w:rsidRPr="00614B7A">
              <w:t>D001</w:t>
            </w:r>
          </w:p>
        </w:tc>
        <w:tc>
          <w:tcPr>
            <w:tcW w:w="1103" w:type="dxa"/>
            <w:tcBorders>
              <w:top w:val="single" w:sz="4" w:space="0" w:color="auto"/>
              <w:left w:val="single" w:sz="4" w:space="0" w:color="auto"/>
              <w:bottom w:val="single" w:sz="4" w:space="0" w:color="auto"/>
              <w:right w:val="single" w:sz="4" w:space="0" w:color="auto"/>
            </w:tcBorders>
          </w:tcPr>
          <w:p w14:paraId="37EF1D05"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B390DE6" w14:textId="77777777" w:rsidR="00A85D8A" w:rsidRPr="00614B7A" w:rsidRDefault="00A85D8A" w:rsidP="00BE3F9E">
            <w:pPr>
              <w:pStyle w:val="TAL"/>
            </w:pPr>
          </w:p>
        </w:tc>
      </w:tr>
      <w:tr w:rsidR="00A85D8A" w:rsidRPr="00614B7A" w14:paraId="3B848B2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56E3725" w14:textId="77777777" w:rsidR="00A85D8A" w:rsidRPr="00614B7A" w:rsidRDefault="00A85D8A" w:rsidP="00BE3F9E">
            <w:pPr>
              <w:pStyle w:val="TAL"/>
            </w:pPr>
            <w:r w:rsidRPr="00614B7A">
              <w:t>6.4D.3</w:t>
            </w:r>
          </w:p>
        </w:tc>
        <w:tc>
          <w:tcPr>
            <w:tcW w:w="4460" w:type="dxa"/>
            <w:tcBorders>
              <w:top w:val="single" w:sz="4" w:space="0" w:color="auto"/>
              <w:left w:val="single" w:sz="4" w:space="0" w:color="auto"/>
              <w:bottom w:val="single" w:sz="4" w:space="0" w:color="auto"/>
              <w:right w:val="single" w:sz="4" w:space="0" w:color="auto"/>
            </w:tcBorders>
            <w:hideMark/>
          </w:tcPr>
          <w:p w14:paraId="70464095" w14:textId="77777777" w:rsidR="00A85D8A" w:rsidRPr="00614B7A" w:rsidRDefault="00A85D8A" w:rsidP="00BE3F9E">
            <w:pPr>
              <w:pStyle w:val="TAL"/>
            </w:pPr>
            <w:r w:rsidRPr="00614B7A">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52289288" w14:textId="77777777" w:rsidR="00A85D8A" w:rsidRPr="00614B7A" w:rsidRDefault="00A85D8A" w:rsidP="00BE3F9E">
            <w:pPr>
              <w:pStyle w:val="TAC"/>
              <w:rPr>
                <w:rFonts w:eastAsia="SimSun"/>
              </w:rPr>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798A55BA" w14:textId="77777777" w:rsidR="00A85D8A" w:rsidRPr="00614B7A" w:rsidRDefault="00A85D8A" w:rsidP="00BE3F9E">
            <w:pPr>
              <w:pStyle w:val="TAL"/>
              <w:rPr>
                <w:rFonts w:eastAsia="SimSun"/>
                <w:lang w:eastAsia="zh-CN"/>
              </w:rPr>
            </w:pPr>
            <w:r w:rsidRPr="00614B7A">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B07B71B" w14:textId="77777777" w:rsidR="00A85D8A" w:rsidRPr="00614B7A" w:rsidRDefault="00A85D8A" w:rsidP="00BE3F9E">
            <w:pPr>
              <w:pStyle w:val="TAL"/>
              <w:rPr>
                <w:rFonts w:eastAsia="SimSun"/>
                <w:lang w:eastAsia="zh-CN"/>
              </w:rPr>
            </w:pPr>
            <w:r w:rsidRPr="00614B7A">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2086E70" w14:textId="77777777" w:rsidR="00A85D8A" w:rsidRPr="00614B7A" w:rsidRDefault="00A85D8A" w:rsidP="00BE3F9E">
            <w:pPr>
              <w:pStyle w:val="TAL"/>
              <w:rPr>
                <w:rFonts w:eastAsia="SimSun"/>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8817A2F"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A391918" w14:textId="77777777" w:rsidR="00A85D8A" w:rsidRPr="00614B7A" w:rsidRDefault="00A85D8A" w:rsidP="00BE3F9E">
            <w:pPr>
              <w:pStyle w:val="TAL"/>
            </w:pPr>
          </w:p>
        </w:tc>
      </w:tr>
      <w:tr w:rsidR="00A85D8A" w:rsidRPr="00614B7A" w14:paraId="7CECC45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6DB4469" w14:textId="77777777" w:rsidR="00A85D8A" w:rsidRPr="00614B7A" w:rsidRDefault="00A85D8A" w:rsidP="00BE3F9E">
            <w:pPr>
              <w:pStyle w:val="TAL"/>
            </w:pPr>
            <w:r w:rsidRPr="00614B7A">
              <w:t>6.4D.4</w:t>
            </w:r>
          </w:p>
        </w:tc>
        <w:tc>
          <w:tcPr>
            <w:tcW w:w="4460" w:type="dxa"/>
            <w:tcBorders>
              <w:top w:val="single" w:sz="4" w:space="0" w:color="auto"/>
              <w:left w:val="single" w:sz="4" w:space="0" w:color="auto"/>
              <w:bottom w:val="single" w:sz="4" w:space="0" w:color="auto"/>
              <w:right w:val="single" w:sz="4" w:space="0" w:color="auto"/>
            </w:tcBorders>
            <w:hideMark/>
          </w:tcPr>
          <w:p w14:paraId="04DC69E8" w14:textId="77777777" w:rsidR="00A85D8A" w:rsidRPr="00614B7A" w:rsidRDefault="00A85D8A" w:rsidP="00BE3F9E">
            <w:pPr>
              <w:pStyle w:val="TAL"/>
            </w:pPr>
            <w:r w:rsidRPr="00614B7A">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16D7A321" w14:textId="77777777" w:rsidR="00A85D8A" w:rsidRPr="00614B7A" w:rsidRDefault="00A85D8A" w:rsidP="00BE3F9E">
            <w:pPr>
              <w:pStyle w:val="TAC"/>
              <w:rPr>
                <w:rFonts w:eastAsia="SimSun"/>
              </w:rPr>
            </w:pPr>
            <w:r w:rsidRPr="00614B7A">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6999E527" w14:textId="77777777" w:rsidR="00A85D8A" w:rsidRPr="00614B7A" w:rsidRDefault="00A85D8A" w:rsidP="00BE3F9E">
            <w:pPr>
              <w:pStyle w:val="TAL"/>
              <w:rPr>
                <w:rFonts w:eastAsia="SimSun"/>
                <w:lang w:eastAsia="zh-CN"/>
              </w:rPr>
            </w:pPr>
            <w:r w:rsidRPr="00614B7A">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FF903E6" w14:textId="77777777" w:rsidR="00A85D8A" w:rsidRPr="00614B7A" w:rsidRDefault="00A85D8A" w:rsidP="00BE3F9E">
            <w:pPr>
              <w:pStyle w:val="TAL"/>
              <w:rPr>
                <w:rFonts w:eastAsia="SimSun"/>
                <w:lang w:eastAsia="zh-CN"/>
              </w:rPr>
            </w:pPr>
            <w:r w:rsidRPr="00614B7A">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F177CA0" w14:textId="77777777" w:rsidR="00A85D8A" w:rsidRPr="00614B7A" w:rsidRDefault="00A85D8A" w:rsidP="00BE3F9E">
            <w:pPr>
              <w:pStyle w:val="TAL"/>
              <w:rPr>
                <w:rFonts w:eastAsia="SimSun"/>
                <w:lang w:eastAsia="zh-CN"/>
              </w:rPr>
            </w:pPr>
            <w:r w:rsidRPr="00614B7A">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314D972"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1E6C3A8" w14:textId="77777777" w:rsidR="00A85D8A" w:rsidRPr="00614B7A" w:rsidRDefault="00A85D8A" w:rsidP="00BE3F9E">
            <w:pPr>
              <w:pStyle w:val="TAL"/>
            </w:pPr>
            <w:r w:rsidRPr="00614B7A">
              <w:t>NOTE 1</w:t>
            </w:r>
          </w:p>
        </w:tc>
      </w:tr>
      <w:tr w:rsidR="00A85D8A" w:rsidRPr="00614B7A" w14:paraId="5DE6CB4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23451C9" w14:textId="77777777" w:rsidR="00A85D8A" w:rsidRPr="00614B7A" w:rsidRDefault="00A85D8A" w:rsidP="00BE3F9E">
            <w:pPr>
              <w:pStyle w:val="TAL"/>
            </w:pPr>
            <w:r w:rsidRPr="00614B7A">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4C325752" w14:textId="77777777" w:rsidR="00A85D8A" w:rsidRPr="00614B7A" w:rsidRDefault="00A85D8A" w:rsidP="00BE3F9E">
            <w:pPr>
              <w:pStyle w:val="TAL"/>
            </w:pPr>
            <w:r w:rsidRPr="00614B7A">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424CD3AF" w14:textId="77777777" w:rsidR="00A85D8A" w:rsidRPr="00614B7A" w:rsidRDefault="00A85D8A" w:rsidP="00BE3F9E">
            <w:pPr>
              <w:pStyle w:val="TAC"/>
              <w:rPr>
                <w:rFonts w:eastAsia="SimSun"/>
              </w:rPr>
            </w:pPr>
            <w:r w:rsidRPr="00614B7A">
              <w:t>Rel-16</w:t>
            </w:r>
          </w:p>
        </w:tc>
        <w:tc>
          <w:tcPr>
            <w:tcW w:w="1128" w:type="dxa"/>
            <w:tcBorders>
              <w:top w:val="single" w:sz="4" w:space="0" w:color="auto"/>
              <w:left w:val="single" w:sz="4" w:space="0" w:color="auto"/>
              <w:bottom w:val="single" w:sz="4" w:space="0" w:color="auto"/>
              <w:right w:val="single" w:sz="4" w:space="0" w:color="auto"/>
            </w:tcBorders>
            <w:hideMark/>
          </w:tcPr>
          <w:p w14:paraId="1861B3D3" w14:textId="77777777" w:rsidR="00A85D8A" w:rsidRPr="00614B7A" w:rsidRDefault="00A85D8A" w:rsidP="00BE3F9E">
            <w:pPr>
              <w:pStyle w:val="TAL"/>
              <w:rPr>
                <w:rFonts w:eastAsia="SimSun"/>
                <w:lang w:eastAsia="zh-CN"/>
              </w:rPr>
            </w:pPr>
            <w:r w:rsidRPr="00614B7A">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73C518F" w14:textId="77777777" w:rsidR="00A85D8A" w:rsidRPr="00614B7A" w:rsidRDefault="00A85D8A" w:rsidP="00BE3F9E">
            <w:pPr>
              <w:pStyle w:val="TAL"/>
              <w:rPr>
                <w:rFonts w:eastAsia="SimSun"/>
                <w:lang w:eastAsia="zh-CN"/>
              </w:rPr>
            </w:pPr>
            <w:r w:rsidRPr="00614B7A">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6011C5B8" w14:textId="77777777" w:rsidR="00A85D8A" w:rsidRPr="00614B7A" w:rsidRDefault="00A85D8A" w:rsidP="00BE3F9E">
            <w:pPr>
              <w:pStyle w:val="TAL"/>
              <w:rPr>
                <w:rFonts w:eastAsia="SimSun"/>
                <w:lang w:eastAsia="zh-CN"/>
              </w:rPr>
            </w:pPr>
            <w:r w:rsidRPr="00614B7A">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4DB1DE7"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516FCA4" w14:textId="77777777" w:rsidR="00A85D8A" w:rsidRPr="00614B7A" w:rsidRDefault="00A85D8A" w:rsidP="00BE3F9E">
            <w:pPr>
              <w:pStyle w:val="TAL"/>
            </w:pPr>
            <w:r w:rsidRPr="00614B7A">
              <w:t>NOTE 1</w:t>
            </w:r>
          </w:p>
        </w:tc>
      </w:tr>
      <w:tr w:rsidR="00A85D8A" w:rsidRPr="00614B7A" w14:paraId="7907613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A109F34" w14:textId="77777777" w:rsidR="00A85D8A" w:rsidRPr="00614B7A" w:rsidRDefault="00A85D8A" w:rsidP="00BE3F9E">
            <w:pPr>
              <w:pStyle w:val="TAL"/>
              <w:rPr>
                <w:lang w:eastAsia="ko-KR"/>
              </w:rPr>
            </w:pPr>
            <w:r w:rsidRPr="00614B7A">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6AB8943C" w14:textId="77777777" w:rsidR="00A85D8A" w:rsidRPr="00614B7A" w:rsidRDefault="00A85D8A" w:rsidP="00BE3F9E">
            <w:pPr>
              <w:pStyle w:val="TAL"/>
              <w:rPr>
                <w:lang w:eastAsia="ko-KR"/>
              </w:rPr>
            </w:pPr>
            <w:r w:rsidRPr="00614B7A">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461BB5DC" w14:textId="77777777" w:rsidR="00A85D8A" w:rsidRPr="00614B7A" w:rsidRDefault="00A85D8A" w:rsidP="00BE3F9E">
            <w:pPr>
              <w:pStyle w:val="TAC"/>
              <w:rPr>
                <w:rFonts w:eastAsia="SimSun"/>
              </w:rPr>
            </w:pPr>
            <w:r w:rsidRPr="00614B7A">
              <w:t>Rel-16</w:t>
            </w:r>
          </w:p>
        </w:tc>
        <w:tc>
          <w:tcPr>
            <w:tcW w:w="1128" w:type="dxa"/>
            <w:tcBorders>
              <w:top w:val="single" w:sz="4" w:space="0" w:color="auto"/>
              <w:left w:val="single" w:sz="4" w:space="0" w:color="auto"/>
              <w:bottom w:val="single" w:sz="4" w:space="0" w:color="auto"/>
              <w:right w:val="single" w:sz="4" w:space="0" w:color="auto"/>
            </w:tcBorders>
            <w:hideMark/>
          </w:tcPr>
          <w:p w14:paraId="301CA0A0" w14:textId="77777777" w:rsidR="00A85D8A" w:rsidRPr="00614B7A" w:rsidRDefault="00A85D8A" w:rsidP="00BE3F9E">
            <w:pPr>
              <w:pStyle w:val="TAL"/>
              <w:rPr>
                <w:rFonts w:eastAsia="SimSun"/>
                <w:lang w:eastAsia="zh-CN"/>
              </w:rPr>
            </w:pPr>
            <w:r w:rsidRPr="00614B7A">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554ADC96" w14:textId="77777777" w:rsidR="00A85D8A" w:rsidRPr="00614B7A" w:rsidRDefault="00A85D8A" w:rsidP="00BE3F9E">
            <w:pPr>
              <w:pStyle w:val="TAL"/>
              <w:rPr>
                <w:rFonts w:eastAsia="SimSun"/>
                <w:lang w:eastAsia="zh-CN"/>
              </w:rPr>
            </w:pPr>
            <w:r w:rsidRPr="00614B7A">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33FD44C1" w14:textId="77777777" w:rsidR="00A85D8A" w:rsidRPr="00614B7A" w:rsidRDefault="00A85D8A" w:rsidP="00BE3F9E">
            <w:pPr>
              <w:pStyle w:val="TAL"/>
              <w:rPr>
                <w:rFonts w:eastAsia="SimSun"/>
                <w:lang w:eastAsia="zh-CN"/>
              </w:rPr>
            </w:pPr>
            <w:r w:rsidRPr="00614B7A">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64366EC"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2D0382A" w14:textId="77777777" w:rsidR="00A85D8A" w:rsidRPr="00614B7A" w:rsidRDefault="00A85D8A" w:rsidP="00BE3F9E">
            <w:pPr>
              <w:pStyle w:val="TAL"/>
            </w:pPr>
            <w:r w:rsidRPr="00614B7A">
              <w:t>NOTE 1</w:t>
            </w:r>
          </w:p>
        </w:tc>
      </w:tr>
      <w:tr w:rsidR="00A85D8A" w:rsidRPr="00614B7A" w14:paraId="086700B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B29A9DD" w14:textId="77777777" w:rsidR="00A85D8A" w:rsidRPr="00614B7A" w:rsidRDefault="00A85D8A" w:rsidP="00BE3F9E">
            <w:pPr>
              <w:pStyle w:val="TAL"/>
              <w:rPr>
                <w:lang w:eastAsia="ko-KR"/>
              </w:rPr>
            </w:pPr>
            <w:r w:rsidRPr="00614B7A">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78665B53" w14:textId="77777777" w:rsidR="00A85D8A" w:rsidRPr="00614B7A" w:rsidRDefault="00A85D8A" w:rsidP="00BE3F9E">
            <w:pPr>
              <w:pStyle w:val="TAL"/>
              <w:rPr>
                <w:lang w:eastAsia="ko-KR"/>
              </w:rPr>
            </w:pPr>
            <w:r w:rsidRPr="00614B7A">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9CA6968" w14:textId="77777777" w:rsidR="00A85D8A" w:rsidRPr="00614B7A" w:rsidRDefault="00A85D8A" w:rsidP="00BE3F9E">
            <w:pPr>
              <w:pStyle w:val="TAC"/>
              <w:rPr>
                <w:rFonts w:eastAsia="SimSun"/>
              </w:rPr>
            </w:pPr>
            <w:r w:rsidRPr="00614B7A">
              <w:t>Rel-16</w:t>
            </w:r>
          </w:p>
        </w:tc>
        <w:tc>
          <w:tcPr>
            <w:tcW w:w="1128" w:type="dxa"/>
            <w:tcBorders>
              <w:top w:val="single" w:sz="4" w:space="0" w:color="auto"/>
              <w:left w:val="single" w:sz="4" w:space="0" w:color="auto"/>
              <w:bottom w:val="single" w:sz="4" w:space="0" w:color="auto"/>
              <w:right w:val="single" w:sz="4" w:space="0" w:color="auto"/>
            </w:tcBorders>
            <w:hideMark/>
          </w:tcPr>
          <w:p w14:paraId="353A5DC6" w14:textId="77777777" w:rsidR="00A85D8A" w:rsidRPr="00614B7A" w:rsidRDefault="00A85D8A" w:rsidP="00BE3F9E">
            <w:pPr>
              <w:pStyle w:val="TAL"/>
              <w:rPr>
                <w:rFonts w:eastAsia="SimSun"/>
                <w:lang w:eastAsia="zh-CN"/>
              </w:rPr>
            </w:pPr>
            <w:r w:rsidRPr="00614B7A">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1B2C481A" w14:textId="77777777" w:rsidR="00A85D8A" w:rsidRPr="00614B7A" w:rsidRDefault="00A85D8A" w:rsidP="00BE3F9E">
            <w:pPr>
              <w:pStyle w:val="TAL"/>
              <w:rPr>
                <w:rFonts w:eastAsia="SimSun"/>
                <w:lang w:eastAsia="zh-CN"/>
              </w:rPr>
            </w:pPr>
            <w:r w:rsidRPr="00614B7A">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0CD6D8C0" w14:textId="77777777" w:rsidR="00A85D8A" w:rsidRPr="00614B7A" w:rsidRDefault="00A85D8A" w:rsidP="00BE3F9E">
            <w:pPr>
              <w:pStyle w:val="TAL"/>
              <w:rPr>
                <w:rFonts w:eastAsia="SimSun"/>
                <w:lang w:eastAsia="zh-CN"/>
              </w:rPr>
            </w:pPr>
            <w:r w:rsidRPr="00614B7A">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9460648"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E6BCB66" w14:textId="77777777" w:rsidR="00A85D8A" w:rsidRPr="00614B7A" w:rsidRDefault="00A85D8A" w:rsidP="00BE3F9E">
            <w:pPr>
              <w:pStyle w:val="TAL"/>
            </w:pPr>
            <w:r w:rsidRPr="00614B7A">
              <w:t>NOTE 1</w:t>
            </w:r>
          </w:p>
        </w:tc>
      </w:tr>
      <w:tr w:rsidR="00A85D8A" w:rsidRPr="00614B7A" w14:paraId="03DD471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2924ADB" w14:textId="77777777" w:rsidR="00A85D8A" w:rsidRPr="00614B7A" w:rsidRDefault="00A85D8A" w:rsidP="00BE3F9E">
            <w:pPr>
              <w:pStyle w:val="TAL"/>
              <w:rPr>
                <w:lang w:eastAsia="ko-KR"/>
              </w:rPr>
            </w:pPr>
            <w:r w:rsidRPr="00614B7A">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714EBB7A" w14:textId="77777777" w:rsidR="00A85D8A" w:rsidRPr="00614B7A" w:rsidRDefault="00A85D8A" w:rsidP="00BE3F9E">
            <w:pPr>
              <w:pStyle w:val="TAL"/>
              <w:rPr>
                <w:lang w:eastAsia="ko-KR"/>
              </w:rPr>
            </w:pPr>
            <w:r w:rsidRPr="00614B7A">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747B2457" w14:textId="77777777" w:rsidR="00A85D8A" w:rsidRPr="00614B7A" w:rsidRDefault="00A85D8A" w:rsidP="00BE3F9E">
            <w:pPr>
              <w:pStyle w:val="TAC"/>
              <w:rPr>
                <w:rFonts w:eastAsia="SimSun"/>
              </w:rPr>
            </w:pPr>
            <w:r w:rsidRPr="00614B7A">
              <w:t>Rel-16</w:t>
            </w:r>
          </w:p>
        </w:tc>
        <w:tc>
          <w:tcPr>
            <w:tcW w:w="1128" w:type="dxa"/>
            <w:tcBorders>
              <w:top w:val="single" w:sz="4" w:space="0" w:color="auto"/>
              <w:left w:val="single" w:sz="4" w:space="0" w:color="auto"/>
              <w:bottom w:val="single" w:sz="4" w:space="0" w:color="auto"/>
              <w:right w:val="single" w:sz="4" w:space="0" w:color="auto"/>
            </w:tcBorders>
            <w:hideMark/>
          </w:tcPr>
          <w:p w14:paraId="332E0289" w14:textId="77777777" w:rsidR="00A85D8A" w:rsidRPr="00614B7A" w:rsidRDefault="00A85D8A" w:rsidP="00BE3F9E">
            <w:pPr>
              <w:pStyle w:val="TAL"/>
              <w:rPr>
                <w:rFonts w:eastAsia="SimSun"/>
                <w:lang w:eastAsia="zh-CN"/>
              </w:rPr>
            </w:pPr>
            <w:r w:rsidRPr="00614B7A">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07240F06" w14:textId="77777777" w:rsidR="00A85D8A" w:rsidRPr="00614B7A" w:rsidRDefault="00A85D8A" w:rsidP="00BE3F9E">
            <w:pPr>
              <w:pStyle w:val="TAL"/>
              <w:rPr>
                <w:rFonts w:eastAsia="SimSun"/>
                <w:lang w:eastAsia="zh-CN"/>
              </w:rPr>
            </w:pPr>
            <w:r w:rsidRPr="00614B7A">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0D611713" w14:textId="77777777" w:rsidR="00A85D8A" w:rsidRPr="00614B7A" w:rsidRDefault="00A85D8A" w:rsidP="00BE3F9E">
            <w:pPr>
              <w:pStyle w:val="TAL"/>
              <w:rPr>
                <w:rFonts w:eastAsia="SimSun"/>
                <w:lang w:eastAsia="zh-CN"/>
              </w:rPr>
            </w:pPr>
            <w:r w:rsidRPr="00614B7A">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0BEE8BA"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6F30396" w14:textId="77777777" w:rsidR="00A85D8A" w:rsidRPr="00614B7A" w:rsidRDefault="00A85D8A" w:rsidP="00BE3F9E">
            <w:pPr>
              <w:pStyle w:val="TAL"/>
            </w:pPr>
            <w:r w:rsidRPr="00614B7A">
              <w:t>NOTE 1</w:t>
            </w:r>
          </w:p>
        </w:tc>
      </w:tr>
      <w:tr w:rsidR="00A85D8A" w:rsidRPr="00614B7A" w14:paraId="46CE9F1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AFC2C25" w14:textId="77777777" w:rsidR="00A85D8A" w:rsidRPr="00614B7A" w:rsidRDefault="00A85D8A" w:rsidP="00BE3F9E">
            <w:pPr>
              <w:pStyle w:val="TAL"/>
            </w:pPr>
            <w:r w:rsidRPr="00614B7A">
              <w:t>6.5.1</w:t>
            </w:r>
          </w:p>
        </w:tc>
        <w:tc>
          <w:tcPr>
            <w:tcW w:w="4460" w:type="dxa"/>
            <w:tcBorders>
              <w:top w:val="single" w:sz="4" w:space="0" w:color="auto"/>
              <w:left w:val="single" w:sz="4" w:space="0" w:color="auto"/>
              <w:bottom w:val="single" w:sz="4" w:space="0" w:color="auto"/>
              <w:right w:val="single" w:sz="4" w:space="0" w:color="auto"/>
            </w:tcBorders>
            <w:hideMark/>
          </w:tcPr>
          <w:p w14:paraId="17366089" w14:textId="77777777" w:rsidR="00A85D8A" w:rsidRPr="00614B7A" w:rsidRDefault="00A85D8A" w:rsidP="00BE3F9E">
            <w:pPr>
              <w:pStyle w:val="TAL"/>
            </w:pPr>
            <w:r w:rsidRPr="00614B7A">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1C221A20" w14:textId="77777777" w:rsidR="00A85D8A" w:rsidRPr="00614B7A" w:rsidRDefault="00A85D8A" w:rsidP="00BE3F9E">
            <w:pPr>
              <w:pStyle w:val="TAC"/>
              <w:rPr>
                <w:rFonts w:eastAsia="SimSun"/>
              </w:rPr>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6350F37F" w14:textId="77777777" w:rsidR="00A85D8A" w:rsidRPr="00614B7A" w:rsidRDefault="00A85D8A" w:rsidP="00BE3F9E">
            <w:pPr>
              <w:pStyle w:val="TAL"/>
              <w:rPr>
                <w:rFonts w:eastAsia="SimSun"/>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39A3FFB" w14:textId="77777777" w:rsidR="00A85D8A" w:rsidRPr="00614B7A" w:rsidRDefault="00A85D8A" w:rsidP="00BE3F9E">
            <w:pPr>
              <w:pStyle w:val="TAL"/>
              <w:rPr>
                <w:rFonts w:eastAsia="SimSun"/>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F9548CA" w14:textId="77777777" w:rsidR="00A85D8A" w:rsidRPr="00614B7A" w:rsidRDefault="00A85D8A" w:rsidP="00BE3F9E">
            <w:pPr>
              <w:pStyle w:val="TAL"/>
              <w:rPr>
                <w:rFonts w:eastAsia="SimSun"/>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D164798"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AC586BC" w14:textId="77777777" w:rsidR="00A85D8A" w:rsidRPr="00614B7A" w:rsidRDefault="00A85D8A" w:rsidP="00BE3F9E">
            <w:pPr>
              <w:pStyle w:val="TAL"/>
            </w:pPr>
            <w:r w:rsidRPr="00614B7A">
              <w:t>Skip TC 6.5.1 if UE supports NSA and TS 38.521-3 TC 6.5B.1.2 or 6.5B.1.3 has been executed.</w:t>
            </w:r>
          </w:p>
        </w:tc>
      </w:tr>
      <w:tr w:rsidR="00A85D8A" w:rsidRPr="00614B7A" w14:paraId="6FCDF556"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7FB9B8B9" w14:textId="77777777" w:rsidR="00A85D8A" w:rsidRPr="00614B7A" w:rsidRDefault="00A85D8A" w:rsidP="00BE3F9E">
            <w:pPr>
              <w:pStyle w:val="TAL"/>
            </w:pPr>
            <w:r w:rsidRPr="00614B7A">
              <w:t>6.5.2.2</w:t>
            </w:r>
          </w:p>
        </w:tc>
        <w:tc>
          <w:tcPr>
            <w:tcW w:w="4460" w:type="dxa"/>
            <w:tcBorders>
              <w:top w:val="single" w:sz="4" w:space="0" w:color="auto"/>
              <w:left w:val="single" w:sz="4" w:space="0" w:color="auto"/>
              <w:bottom w:val="nil"/>
              <w:right w:val="single" w:sz="4" w:space="0" w:color="auto"/>
            </w:tcBorders>
            <w:hideMark/>
          </w:tcPr>
          <w:p w14:paraId="12F09815" w14:textId="77777777" w:rsidR="00A85D8A" w:rsidRPr="00614B7A" w:rsidRDefault="00A85D8A" w:rsidP="00BE3F9E">
            <w:pPr>
              <w:pStyle w:val="TAL"/>
            </w:pPr>
            <w:r w:rsidRPr="00614B7A">
              <w:t>Spectrum emission mask</w:t>
            </w:r>
          </w:p>
        </w:tc>
        <w:tc>
          <w:tcPr>
            <w:tcW w:w="850" w:type="dxa"/>
            <w:tcBorders>
              <w:top w:val="single" w:sz="4" w:space="0" w:color="auto"/>
              <w:left w:val="single" w:sz="4" w:space="0" w:color="auto"/>
              <w:bottom w:val="nil"/>
              <w:right w:val="single" w:sz="4" w:space="0" w:color="auto"/>
            </w:tcBorders>
            <w:hideMark/>
          </w:tcPr>
          <w:p w14:paraId="33070F4F"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nil"/>
              <w:right w:val="single" w:sz="4" w:space="0" w:color="auto"/>
            </w:tcBorders>
            <w:hideMark/>
          </w:tcPr>
          <w:p w14:paraId="30E30D96"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18CFCB3"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8C72442"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AC6F1E3" w14:textId="77777777" w:rsidR="00A85D8A" w:rsidRPr="00614B7A" w:rsidRDefault="00A85D8A" w:rsidP="00BE3F9E">
            <w:pPr>
              <w:pStyle w:val="TAL"/>
              <w:rPr>
                <w:lang w:eastAsia="zh-CN"/>
              </w:rPr>
            </w:pPr>
            <w:r w:rsidRPr="00614B7A">
              <w:t>PC1</w:t>
            </w:r>
          </w:p>
          <w:p w14:paraId="7D3A593E" w14:textId="77777777" w:rsidR="00A85D8A" w:rsidRPr="00614B7A" w:rsidRDefault="00A85D8A" w:rsidP="00BE3F9E">
            <w:pPr>
              <w:pStyle w:val="TAL"/>
            </w:pPr>
            <w:r w:rsidRPr="00614B7A">
              <w:rPr>
                <w:lang w:eastAsia="zh-CN"/>
              </w:rPr>
              <w:t>PC1.5</w:t>
            </w:r>
          </w:p>
          <w:p w14:paraId="427EA02D" w14:textId="77777777" w:rsidR="00A85D8A" w:rsidRPr="00614B7A" w:rsidRDefault="00A85D8A" w:rsidP="00BE3F9E">
            <w:pPr>
              <w:pStyle w:val="TAL"/>
            </w:pPr>
            <w:r w:rsidRPr="00614B7A">
              <w:t>PC2</w:t>
            </w:r>
          </w:p>
          <w:p w14:paraId="0ED3B38B" w14:textId="77777777" w:rsidR="00A85D8A" w:rsidRPr="00614B7A" w:rsidRDefault="00A85D8A" w:rsidP="00BE3F9E">
            <w:pPr>
              <w:pStyle w:val="TAL"/>
              <w:rPr>
                <w:lang w:eastAsia="zh-CN"/>
              </w:rPr>
            </w:pPr>
            <w:r w:rsidRPr="00614B7A">
              <w:t>PC3</w:t>
            </w:r>
          </w:p>
        </w:tc>
        <w:tc>
          <w:tcPr>
            <w:tcW w:w="1999" w:type="dxa"/>
            <w:tcBorders>
              <w:top w:val="single" w:sz="4" w:space="0" w:color="auto"/>
              <w:left w:val="single" w:sz="4" w:space="0" w:color="auto"/>
              <w:bottom w:val="single" w:sz="4" w:space="0" w:color="auto"/>
              <w:right w:val="single" w:sz="4" w:space="0" w:color="auto"/>
            </w:tcBorders>
            <w:hideMark/>
          </w:tcPr>
          <w:p w14:paraId="6A9BA320" w14:textId="77777777" w:rsidR="00A85D8A" w:rsidRPr="00614B7A" w:rsidRDefault="00A85D8A" w:rsidP="00BE3F9E">
            <w:pPr>
              <w:pStyle w:val="TAL"/>
            </w:pPr>
            <w:r w:rsidRPr="00614B7A">
              <w:t>Skip TC 6.5.2.2 if UE supports NSA and TS 38.521-3 TC 6.5B.2.2.1 or 6.5B.2.3.1 has been executed.</w:t>
            </w:r>
          </w:p>
        </w:tc>
      </w:tr>
      <w:tr w:rsidR="00A85D8A" w:rsidRPr="00614B7A" w14:paraId="0DEB3939"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4B49E7F7" w14:textId="77777777" w:rsidR="00A85D8A" w:rsidRPr="00614B7A" w:rsidRDefault="00A85D8A" w:rsidP="00BE3F9E">
            <w:pPr>
              <w:pStyle w:val="TAL"/>
            </w:pPr>
            <w:r w:rsidRPr="00614B7A">
              <w:lastRenderedPageBreak/>
              <w:t>6.5.2.3</w:t>
            </w:r>
          </w:p>
        </w:tc>
        <w:tc>
          <w:tcPr>
            <w:tcW w:w="4460" w:type="dxa"/>
            <w:tcBorders>
              <w:top w:val="single" w:sz="4" w:space="0" w:color="auto"/>
              <w:left w:val="single" w:sz="4" w:space="0" w:color="auto"/>
              <w:bottom w:val="nil"/>
              <w:right w:val="single" w:sz="4" w:space="0" w:color="auto"/>
            </w:tcBorders>
            <w:hideMark/>
          </w:tcPr>
          <w:p w14:paraId="6D54D528" w14:textId="77777777" w:rsidR="00A85D8A" w:rsidRPr="00614B7A" w:rsidRDefault="00A85D8A" w:rsidP="00BE3F9E">
            <w:pPr>
              <w:pStyle w:val="TAL"/>
            </w:pPr>
            <w:r w:rsidRPr="00614B7A">
              <w:t>Additional spectrum emission mask</w:t>
            </w:r>
          </w:p>
        </w:tc>
        <w:tc>
          <w:tcPr>
            <w:tcW w:w="850" w:type="dxa"/>
            <w:tcBorders>
              <w:top w:val="single" w:sz="4" w:space="0" w:color="auto"/>
              <w:left w:val="single" w:sz="4" w:space="0" w:color="auto"/>
              <w:bottom w:val="nil"/>
              <w:right w:val="single" w:sz="4" w:space="0" w:color="auto"/>
            </w:tcBorders>
            <w:hideMark/>
          </w:tcPr>
          <w:p w14:paraId="6A8244FB"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nil"/>
              <w:right w:val="single" w:sz="4" w:space="0" w:color="auto"/>
            </w:tcBorders>
            <w:hideMark/>
          </w:tcPr>
          <w:p w14:paraId="229D4F4A"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7F79843"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098F5AB"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71564DB" w14:textId="77777777" w:rsidR="00A85D8A" w:rsidRPr="00614B7A" w:rsidRDefault="00A85D8A" w:rsidP="00BE3F9E">
            <w:pPr>
              <w:pStyle w:val="TAL"/>
            </w:pPr>
            <w:r w:rsidRPr="00614B7A">
              <w:t>PC1</w:t>
            </w:r>
          </w:p>
          <w:p w14:paraId="1ACB0731" w14:textId="77777777" w:rsidR="00A85D8A" w:rsidRPr="00614B7A" w:rsidRDefault="00A85D8A" w:rsidP="00BE3F9E">
            <w:pPr>
              <w:pStyle w:val="TAL"/>
            </w:pPr>
            <w:r w:rsidRPr="00614B7A">
              <w:t>PC2</w:t>
            </w:r>
          </w:p>
          <w:p w14:paraId="79DFB046" w14:textId="77777777" w:rsidR="00A85D8A" w:rsidRPr="00614B7A" w:rsidRDefault="00A85D8A" w:rsidP="00BE3F9E">
            <w:pPr>
              <w:pStyle w:val="TAL"/>
            </w:pPr>
            <w:r w:rsidRPr="00614B7A">
              <w:t>PC3</w:t>
            </w:r>
          </w:p>
        </w:tc>
        <w:tc>
          <w:tcPr>
            <w:tcW w:w="1999" w:type="dxa"/>
            <w:tcBorders>
              <w:top w:val="single" w:sz="4" w:space="0" w:color="auto"/>
              <w:left w:val="single" w:sz="4" w:space="0" w:color="auto"/>
              <w:bottom w:val="single" w:sz="4" w:space="0" w:color="auto"/>
              <w:right w:val="single" w:sz="4" w:space="0" w:color="auto"/>
            </w:tcBorders>
            <w:hideMark/>
          </w:tcPr>
          <w:p w14:paraId="157A6697" w14:textId="77777777" w:rsidR="00A85D8A" w:rsidRPr="00614B7A" w:rsidRDefault="00A85D8A" w:rsidP="00BE3F9E">
            <w:pPr>
              <w:pStyle w:val="TAL"/>
              <w:rPr>
                <w:lang w:eastAsia="zh-CN"/>
              </w:rPr>
            </w:pPr>
            <w:r w:rsidRPr="00614B7A">
              <w:t>NOTE 1</w:t>
            </w:r>
          </w:p>
          <w:p w14:paraId="13BE7DC2" w14:textId="77777777" w:rsidR="00A85D8A" w:rsidRPr="00614B7A" w:rsidRDefault="00A85D8A" w:rsidP="00BE3F9E">
            <w:pPr>
              <w:pStyle w:val="TAL"/>
              <w:rPr>
                <w:lang w:eastAsia="zh-CN"/>
              </w:rPr>
            </w:pPr>
            <w:r w:rsidRPr="00614B7A">
              <w:rPr>
                <w:lang w:eastAsia="zh-CN"/>
              </w:rPr>
              <w:t>Skip TC 6.5.2.3 if UE supports NSA and TS 38.521-3 TC 6.5B.2.3.2 has been executed.</w:t>
            </w:r>
          </w:p>
        </w:tc>
      </w:tr>
      <w:tr w:rsidR="00A85D8A" w:rsidRPr="00614B7A" w14:paraId="3F7428D8"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13FEE699" w14:textId="77777777" w:rsidR="00A85D8A" w:rsidRPr="00614B7A" w:rsidRDefault="00A85D8A" w:rsidP="00BE3F9E">
            <w:pPr>
              <w:pStyle w:val="TAL"/>
            </w:pPr>
            <w:r w:rsidRPr="00614B7A">
              <w:t>6.5.2.4.1</w:t>
            </w:r>
          </w:p>
        </w:tc>
        <w:tc>
          <w:tcPr>
            <w:tcW w:w="4460" w:type="dxa"/>
            <w:tcBorders>
              <w:top w:val="single" w:sz="4" w:space="0" w:color="auto"/>
              <w:left w:val="single" w:sz="4" w:space="0" w:color="auto"/>
              <w:bottom w:val="nil"/>
              <w:right w:val="single" w:sz="4" w:space="0" w:color="auto"/>
            </w:tcBorders>
            <w:hideMark/>
          </w:tcPr>
          <w:p w14:paraId="34E13979" w14:textId="77777777" w:rsidR="00A85D8A" w:rsidRPr="00614B7A" w:rsidRDefault="00A85D8A" w:rsidP="00BE3F9E">
            <w:pPr>
              <w:pStyle w:val="TAL"/>
            </w:pPr>
            <w:r w:rsidRPr="00614B7A">
              <w:t>NR ACLR</w:t>
            </w:r>
          </w:p>
        </w:tc>
        <w:tc>
          <w:tcPr>
            <w:tcW w:w="850" w:type="dxa"/>
            <w:tcBorders>
              <w:top w:val="single" w:sz="4" w:space="0" w:color="auto"/>
              <w:left w:val="single" w:sz="4" w:space="0" w:color="auto"/>
              <w:bottom w:val="nil"/>
              <w:right w:val="single" w:sz="4" w:space="0" w:color="auto"/>
            </w:tcBorders>
            <w:hideMark/>
          </w:tcPr>
          <w:p w14:paraId="3F66B225"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nil"/>
              <w:right w:val="single" w:sz="4" w:space="0" w:color="auto"/>
            </w:tcBorders>
            <w:hideMark/>
          </w:tcPr>
          <w:p w14:paraId="61CD1174"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3236B15"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0CFB33C"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B1BDDE3" w14:textId="77777777" w:rsidR="00A85D8A" w:rsidRPr="00614B7A" w:rsidRDefault="00A85D8A" w:rsidP="00BE3F9E">
            <w:pPr>
              <w:pStyle w:val="TAL"/>
              <w:rPr>
                <w:lang w:eastAsia="zh-CN"/>
              </w:rPr>
            </w:pPr>
            <w:r w:rsidRPr="00614B7A">
              <w:t>PC1</w:t>
            </w:r>
          </w:p>
          <w:p w14:paraId="071C262F" w14:textId="05C27756" w:rsidR="00A85D8A" w:rsidRPr="00614B7A" w:rsidRDefault="00A85D8A" w:rsidP="00BE3F9E">
            <w:pPr>
              <w:pStyle w:val="TAL"/>
            </w:pPr>
            <w:r w:rsidRPr="00614B7A">
              <w:rPr>
                <w:lang w:eastAsia="zh-CN"/>
              </w:rPr>
              <w:t>PC1.5</w:t>
            </w:r>
          </w:p>
          <w:p w14:paraId="5DF18EF2" w14:textId="77777777" w:rsidR="00A85D8A" w:rsidRPr="00614B7A" w:rsidRDefault="00A85D8A" w:rsidP="00BE3F9E">
            <w:pPr>
              <w:pStyle w:val="TAL"/>
            </w:pPr>
            <w:r w:rsidRPr="00614B7A">
              <w:t>PC2</w:t>
            </w:r>
          </w:p>
          <w:p w14:paraId="1705CAC2" w14:textId="77777777" w:rsidR="00A85D8A" w:rsidRPr="00614B7A" w:rsidRDefault="00A85D8A" w:rsidP="00BE3F9E">
            <w:pPr>
              <w:pStyle w:val="TAL"/>
              <w:rPr>
                <w:lang w:eastAsia="zh-CN"/>
              </w:rPr>
            </w:pPr>
            <w:r w:rsidRPr="00614B7A">
              <w:t>PC3</w:t>
            </w:r>
          </w:p>
        </w:tc>
        <w:tc>
          <w:tcPr>
            <w:tcW w:w="1999" w:type="dxa"/>
            <w:tcBorders>
              <w:top w:val="single" w:sz="4" w:space="0" w:color="auto"/>
              <w:left w:val="single" w:sz="4" w:space="0" w:color="auto"/>
              <w:bottom w:val="single" w:sz="4" w:space="0" w:color="auto"/>
              <w:right w:val="single" w:sz="4" w:space="0" w:color="auto"/>
            </w:tcBorders>
            <w:hideMark/>
          </w:tcPr>
          <w:p w14:paraId="54403D15" w14:textId="77777777" w:rsidR="00A85D8A" w:rsidRPr="00614B7A" w:rsidRDefault="00A85D8A" w:rsidP="00BE3F9E">
            <w:pPr>
              <w:pStyle w:val="TAL"/>
              <w:rPr>
                <w:lang w:eastAsia="zh-CN"/>
              </w:rPr>
            </w:pPr>
            <w:r w:rsidRPr="00614B7A">
              <w:rPr>
                <w:lang w:eastAsia="zh-CN"/>
              </w:rPr>
              <w:t>Skip TC 6.5.2.4.1 if UE supports NSA and TS 38.521-3 TC 6.5B.2.3.3</w:t>
            </w:r>
            <w:r w:rsidRPr="00614B7A">
              <w:rPr>
                <w:rFonts w:hint="eastAsia"/>
                <w:lang w:eastAsia="zh-CN"/>
              </w:rPr>
              <w:t>.1</w:t>
            </w:r>
            <w:r w:rsidRPr="00614B7A">
              <w:rPr>
                <w:lang w:eastAsia="zh-CN"/>
              </w:rPr>
              <w:t xml:space="preserve"> has been executed.</w:t>
            </w:r>
          </w:p>
        </w:tc>
      </w:tr>
      <w:tr w:rsidR="00A85D8A" w:rsidRPr="00614B7A" w14:paraId="245055A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64FB49E" w14:textId="77777777" w:rsidR="00A85D8A" w:rsidRPr="00614B7A" w:rsidRDefault="00A85D8A" w:rsidP="00BE3F9E">
            <w:pPr>
              <w:pStyle w:val="TAL"/>
            </w:pPr>
            <w:r w:rsidRPr="00614B7A">
              <w:t>6.5.2.4.2</w:t>
            </w:r>
          </w:p>
        </w:tc>
        <w:tc>
          <w:tcPr>
            <w:tcW w:w="4460" w:type="dxa"/>
            <w:tcBorders>
              <w:top w:val="single" w:sz="4" w:space="0" w:color="auto"/>
              <w:left w:val="single" w:sz="4" w:space="0" w:color="auto"/>
              <w:bottom w:val="single" w:sz="4" w:space="0" w:color="auto"/>
              <w:right w:val="single" w:sz="4" w:space="0" w:color="auto"/>
            </w:tcBorders>
            <w:hideMark/>
          </w:tcPr>
          <w:p w14:paraId="1AD0FC8C" w14:textId="77777777" w:rsidR="00A85D8A" w:rsidRPr="00614B7A" w:rsidRDefault="00A85D8A" w:rsidP="00BE3F9E">
            <w:pPr>
              <w:pStyle w:val="TAL"/>
            </w:pPr>
            <w:r w:rsidRPr="00614B7A">
              <w:t>UTRA ACLR</w:t>
            </w:r>
          </w:p>
        </w:tc>
        <w:tc>
          <w:tcPr>
            <w:tcW w:w="850" w:type="dxa"/>
            <w:tcBorders>
              <w:top w:val="single" w:sz="4" w:space="0" w:color="auto"/>
              <w:left w:val="single" w:sz="4" w:space="0" w:color="auto"/>
              <w:bottom w:val="single" w:sz="4" w:space="0" w:color="auto"/>
              <w:right w:val="single" w:sz="4" w:space="0" w:color="auto"/>
            </w:tcBorders>
            <w:hideMark/>
          </w:tcPr>
          <w:p w14:paraId="5E7556F5"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5695D583" w14:textId="77777777" w:rsidR="00A85D8A" w:rsidRPr="00614B7A" w:rsidRDefault="00A85D8A" w:rsidP="00BE3F9E">
            <w:pPr>
              <w:pStyle w:val="TAL"/>
              <w:rPr>
                <w:lang w:eastAsia="zh-CN"/>
              </w:rPr>
            </w:pPr>
            <w:r w:rsidRPr="00614B7A">
              <w:rPr>
                <w:lang w:eastAsia="zh-CN"/>
              </w:rPr>
              <w:t>C001</w:t>
            </w:r>
            <w:r w:rsidRPr="00614B7A">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4D2CDAA1" w14:textId="77777777" w:rsidR="00A85D8A" w:rsidRPr="00614B7A" w:rsidRDefault="00A85D8A" w:rsidP="00BE3F9E">
            <w:pPr>
              <w:pStyle w:val="TAL"/>
              <w:rPr>
                <w:lang w:eastAsia="zh-CN"/>
              </w:rPr>
            </w:pPr>
            <w:r w:rsidRPr="00614B7A">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4CCC3CBC"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242E7DD" w14:textId="77777777" w:rsidR="00A85D8A" w:rsidRPr="00614B7A" w:rsidRDefault="00A85D8A" w:rsidP="00BE3F9E">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6BC5F4E1" w14:textId="77777777" w:rsidR="00A85D8A" w:rsidRPr="00614B7A" w:rsidRDefault="00A85D8A" w:rsidP="00BE3F9E">
            <w:pPr>
              <w:pStyle w:val="TAL"/>
              <w:rPr>
                <w:lang w:eastAsia="zh-CN"/>
              </w:rPr>
            </w:pPr>
            <w:r w:rsidRPr="00614B7A">
              <w:t>Skip TC 6.5.2.4.</w:t>
            </w:r>
            <w:r w:rsidRPr="00614B7A">
              <w:rPr>
                <w:rFonts w:hint="eastAsia"/>
                <w:lang w:eastAsia="zh-CN"/>
              </w:rPr>
              <w:t>2</w:t>
            </w:r>
            <w:r w:rsidRPr="00614B7A">
              <w:t xml:space="preserve"> if UE supports NSA and TS 38.521-3 TC 6.5B.2.3.3</w:t>
            </w:r>
            <w:r w:rsidRPr="00614B7A">
              <w:rPr>
                <w:rFonts w:hint="eastAsia"/>
                <w:lang w:eastAsia="zh-CN"/>
              </w:rPr>
              <w:t>.2</w:t>
            </w:r>
            <w:r w:rsidRPr="00614B7A">
              <w:t xml:space="preserve"> has been executed.</w:t>
            </w:r>
          </w:p>
        </w:tc>
      </w:tr>
      <w:tr w:rsidR="00A85D8A" w:rsidRPr="00614B7A" w14:paraId="47E73B1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8F28929" w14:textId="77777777" w:rsidR="00A85D8A" w:rsidRPr="00614B7A" w:rsidRDefault="00A85D8A" w:rsidP="00BE3F9E">
            <w:pPr>
              <w:pStyle w:val="TAL"/>
            </w:pPr>
            <w:r w:rsidRPr="00614B7A">
              <w:t>6.5.3.1</w:t>
            </w:r>
          </w:p>
        </w:tc>
        <w:tc>
          <w:tcPr>
            <w:tcW w:w="4460" w:type="dxa"/>
            <w:tcBorders>
              <w:top w:val="single" w:sz="4" w:space="0" w:color="auto"/>
              <w:left w:val="single" w:sz="4" w:space="0" w:color="auto"/>
              <w:bottom w:val="single" w:sz="4" w:space="0" w:color="auto"/>
              <w:right w:val="single" w:sz="4" w:space="0" w:color="auto"/>
            </w:tcBorders>
            <w:hideMark/>
          </w:tcPr>
          <w:p w14:paraId="4B84CB27" w14:textId="77777777" w:rsidR="00A85D8A" w:rsidRPr="00614B7A" w:rsidRDefault="00A85D8A" w:rsidP="00BE3F9E">
            <w:pPr>
              <w:pStyle w:val="TAL"/>
            </w:pPr>
            <w:r w:rsidRPr="00614B7A">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4072682A"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0012FAAA"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326F258"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82C08B7"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C572794" w14:textId="77777777" w:rsidR="00A85D8A" w:rsidRPr="00614B7A" w:rsidRDefault="00A85D8A" w:rsidP="00BE3F9E">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06961D1B" w14:textId="77777777" w:rsidR="00A85D8A" w:rsidRPr="00614B7A" w:rsidRDefault="00A85D8A" w:rsidP="00BE3F9E">
            <w:pPr>
              <w:pStyle w:val="TAL"/>
              <w:rPr>
                <w:lang w:eastAsia="zh-CN"/>
              </w:rPr>
            </w:pPr>
            <w:r w:rsidRPr="00614B7A">
              <w:rPr>
                <w:lang w:eastAsia="zh-CN"/>
              </w:rPr>
              <w:t>Skip TC 6.5.3.1 if UE supports NSA and TS 38.521-3 TC 6.5B.3.1.1 or 6.5B.3.2.1 has been executed.</w:t>
            </w:r>
          </w:p>
        </w:tc>
      </w:tr>
      <w:tr w:rsidR="00A85D8A" w:rsidRPr="00614B7A" w14:paraId="08BE64A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CD300F5" w14:textId="77777777" w:rsidR="00A85D8A" w:rsidRPr="00614B7A" w:rsidRDefault="00A85D8A" w:rsidP="00BE3F9E">
            <w:pPr>
              <w:pStyle w:val="TAL"/>
            </w:pPr>
            <w:r w:rsidRPr="00614B7A">
              <w:t>6.5.3.2</w:t>
            </w:r>
          </w:p>
        </w:tc>
        <w:tc>
          <w:tcPr>
            <w:tcW w:w="4460" w:type="dxa"/>
            <w:tcBorders>
              <w:top w:val="single" w:sz="4" w:space="0" w:color="auto"/>
              <w:left w:val="single" w:sz="4" w:space="0" w:color="auto"/>
              <w:bottom w:val="single" w:sz="4" w:space="0" w:color="auto"/>
              <w:right w:val="single" w:sz="4" w:space="0" w:color="auto"/>
            </w:tcBorders>
            <w:hideMark/>
          </w:tcPr>
          <w:p w14:paraId="15D86670" w14:textId="77777777" w:rsidR="00A85D8A" w:rsidRPr="00614B7A" w:rsidRDefault="00A85D8A" w:rsidP="00BE3F9E">
            <w:pPr>
              <w:pStyle w:val="TAL"/>
            </w:pPr>
            <w:r w:rsidRPr="00614B7A">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29DE8957"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5947A05A"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BDF7D0E"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7CD4C31"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9F0BFED" w14:textId="77777777" w:rsidR="00A85D8A" w:rsidRPr="00614B7A" w:rsidRDefault="00A85D8A" w:rsidP="00BE3F9E">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03FFD5EC" w14:textId="77777777" w:rsidR="00A85D8A" w:rsidRPr="00614B7A" w:rsidRDefault="00A85D8A" w:rsidP="00BE3F9E">
            <w:pPr>
              <w:pStyle w:val="TAL"/>
              <w:rPr>
                <w:lang w:eastAsia="zh-CN"/>
              </w:rPr>
            </w:pPr>
          </w:p>
        </w:tc>
      </w:tr>
      <w:tr w:rsidR="00A85D8A" w:rsidRPr="00614B7A" w14:paraId="435696F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B280AB3" w14:textId="77777777" w:rsidR="00A85D8A" w:rsidRPr="00614B7A" w:rsidRDefault="00A85D8A" w:rsidP="00BE3F9E">
            <w:pPr>
              <w:pStyle w:val="TAL"/>
            </w:pPr>
            <w:r w:rsidRPr="00614B7A">
              <w:t>6.5.3.3</w:t>
            </w:r>
          </w:p>
        </w:tc>
        <w:tc>
          <w:tcPr>
            <w:tcW w:w="4460" w:type="dxa"/>
            <w:tcBorders>
              <w:top w:val="single" w:sz="4" w:space="0" w:color="auto"/>
              <w:left w:val="single" w:sz="4" w:space="0" w:color="auto"/>
              <w:bottom w:val="single" w:sz="4" w:space="0" w:color="auto"/>
              <w:right w:val="single" w:sz="4" w:space="0" w:color="auto"/>
            </w:tcBorders>
            <w:hideMark/>
          </w:tcPr>
          <w:p w14:paraId="1A2F3911" w14:textId="77777777" w:rsidR="00A85D8A" w:rsidRPr="00614B7A" w:rsidRDefault="00A85D8A" w:rsidP="00BE3F9E">
            <w:pPr>
              <w:pStyle w:val="TAL"/>
            </w:pPr>
            <w:r w:rsidRPr="00614B7A">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20ACF1F5"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25CB00FF"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7F20AEE"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B9A3391"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5B8F2C2" w14:textId="77777777" w:rsidR="00A85D8A" w:rsidRPr="00614B7A" w:rsidRDefault="00A85D8A" w:rsidP="00BE3F9E">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2345AEFB" w14:textId="77777777" w:rsidR="00A85D8A" w:rsidRPr="00614B7A" w:rsidRDefault="00A85D8A" w:rsidP="00BE3F9E">
            <w:pPr>
              <w:pStyle w:val="TAL"/>
              <w:rPr>
                <w:lang w:eastAsia="zh-CN"/>
              </w:rPr>
            </w:pPr>
            <w:r w:rsidRPr="00614B7A">
              <w:rPr>
                <w:lang w:eastAsia="zh-CN"/>
              </w:rPr>
              <w:t>Skip TC 6.5.3.3 if UE supports NSA and TS 38.521-3 TC 6.5B.4.3 has been executed.</w:t>
            </w:r>
          </w:p>
        </w:tc>
      </w:tr>
      <w:tr w:rsidR="00A85D8A" w:rsidRPr="00614B7A" w14:paraId="69D8073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BEB76DF" w14:textId="77777777" w:rsidR="00A85D8A" w:rsidRPr="00614B7A" w:rsidRDefault="00A85D8A" w:rsidP="00BE3F9E">
            <w:pPr>
              <w:pStyle w:val="TAL"/>
            </w:pPr>
            <w:r w:rsidRPr="00614B7A">
              <w:t>6.5.4</w:t>
            </w:r>
          </w:p>
        </w:tc>
        <w:tc>
          <w:tcPr>
            <w:tcW w:w="4460" w:type="dxa"/>
            <w:tcBorders>
              <w:top w:val="single" w:sz="4" w:space="0" w:color="auto"/>
              <w:left w:val="single" w:sz="4" w:space="0" w:color="auto"/>
              <w:bottom w:val="single" w:sz="4" w:space="0" w:color="auto"/>
              <w:right w:val="single" w:sz="4" w:space="0" w:color="auto"/>
            </w:tcBorders>
            <w:hideMark/>
          </w:tcPr>
          <w:p w14:paraId="433C38BB" w14:textId="77777777" w:rsidR="00A85D8A" w:rsidRPr="00614B7A" w:rsidRDefault="00A85D8A" w:rsidP="00BE3F9E">
            <w:pPr>
              <w:pStyle w:val="TAL"/>
            </w:pPr>
            <w:r w:rsidRPr="00614B7A">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7859312D"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10C083FC"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4941F1B"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17A305F"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79E4CA8"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EEF9FF4" w14:textId="77777777" w:rsidR="00A85D8A" w:rsidRPr="00614B7A" w:rsidRDefault="00A85D8A" w:rsidP="00BE3F9E">
            <w:pPr>
              <w:pStyle w:val="TAL"/>
            </w:pPr>
            <w:r w:rsidRPr="00614B7A">
              <w:t>Skip TC 6.5.4 if UE supports NSA and TS 38.521-3 TC 6.5B.5.3 has been executed.</w:t>
            </w:r>
          </w:p>
        </w:tc>
      </w:tr>
      <w:tr w:rsidR="00A85D8A" w:rsidRPr="00614B7A" w14:paraId="17796AC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F98BB71" w14:textId="77777777" w:rsidR="00A85D8A" w:rsidRPr="00614B7A" w:rsidRDefault="00A85D8A" w:rsidP="00BE3F9E">
            <w:pPr>
              <w:pStyle w:val="TAL"/>
            </w:pPr>
            <w:r w:rsidRPr="00614B7A">
              <w:t>6.5A.1.1</w:t>
            </w:r>
          </w:p>
        </w:tc>
        <w:tc>
          <w:tcPr>
            <w:tcW w:w="4460" w:type="dxa"/>
            <w:tcBorders>
              <w:top w:val="single" w:sz="4" w:space="0" w:color="auto"/>
              <w:left w:val="single" w:sz="4" w:space="0" w:color="auto"/>
              <w:bottom w:val="single" w:sz="4" w:space="0" w:color="auto"/>
              <w:right w:val="single" w:sz="4" w:space="0" w:color="auto"/>
            </w:tcBorders>
            <w:hideMark/>
          </w:tcPr>
          <w:p w14:paraId="415BB352" w14:textId="77777777" w:rsidR="00A85D8A" w:rsidRPr="00614B7A" w:rsidRDefault="00A85D8A" w:rsidP="00BE3F9E">
            <w:pPr>
              <w:pStyle w:val="TAL"/>
            </w:pPr>
            <w:r w:rsidRPr="00614B7A">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75FB1F63"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3DF0078F" w14:textId="77777777" w:rsidR="00A85D8A" w:rsidRPr="00614B7A" w:rsidRDefault="00A85D8A" w:rsidP="00BE3F9E">
            <w:pPr>
              <w:pStyle w:val="TAL"/>
              <w:rPr>
                <w:lang w:eastAsia="zh-CN"/>
              </w:rPr>
            </w:pPr>
            <w:r w:rsidRPr="00614B7A">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3C5ED6AF" w14:textId="77777777" w:rsidR="00A85D8A" w:rsidRPr="00614B7A" w:rsidRDefault="00A85D8A" w:rsidP="00BE3F9E">
            <w:pPr>
              <w:pStyle w:val="TAL"/>
              <w:rPr>
                <w:lang w:eastAsia="zh-CN"/>
              </w:rPr>
            </w:pPr>
            <w:r w:rsidRPr="00614B7A">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D5EDA55" w14:textId="77777777" w:rsidR="00A85D8A" w:rsidRPr="00614B7A" w:rsidRDefault="00A85D8A" w:rsidP="00BE3F9E">
            <w:pPr>
              <w:pStyle w:val="TAL"/>
              <w:rPr>
                <w:lang w:eastAsia="zh-CN"/>
              </w:rPr>
            </w:pPr>
            <w:r w:rsidRPr="00614B7A">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AEAB1CA"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8B37416" w14:textId="77777777" w:rsidR="00A85D8A" w:rsidRPr="00614B7A" w:rsidRDefault="00A85D8A" w:rsidP="00BE3F9E">
            <w:pPr>
              <w:pStyle w:val="TAL"/>
            </w:pPr>
            <w:r w:rsidRPr="00614B7A">
              <w:t>NOTE 1</w:t>
            </w:r>
          </w:p>
        </w:tc>
      </w:tr>
      <w:tr w:rsidR="00A85D8A" w:rsidRPr="00614B7A" w14:paraId="5B3C108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8030939" w14:textId="77777777" w:rsidR="00A85D8A" w:rsidRPr="00614B7A" w:rsidRDefault="00A85D8A" w:rsidP="00BE3F9E">
            <w:pPr>
              <w:pStyle w:val="TAL"/>
            </w:pPr>
            <w:r w:rsidRPr="00614B7A">
              <w:t>6.5A.2.2.1</w:t>
            </w:r>
          </w:p>
        </w:tc>
        <w:tc>
          <w:tcPr>
            <w:tcW w:w="4460" w:type="dxa"/>
            <w:tcBorders>
              <w:top w:val="single" w:sz="4" w:space="0" w:color="auto"/>
              <w:left w:val="single" w:sz="4" w:space="0" w:color="auto"/>
              <w:bottom w:val="single" w:sz="4" w:space="0" w:color="auto"/>
              <w:right w:val="single" w:sz="4" w:space="0" w:color="auto"/>
            </w:tcBorders>
            <w:hideMark/>
          </w:tcPr>
          <w:p w14:paraId="1785A5E1" w14:textId="77777777" w:rsidR="00A85D8A" w:rsidRPr="00614B7A" w:rsidRDefault="00A85D8A" w:rsidP="00BE3F9E">
            <w:pPr>
              <w:pStyle w:val="TAL"/>
            </w:pPr>
            <w:r w:rsidRPr="00614B7A">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7D3957DD"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1BECC328" w14:textId="77777777" w:rsidR="00A85D8A" w:rsidRPr="00614B7A" w:rsidRDefault="00A85D8A" w:rsidP="00BE3F9E">
            <w:pPr>
              <w:pStyle w:val="TAL"/>
              <w:rPr>
                <w:lang w:eastAsia="zh-CN"/>
              </w:rPr>
            </w:pPr>
            <w:r w:rsidRPr="00614B7A">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5079166" w14:textId="77777777" w:rsidR="00A85D8A" w:rsidRPr="00614B7A" w:rsidRDefault="00A85D8A" w:rsidP="00BE3F9E">
            <w:pPr>
              <w:pStyle w:val="TAL"/>
              <w:rPr>
                <w:lang w:eastAsia="zh-CN"/>
              </w:rPr>
            </w:pPr>
            <w:r w:rsidRPr="00614B7A">
              <w:rPr>
                <w:lang w:eastAsia="zh-CN"/>
              </w:rPr>
              <w:t xml:space="preserve">UEs supporting 5GS FR1 and </w:t>
            </w:r>
            <w:r w:rsidRPr="00614B7A">
              <w:t xml:space="preserve">CA </w:t>
            </w:r>
            <w:r w:rsidRPr="00614B7A">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E61D4E9" w14:textId="77777777" w:rsidR="00A85D8A" w:rsidRPr="00614B7A" w:rsidRDefault="00A85D8A" w:rsidP="00BE3F9E">
            <w:pPr>
              <w:pStyle w:val="TAL"/>
              <w:rPr>
                <w:lang w:eastAsia="zh-CN"/>
              </w:rPr>
            </w:pPr>
            <w:r w:rsidRPr="00614B7A">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A31ED33"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8658F6D" w14:textId="77777777" w:rsidR="00A85D8A" w:rsidRPr="00614B7A" w:rsidRDefault="00A85D8A" w:rsidP="00BE3F9E">
            <w:pPr>
              <w:pStyle w:val="TAL"/>
            </w:pPr>
            <w:r w:rsidRPr="00614B7A">
              <w:t>NOTE 1</w:t>
            </w:r>
          </w:p>
        </w:tc>
      </w:tr>
      <w:tr w:rsidR="00A85D8A" w:rsidRPr="00614B7A" w14:paraId="3389BFB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A52F345" w14:textId="77777777" w:rsidR="00A85D8A" w:rsidRPr="00614B7A" w:rsidRDefault="00A85D8A" w:rsidP="00BE3F9E">
            <w:pPr>
              <w:pStyle w:val="TAL"/>
            </w:pPr>
            <w:r w:rsidRPr="00614B7A">
              <w:t>6.5A.2.4.1.1</w:t>
            </w:r>
          </w:p>
        </w:tc>
        <w:tc>
          <w:tcPr>
            <w:tcW w:w="4460" w:type="dxa"/>
            <w:tcBorders>
              <w:top w:val="single" w:sz="4" w:space="0" w:color="auto"/>
              <w:left w:val="single" w:sz="4" w:space="0" w:color="auto"/>
              <w:bottom w:val="single" w:sz="4" w:space="0" w:color="auto"/>
              <w:right w:val="single" w:sz="4" w:space="0" w:color="auto"/>
            </w:tcBorders>
            <w:hideMark/>
          </w:tcPr>
          <w:p w14:paraId="4B4B6AF1" w14:textId="77777777" w:rsidR="00A85D8A" w:rsidRPr="00614B7A" w:rsidRDefault="00A85D8A" w:rsidP="00BE3F9E">
            <w:pPr>
              <w:pStyle w:val="TAL"/>
            </w:pPr>
            <w:r w:rsidRPr="00614B7A">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27528754"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241E6AF3" w14:textId="77777777" w:rsidR="00A85D8A" w:rsidRPr="00614B7A" w:rsidRDefault="00A85D8A" w:rsidP="00BE3F9E">
            <w:pPr>
              <w:pStyle w:val="TAL"/>
              <w:rPr>
                <w:lang w:eastAsia="zh-CN"/>
              </w:rPr>
            </w:pPr>
            <w:r w:rsidRPr="00614B7A">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DF9A00E" w14:textId="77777777" w:rsidR="00A85D8A" w:rsidRPr="00614B7A" w:rsidRDefault="00A85D8A" w:rsidP="00BE3F9E">
            <w:pPr>
              <w:pStyle w:val="TAL"/>
              <w:rPr>
                <w:lang w:eastAsia="zh-CN"/>
              </w:rPr>
            </w:pPr>
            <w:r w:rsidRPr="00614B7A">
              <w:rPr>
                <w:lang w:eastAsia="zh-CN"/>
              </w:rPr>
              <w:t xml:space="preserve">UEs supporting 5GS FR1 and </w:t>
            </w:r>
            <w:r w:rsidRPr="00614B7A">
              <w:t xml:space="preserve">CA </w:t>
            </w:r>
            <w:r w:rsidRPr="00614B7A">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C7E0045" w14:textId="77777777" w:rsidR="00A85D8A" w:rsidRPr="00614B7A" w:rsidRDefault="00A85D8A" w:rsidP="00BE3F9E">
            <w:pPr>
              <w:pStyle w:val="TAL"/>
              <w:rPr>
                <w:lang w:eastAsia="zh-CN"/>
              </w:rPr>
            </w:pPr>
            <w:r w:rsidRPr="00614B7A">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8DD1FF8"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620632E" w14:textId="77777777" w:rsidR="00A85D8A" w:rsidRPr="00614B7A" w:rsidRDefault="00A85D8A" w:rsidP="00BE3F9E">
            <w:pPr>
              <w:pStyle w:val="TAL"/>
            </w:pPr>
            <w:r w:rsidRPr="00614B7A">
              <w:t>NOTE 1</w:t>
            </w:r>
          </w:p>
        </w:tc>
      </w:tr>
      <w:tr w:rsidR="00A85D8A" w:rsidRPr="00614B7A" w14:paraId="0B5C2A8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68DA24E" w14:textId="77777777" w:rsidR="00A85D8A" w:rsidRPr="00614B7A" w:rsidRDefault="00A85D8A" w:rsidP="00BE3F9E">
            <w:pPr>
              <w:pStyle w:val="TAL"/>
            </w:pPr>
            <w:r w:rsidRPr="00614B7A">
              <w:t>6.5A.2.4.2.1</w:t>
            </w:r>
          </w:p>
        </w:tc>
        <w:tc>
          <w:tcPr>
            <w:tcW w:w="4460" w:type="dxa"/>
            <w:tcBorders>
              <w:top w:val="single" w:sz="4" w:space="0" w:color="auto"/>
              <w:left w:val="single" w:sz="4" w:space="0" w:color="auto"/>
              <w:bottom w:val="single" w:sz="4" w:space="0" w:color="auto"/>
              <w:right w:val="single" w:sz="4" w:space="0" w:color="auto"/>
            </w:tcBorders>
            <w:hideMark/>
          </w:tcPr>
          <w:p w14:paraId="429872B6" w14:textId="77777777" w:rsidR="00A85D8A" w:rsidRPr="00614B7A" w:rsidRDefault="00A85D8A" w:rsidP="00BE3F9E">
            <w:pPr>
              <w:pStyle w:val="TAL"/>
            </w:pPr>
            <w:r w:rsidRPr="00614B7A">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6D758AEE"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515FABFE" w14:textId="77777777" w:rsidR="00A85D8A" w:rsidRPr="00614B7A" w:rsidRDefault="00A85D8A" w:rsidP="00BE3F9E">
            <w:pPr>
              <w:pStyle w:val="TAL"/>
              <w:rPr>
                <w:lang w:eastAsia="zh-CN"/>
              </w:rPr>
            </w:pPr>
            <w:r w:rsidRPr="00614B7A">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E561FE4" w14:textId="77777777" w:rsidR="00A85D8A" w:rsidRPr="00614B7A" w:rsidRDefault="00A85D8A" w:rsidP="00BE3F9E">
            <w:pPr>
              <w:pStyle w:val="TAL"/>
              <w:rPr>
                <w:lang w:eastAsia="zh-CN"/>
              </w:rPr>
            </w:pPr>
            <w:r w:rsidRPr="00614B7A">
              <w:rPr>
                <w:lang w:eastAsia="zh-CN"/>
              </w:rPr>
              <w:t xml:space="preserve">UEs supporting 5GS FR1 and </w:t>
            </w:r>
            <w:r w:rsidRPr="00614B7A">
              <w:t xml:space="preserve">CA </w:t>
            </w:r>
            <w:r w:rsidRPr="00614B7A">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91247E5" w14:textId="77777777" w:rsidR="00A85D8A" w:rsidRPr="00614B7A" w:rsidRDefault="00A85D8A" w:rsidP="00BE3F9E">
            <w:pPr>
              <w:pStyle w:val="TAL"/>
              <w:rPr>
                <w:lang w:eastAsia="zh-CN"/>
              </w:rPr>
            </w:pPr>
            <w:r w:rsidRPr="00614B7A">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D5CDC68"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E804ECF" w14:textId="77777777" w:rsidR="00A85D8A" w:rsidRPr="00614B7A" w:rsidRDefault="00A85D8A" w:rsidP="00BE3F9E">
            <w:pPr>
              <w:pStyle w:val="TAL"/>
            </w:pPr>
            <w:r w:rsidRPr="00614B7A">
              <w:t>NOTE 1</w:t>
            </w:r>
          </w:p>
        </w:tc>
      </w:tr>
      <w:tr w:rsidR="00A85D8A" w:rsidRPr="00614B7A" w14:paraId="30497F93" w14:textId="77777777" w:rsidTr="00BE3F9E">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69D92468" w14:textId="77777777" w:rsidR="00A85D8A" w:rsidRPr="00614B7A" w:rsidRDefault="00A85D8A" w:rsidP="00BE3F9E">
            <w:pPr>
              <w:pStyle w:val="TAL"/>
            </w:pPr>
            <w:r w:rsidRPr="00614B7A">
              <w:lastRenderedPageBreak/>
              <w:t>6.5A.3.1.1</w:t>
            </w:r>
          </w:p>
        </w:tc>
        <w:tc>
          <w:tcPr>
            <w:tcW w:w="4460" w:type="dxa"/>
            <w:tcBorders>
              <w:top w:val="single" w:sz="4" w:space="0" w:color="auto"/>
              <w:left w:val="single" w:sz="4" w:space="0" w:color="auto"/>
              <w:bottom w:val="single" w:sz="4" w:space="0" w:color="auto"/>
              <w:right w:val="single" w:sz="4" w:space="0" w:color="auto"/>
            </w:tcBorders>
            <w:hideMark/>
          </w:tcPr>
          <w:p w14:paraId="4A56AB08" w14:textId="77777777" w:rsidR="00A85D8A" w:rsidRPr="00614B7A" w:rsidRDefault="00A85D8A" w:rsidP="00BE3F9E">
            <w:pPr>
              <w:pStyle w:val="TAL"/>
            </w:pPr>
            <w:r w:rsidRPr="00614B7A">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79EC3868"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763CDA33" w14:textId="77777777" w:rsidR="00A85D8A" w:rsidRPr="00614B7A" w:rsidRDefault="00A85D8A" w:rsidP="00BE3F9E">
            <w:pPr>
              <w:pStyle w:val="TAL"/>
              <w:rPr>
                <w:lang w:eastAsia="zh-CN"/>
              </w:rPr>
            </w:pPr>
            <w:r w:rsidRPr="00614B7A">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78BD070" w14:textId="77777777" w:rsidR="00A85D8A" w:rsidRPr="00614B7A" w:rsidRDefault="00A85D8A" w:rsidP="00BE3F9E">
            <w:pPr>
              <w:pStyle w:val="TAL"/>
              <w:rPr>
                <w:lang w:eastAsia="zh-CN"/>
              </w:rPr>
            </w:pPr>
            <w:r w:rsidRPr="00614B7A">
              <w:rPr>
                <w:lang w:eastAsia="zh-CN"/>
              </w:rPr>
              <w:t xml:space="preserve">UEs supporting 5GS FR1 and </w:t>
            </w:r>
            <w:r w:rsidRPr="00614B7A">
              <w:t xml:space="preserve">CA </w:t>
            </w:r>
            <w:r w:rsidRPr="00614B7A">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9C8208B" w14:textId="77777777" w:rsidR="00A85D8A" w:rsidRPr="00614B7A" w:rsidRDefault="00A85D8A" w:rsidP="00BE3F9E">
            <w:pPr>
              <w:pStyle w:val="TAL"/>
              <w:rPr>
                <w:lang w:eastAsia="zh-CN"/>
              </w:rPr>
            </w:pPr>
            <w:r w:rsidRPr="00614B7A">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D9555C1"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5079E1D" w14:textId="77777777" w:rsidR="00A85D8A" w:rsidRPr="00614B7A" w:rsidRDefault="00A85D8A" w:rsidP="00BE3F9E">
            <w:pPr>
              <w:pStyle w:val="TAL"/>
            </w:pPr>
            <w:r w:rsidRPr="00614B7A">
              <w:t>NOTE 1</w:t>
            </w:r>
          </w:p>
        </w:tc>
      </w:tr>
      <w:tr w:rsidR="00A85D8A" w:rsidRPr="00614B7A" w14:paraId="28022DF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EAFF75B" w14:textId="77777777" w:rsidR="00A85D8A" w:rsidRPr="00614B7A" w:rsidRDefault="00A85D8A" w:rsidP="00BE3F9E">
            <w:pPr>
              <w:pStyle w:val="TAL"/>
            </w:pPr>
            <w:r w:rsidRPr="00614B7A">
              <w:t>6.5A.3.2.1</w:t>
            </w:r>
          </w:p>
        </w:tc>
        <w:tc>
          <w:tcPr>
            <w:tcW w:w="4460" w:type="dxa"/>
            <w:tcBorders>
              <w:top w:val="single" w:sz="4" w:space="0" w:color="auto"/>
              <w:left w:val="single" w:sz="4" w:space="0" w:color="auto"/>
              <w:bottom w:val="single" w:sz="4" w:space="0" w:color="auto"/>
              <w:right w:val="single" w:sz="4" w:space="0" w:color="auto"/>
            </w:tcBorders>
            <w:hideMark/>
          </w:tcPr>
          <w:p w14:paraId="0FB12671" w14:textId="77777777" w:rsidR="00A85D8A" w:rsidRPr="00614B7A" w:rsidRDefault="00A85D8A" w:rsidP="00BE3F9E">
            <w:pPr>
              <w:pStyle w:val="TAL"/>
            </w:pPr>
            <w:r w:rsidRPr="00614B7A">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1A1C825D"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52C1DDEF" w14:textId="77777777" w:rsidR="00A85D8A" w:rsidRPr="00614B7A" w:rsidRDefault="00A85D8A" w:rsidP="00BE3F9E">
            <w:pPr>
              <w:pStyle w:val="TAL"/>
              <w:rPr>
                <w:lang w:eastAsia="zh-CN"/>
              </w:rPr>
            </w:pPr>
            <w:r w:rsidRPr="00614B7A">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26C03D8" w14:textId="77777777" w:rsidR="00A85D8A" w:rsidRPr="00614B7A" w:rsidRDefault="00A85D8A" w:rsidP="00BE3F9E">
            <w:pPr>
              <w:pStyle w:val="TAL"/>
              <w:rPr>
                <w:lang w:eastAsia="zh-CN"/>
              </w:rPr>
            </w:pPr>
            <w:r w:rsidRPr="00614B7A">
              <w:rPr>
                <w:lang w:eastAsia="zh-CN"/>
              </w:rPr>
              <w:t xml:space="preserve">UEs supporting 5GS FR1 and </w:t>
            </w:r>
            <w:r w:rsidRPr="00614B7A">
              <w:t xml:space="preserve">CA </w:t>
            </w:r>
            <w:r w:rsidRPr="00614B7A">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4DC767F" w14:textId="77777777" w:rsidR="00A85D8A" w:rsidRPr="00614B7A" w:rsidRDefault="00A85D8A" w:rsidP="00BE3F9E">
            <w:pPr>
              <w:pStyle w:val="TAL"/>
              <w:rPr>
                <w:lang w:eastAsia="zh-CN"/>
              </w:rPr>
            </w:pPr>
            <w:r w:rsidRPr="00614B7A">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8BAB7E3"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E2D3975" w14:textId="77777777" w:rsidR="00A85D8A" w:rsidRPr="00614B7A" w:rsidRDefault="00A85D8A" w:rsidP="00BE3F9E">
            <w:pPr>
              <w:pStyle w:val="TAL"/>
            </w:pPr>
            <w:r w:rsidRPr="00614B7A">
              <w:t>NOTE 1</w:t>
            </w:r>
          </w:p>
        </w:tc>
      </w:tr>
      <w:tr w:rsidR="00A85D8A" w:rsidRPr="00614B7A" w14:paraId="02B1DDD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6AA75A8" w14:textId="77777777" w:rsidR="00A85D8A" w:rsidRPr="00614B7A" w:rsidRDefault="00A85D8A" w:rsidP="00BE3F9E">
            <w:pPr>
              <w:pStyle w:val="TAL"/>
            </w:pPr>
            <w:r w:rsidRPr="00614B7A">
              <w:t>6.5A.4.1</w:t>
            </w:r>
          </w:p>
        </w:tc>
        <w:tc>
          <w:tcPr>
            <w:tcW w:w="4460" w:type="dxa"/>
            <w:tcBorders>
              <w:top w:val="single" w:sz="4" w:space="0" w:color="auto"/>
              <w:left w:val="single" w:sz="4" w:space="0" w:color="auto"/>
              <w:bottom w:val="single" w:sz="4" w:space="0" w:color="auto"/>
              <w:right w:val="single" w:sz="4" w:space="0" w:color="auto"/>
            </w:tcBorders>
            <w:hideMark/>
          </w:tcPr>
          <w:p w14:paraId="0470A3D3" w14:textId="77777777" w:rsidR="00A85D8A" w:rsidRPr="00614B7A" w:rsidRDefault="00A85D8A" w:rsidP="00BE3F9E">
            <w:pPr>
              <w:pStyle w:val="TAL"/>
            </w:pPr>
            <w:r w:rsidRPr="00614B7A">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70497771"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4D78272E" w14:textId="77777777" w:rsidR="00A85D8A" w:rsidRPr="00614B7A" w:rsidRDefault="00A85D8A" w:rsidP="00BE3F9E">
            <w:pPr>
              <w:pStyle w:val="TAL"/>
              <w:rPr>
                <w:lang w:eastAsia="zh-CN"/>
              </w:rPr>
            </w:pPr>
            <w:r w:rsidRPr="00614B7A">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583F6BE" w14:textId="77777777" w:rsidR="00A85D8A" w:rsidRPr="00614B7A" w:rsidRDefault="00A85D8A" w:rsidP="00BE3F9E">
            <w:pPr>
              <w:pStyle w:val="TAL"/>
              <w:rPr>
                <w:lang w:eastAsia="zh-CN"/>
              </w:rPr>
            </w:pPr>
            <w:r w:rsidRPr="00614B7A">
              <w:rPr>
                <w:lang w:eastAsia="zh-CN"/>
              </w:rPr>
              <w:t xml:space="preserve">UEs supporting 5GS FR1 and </w:t>
            </w:r>
            <w:r w:rsidRPr="00614B7A">
              <w:t xml:space="preserve">CA </w:t>
            </w:r>
            <w:r w:rsidRPr="00614B7A">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29D8123" w14:textId="77777777" w:rsidR="00A85D8A" w:rsidRPr="00614B7A" w:rsidRDefault="00A85D8A" w:rsidP="00BE3F9E">
            <w:pPr>
              <w:pStyle w:val="TAL"/>
              <w:rPr>
                <w:lang w:eastAsia="zh-CN"/>
              </w:rPr>
            </w:pPr>
            <w:r w:rsidRPr="00614B7A">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F6FD256"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FE5170B" w14:textId="77777777" w:rsidR="00A85D8A" w:rsidRPr="00614B7A" w:rsidRDefault="00A85D8A" w:rsidP="00BE3F9E">
            <w:pPr>
              <w:pStyle w:val="TAL"/>
            </w:pPr>
            <w:r w:rsidRPr="00614B7A">
              <w:t>NOTE 1</w:t>
            </w:r>
          </w:p>
        </w:tc>
      </w:tr>
      <w:tr w:rsidR="00A85D8A" w:rsidRPr="00614B7A" w14:paraId="4337E48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C98103D" w14:textId="77777777" w:rsidR="00A85D8A" w:rsidRPr="00614B7A" w:rsidRDefault="00A85D8A" w:rsidP="00BE3F9E">
            <w:pPr>
              <w:pStyle w:val="TAL"/>
            </w:pPr>
            <w:r w:rsidRPr="00614B7A">
              <w:t>6.5C.1</w:t>
            </w:r>
          </w:p>
        </w:tc>
        <w:tc>
          <w:tcPr>
            <w:tcW w:w="4460" w:type="dxa"/>
            <w:tcBorders>
              <w:top w:val="single" w:sz="4" w:space="0" w:color="auto"/>
              <w:left w:val="single" w:sz="4" w:space="0" w:color="auto"/>
              <w:bottom w:val="single" w:sz="4" w:space="0" w:color="auto"/>
              <w:right w:val="single" w:sz="4" w:space="0" w:color="auto"/>
            </w:tcBorders>
            <w:hideMark/>
          </w:tcPr>
          <w:p w14:paraId="70B3E886" w14:textId="77777777" w:rsidR="00A85D8A" w:rsidRPr="00614B7A" w:rsidRDefault="00A85D8A" w:rsidP="00BE3F9E">
            <w:pPr>
              <w:pStyle w:val="TAL"/>
            </w:pPr>
            <w:r w:rsidRPr="00614B7A">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40EC50E5"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44E8308A" w14:textId="77777777" w:rsidR="00A85D8A" w:rsidRPr="00614B7A" w:rsidRDefault="00A85D8A" w:rsidP="00BE3F9E">
            <w:pPr>
              <w:pStyle w:val="TAL"/>
              <w:rPr>
                <w:lang w:eastAsia="zh-CN"/>
              </w:rPr>
            </w:pPr>
            <w:r w:rsidRPr="00614B7A">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A9B05B0" w14:textId="77777777" w:rsidR="00A85D8A" w:rsidRPr="00614B7A" w:rsidRDefault="00A85D8A" w:rsidP="00BE3F9E">
            <w:pPr>
              <w:pStyle w:val="TAL"/>
              <w:rPr>
                <w:lang w:eastAsia="zh-CN"/>
              </w:rPr>
            </w:pPr>
            <w:r w:rsidRPr="00614B7A">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835E576" w14:textId="77777777" w:rsidR="00A85D8A" w:rsidRPr="00614B7A" w:rsidRDefault="00A85D8A" w:rsidP="00BE3F9E">
            <w:pPr>
              <w:pStyle w:val="TAL"/>
              <w:rPr>
                <w:lang w:eastAsia="zh-CN"/>
              </w:rPr>
            </w:pPr>
            <w:r w:rsidRPr="00614B7A">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6B0C65E"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6B6F092" w14:textId="77777777" w:rsidR="00A85D8A" w:rsidRPr="00614B7A" w:rsidRDefault="00A85D8A" w:rsidP="00BE3F9E">
            <w:pPr>
              <w:pStyle w:val="TAL"/>
            </w:pPr>
          </w:p>
        </w:tc>
      </w:tr>
      <w:tr w:rsidR="00A85D8A" w:rsidRPr="00614B7A" w14:paraId="2551B82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2463667" w14:textId="77777777" w:rsidR="00A85D8A" w:rsidRPr="00614B7A" w:rsidRDefault="00A85D8A" w:rsidP="00BE3F9E">
            <w:pPr>
              <w:pStyle w:val="TAL"/>
            </w:pPr>
            <w:r w:rsidRPr="00614B7A">
              <w:t>6.5C.2.2</w:t>
            </w:r>
          </w:p>
        </w:tc>
        <w:tc>
          <w:tcPr>
            <w:tcW w:w="4460" w:type="dxa"/>
            <w:tcBorders>
              <w:top w:val="single" w:sz="4" w:space="0" w:color="auto"/>
              <w:left w:val="single" w:sz="4" w:space="0" w:color="auto"/>
              <w:bottom w:val="single" w:sz="4" w:space="0" w:color="auto"/>
              <w:right w:val="single" w:sz="4" w:space="0" w:color="auto"/>
            </w:tcBorders>
            <w:hideMark/>
          </w:tcPr>
          <w:p w14:paraId="6AA1EBD3" w14:textId="77777777" w:rsidR="00A85D8A" w:rsidRPr="00614B7A" w:rsidRDefault="00A85D8A" w:rsidP="00BE3F9E">
            <w:pPr>
              <w:pStyle w:val="TAL"/>
            </w:pPr>
            <w:r w:rsidRPr="00614B7A">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60E0F8C2"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31B41507" w14:textId="77777777" w:rsidR="00A85D8A" w:rsidRPr="00614B7A" w:rsidRDefault="00A85D8A" w:rsidP="00BE3F9E">
            <w:pPr>
              <w:pStyle w:val="TAL"/>
              <w:rPr>
                <w:lang w:eastAsia="zh-CN"/>
              </w:rPr>
            </w:pPr>
            <w:r w:rsidRPr="00614B7A">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4976C42" w14:textId="77777777" w:rsidR="00A85D8A" w:rsidRPr="00614B7A" w:rsidRDefault="00A85D8A" w:rsidP="00BE3F9E">
            <w:pPr>
              <w:pStyle w:val="TAL"/>
              <w:rPr>
                <w:lang w:eastAsia="zh-CN"/>
              </w:rPr>
            </w:pPr>
            <w:r w:rsidRPr="00614B7A">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020FB17" w14:textId="77777777" w:rsidR="00A85D8A" w:rsidRPr="00614B7A" w:rsidRDefault="00A85D8A" w:rsidP="00BE3F9E">
            <w:pPr>
              <w:pStyle w:val="TAL"/>
              <w:rPr>
                <w:lang w:eastAsia="zh-CN"/>
              </w:rPr>
            </w:pPr>
            <w:r w:rsidRPr="00614B7A">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C4D7667"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2C4071D" w14:textId="77777777" w:rsidR="00A85D8A" w:rsidRPr="00614B7A" w:rsidRDefault="00A85D8A" w:rsidP="00BE3F9E">
            <w:pPr>
              <w:pStyle w:val="TAL"/>
            </w:pPr>
          </w:p>
        </w:tc>
      </w:tr>
      <w:tr w:rsidR="00A85D8A" w:rsidRPr="00614B7A" w14:paraId="3D4B691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B11A699" w14:textId="77777777" w:rsidR="00A85D8A" w:rsidRPr="00614B7A" w:rsidRDefault="00A85D8A" w:rsidP="00BE3F9E">
            <w:pPr>
              <w:pStyle w:val="TAL"/>
            </w:pPr>
            <w:r w:rsidRPr="00614B7A">
              <w:t>6.5C.2.3</w:t>
            </w:r>
          </w:p>
        </w:tc>
        <w:tc>
          <w:tcPr>
            <w:tcW w:w="4460" w:type="dxa"/>
            <w:tcBorders>
              <w:top w:val="single" w:sz="4" w:space="0" w:color="auto"/>
              <w:left w:val="single" w:sz="4" w:space="0" w:color="auto"/>
              <w:bottom w:val="single" w:sz="4" w:space="0" w:color="auto"/>
              <w:right w:val="single" w:sz="4" w:space="0" w:color="auto"/>
            </w:tcBorders>
            <w:hideMark/>
          </w:tcPr>
          <w:p w14:paraId="7F3128E6" w14:textId="77777777" w:rsidR="00A85D8A" w:rsidRPr="00614B7A" w:rsidRDefault="00A85D8A" w:rsidP="00BE3F9E">
            <w:pPr>
              <w:pStyle w:val="TAL"/>
            </w:pPr>
            <w:r w:rsidRPr="00614B7A">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1BFB0049"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0746A666" w14:textId="77777777" w:rsidR="00A85D8A" w:rsidRPr="00614B7A" w:rsidRDefault="00A85D8A" w:rsidP="00BE3F9E">
            <w:pPr>
              <w:pStyle w:val="TAL"/>
              <w:rPr>
                <w:lang w:eastAsia="zh-CN"/>
              </w:rPr>
            </w:pPr>
            <w:r w:rsidRPr="00614B7A">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C6A3B2C" w14:textId="77777777" w:rsidR="00A85D8A" w:rsidRPr="00614B7A" w:rsidRDefault="00A85D8A" w:rsidP="00BE3F9E">
            <w:pPr>
              <w:pStyle w:val="TAL"/>
              <w:rPr>
                <w:lang w:eastAsia="zh-CN"/>
              </w:rPr>
            </w:pPr>
            <w:r w:rsidRPr="00614B7A">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26CCF97" w14:textId="77777777" w:rsidR="00A85D8A" w:rsidRPr="00614B7A" w:rsidRDefault="00A85D8A" w:rsidP="00BE3F9E">
            <w:pPr>
              <w:pStyle w:val="TAL"/>
              <w:rPr>
                <w:lang w:eastAsia="zh-CN"/>
              </w:rPr>
            </w:pPr>
            <w:r w:rsidRPr="00614B7A">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364AE12"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876B6B1" w14:textId="77777777" w:rsidR="00A85D8A" w:rsidRPr="00614B7A" w:rsidRDefault="00A85D8A" w:rsidP="00BE3F9E">
            <w:pPr>
              <w:pStyle w:val="TAL"/>
            </w:pPr>
          </w:p>
        </w:tc>
      </w:tr>
      <w:tr w:rsidR="00A85D8A" w:rsidRPr="00614B7A" w14:paraId="5A6E27D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10B4118" w14:textId="77777777" w:rsidR="00A85D8A" w:rsidRPr="00614B7A" w:rsidRDefault="00A85D8A" w:rsidP="00BE3F9E">
            <w:pPr>
              <w:pStyle w:val="TAL"/>
            </w:pPr>
            <w:r w:rsidRPr="00614B7A">
              <w:t>6.5C.2.4.1</w:t>
            </w:r>
          </w:p>
        </w:tc>
        <w:tc>
          <w:tcPr>
            <w:tcW w:w="4460" w:type="dxa"/>
            <w:tcBorders>
              <w:top w:val="single" w:sz="4" w:space="0" w:color="auto"/>
              <w:left w:val="single" w:sz="4" w:space="0" w:color="auto"/>
              <w:bottom w:val="single" w:sz="4" w:space="0" w:color="auto"/>
              <w:right w:val="single" w:sz="4" w:space="0" w:color="auto"/>
            </w:tcBorders>
            <w:hideMark/>
          </w:tcPr>
          <w:p w14:paraId="77CCEFDC" w14:textId="77777777" w:rsidR="00A85D8A" w:rsidRPr="00614B7A" w:rsidRDefault="00A85D8A" w:rsidP="00BE3F9E">
            <w:pPr>
              <w:pStyle w:val="TAL"/>
            </w:pPr>
            <w:r w:rsidRPr="00614B7A">
              <w:t>NR ACLR for SUL</w:t>
            </w:r>
          </w:p>
        </w:tc>
        <w:tc>
          <w:tcPr>
            <w:tcW w:w="850" w:type="dxa"/>
            <w:tcBorders>
              <w:top w:val="single" w:sz="4" w:space="0" w:color="auto"/>
              <w:left w:val="single" w:sz="4" w:space="0" w:color="auto"/>
              <w:bottom w:val="single" w:sz="4" w:space="0" w:color="auto"/>
              <w:right w:val="single" w:sz="4" w:space="0" w:color="auto"/>
            </w:tcBorders>
            <w:hideMark/>
          </w:tcPr>
          <w:p w14:paraId="0C1AC954"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7AAA5F79" w14:textId="77777777" w:rsidR="00A85D8A" w:rsidRPr="00614B7A" w:rsidRDefault="00A85D8A" w:rsidP="00BE3F9E">
            <w:pPr>
              <w:pStyle w:val="TAL"/>
              <w:rPr>
                <w:lang w:eastAsia="zh-CN"/>
              </w:rPr>
            </w:pPr>
            <w:r w:rsidRPr="00614B7A">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51D9B7E" w14:textId="77777777" w:rsidR="00A85D8A" w:rsidRPr="00614B7A" w:rsidRDefault="00A85D8A" w:rsidP="00BE3F9E">
            <w:pPr>
              <w:pStyle w:val="TAL"/>
              <w:rPr>
                <w:lang w:eastAsia="zh-CN"/>
              </w:rPr>
            </w:pPr>
            <w:r w:rsidRPr="00614B7A">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BE31867" w14:textId="77777777" w:rsidR="00A85D8A" w:rsidRPr="00614B7A" w:rsidRDefault="00A85D8A" w:rsidP="00BE3F9E">
            <w:pPr>
              <w:pStyle w:val="TAL"/>
              <w:rPr>
                <w:lang w:eastAsia="zh-CN"/>
              </w:rPr>
            </w:pPr>
            <w:r w:rsidRPr="00614B7A">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22BE2FD"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8AFC6E6" w14:textId="77777777" w:rsidR="00A85D8A" w:rsidRPr="00614B7A" w:rsidRDefault="00A85D8A" w:rsidP="00BE3F9E">
            <w:pPr>
              <w:pStyle w:val="TAL"/>
            </w:pPr>
          </w:p>
        </w:tc>
      </w:tr>
      <w:tr w:rsidR="00A85D8A" w:rsidRPr="00614B7A" w14:paraId="005BDD9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EFC3FF9" w14:textId="77777777" w:rsidR="00A85D8A" w:rsidRPr="00614B7A" w:rsidRDefault="00A85D8A" w:rsidP="00BE3F9E">
            <w:pPr>
              <w:pStyle w:val="TAL"/>
            </w:pPr>
            <w:r w:rsidRPr="00614B7A">
              <w:t>6.5C.2.4.2</w:t>
            </w:r>
          </w:p>
        </w:tc>
        <w:tc>
          <w:tcPr>
            <w:tcW w:w="4460" w:type="dxa"/>
            <w:tcBorders>
              <w:top w:val="single" w:sz="4" w:space="0" w:color="auto"/>
              <w:left w:val="single" w:sz="4" w:space="0" w:color="auto"/>
              <w:bottom w:val="single" w:sz="4" w:space="0" w:color="auto"/>
              <w:right w:val="single" w:sz="4" w:space="0" w:color="auto"/>
            </w:tcBorders>
            <w:hideMark/>
          </w:tcPr>
          <w:p w14:paraId="3E2F0282" w14:textId="77777777" w:rsidR="00A85D8A" w:rsidRPr="00614B7A" w:rsidRDefault="00A85D8A" w:rsidP="00BE3F9E">
            <w:pPr>
              <w:pStyle w:val="TAL"/>
            </w:pPr>
            <w:r w:rsidRPr="00614B7A">
              <w:t>UTRA ACLR for SUL</w:t>
            </w:r>
          </w:p>
        </w:tc>
        <w:tc>
          <w:tcPr>
            <w:tcW w:w="850" w:type="dxa"/>
            <w:tcBorders>
              <w:top w:val="single" w:sz="4" w:space="0" w:color="auto"/>
              <w:left w:val="single" w:sz="4" w:space="0" w:color="auto"/>
              <w:bottom w:val="single" w:sz="4" w:space="0" w:color="auto"/>
              <w:right w:val="single" w:sz="4" w:space="0" w:color="auto"/>
            </w:tcBorders>
            <w:hideMark/>
          </w:tcPr>
          <w:p w14:paraId="2C8000E8"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45AF894A" w14:textId="77777777" w:rsidR="00A85D8A" w:rsidRPr="00614B7A" w:rsidRDefault="00A85D8A" w:rsidP="00BE3F9E">
            <w:pPr>
              <w:pStyle w:val="TAL"/>
              <w:rPr>
                <w:lang w:eastAsia="zh-CN"/>
              </w:rPr>
            </w:pPr>
            <w:r w:rsidRPr="00614B7A">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A32C0E2" w14:textId="77777777" w:rsidR="00A85D8A" w:rsidRPr="00614B7A" w:rsidRDefault="00A85D8A" w:rsidP="00BE3F9E">
            <w:pPr>
              <w:pStyle w:val="TAL"/>
              <w:rPr>
                <w:lang w:eastAsia="zh-CN"/>
              </w:rPr>
            </w:pPr>
            <w:r w:rsidRPr="00614B7A">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81E989D" w14:textId="77777777" w:rsidR="00A85D8A" w:rsidRPr="00614B7A" w:rsidRDefault="00A85D8A" w:rsidP="00BE3F9E">
            <w:pPr>
              <w:pStyle w:val="TAL"/>
              <w:rPr>
                <w:lang w:eastAsia="zh-CN"/>
              </w:rPr>
            </w:pPr>
            <w:r w:rsidRPr="00614B7A">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8D171EA"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60BDE4C" w14:textId="77777777" w:rsidR="00A85D8A" w:rsidRPr="00614B7A" w:rsidRDefault="00A85D8A" w:rsidP="00BE3F9E">
            <w:pPr>
              <w:pStyle w:val="TAL"/>
            </w:pPr>
          </w:p>
        </w:tc>
      </w:tr>
      <w:tr w:rsidR="00A85D8A" w:rsidRPr="00614B7A" w14:paraId="4A7253C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F514E89" w14:textId="77777777" w:rsidR="00A85D8A" w:rsidRPr="00614B7A" w:rsidRDefault="00A85D8A" w:rsidP="00BE3F9E">
            <w:pPr>
              <w:pStyle w:val="TAL"/>
            </w:pPr>
            <w:r w:rsidRPr="00614B7A">
              <w:t>6.5C.3.1</w:t>
            </w:r>
          </w:p>
        </w:tc>
        <w:tc>
          <w:tcPr>
            <w:tcW w:w="4460" w:type="dxa"/>
            <w:tcBorders>
              <w:top w:val="single" w:sz="4" w:space="0" w:color="auto"/>
              <w:left w:val="single" w:sz="4" w:space="0" w:color="auto"/>
              <w:bottom w:val="single" w:sz="4" w:space="0" w:color="auto"/>
              <w:right w:val="single" w:sz="4" w:space="0" w:color="auto"/>
            </w:tcBorders>
            <w:hideMark/>
          </w:tcPr>
          <w:p w14:paraId="4D3EC5B2" w14:textId="77777777" w:rsidR="00A85D8A" w:rsidRPr="00614B7A" w:rsidRDefault="00A85D8A" w:rsidP="00BE3F9E">
            <w:pPr>
              <w:pStyle w:val="TAL"/>
            </w:pPr>
            <w:r w:rsidRPr="00614B7A">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7C33236A"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50E28CF9" w14:textId="77777777" w:rsidR="00A85D8A" w:rsidRPr="00614B7A" w:rsidRDefault="00A85D8A" w:rsidP="00BE3F9E">
            <w:pPr>
              <w:pStyle w:val="TAL"/>
              <w:rPr>
                <w:lang w:eastAsia="zh-CN"/>
              </w:rPr>
            </w:pPr>
            <w:r w:rsidRPr="00614B7A">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E4702DA" w14:textId="77777777" w:rsidR="00A85D8A" w:rsidRPr="00614B7A" w:rsidRDefault="00A85D8A" w:rsidP="00BE3F9E">
            <w:pPr>
              <w:pStyle w:val="TAL"/>
              <w:rPr>
                <w:lang w:eastAsia="zh-CN"/>
              </w:rPr>
            </w:pPr>
            <w:r w:rsidRPr="00614B7A">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545293B" w14:textId="77777777" w:rsidR="00A85D8A" w:rsidRPr="00614B7A" w:rsidRDefault="00A85D8A" w:rsidP="00BE3F9E">
            <w:pPr>
              <w:pStyle w:val="TAL"/>
              <w:rPr>
                <w:lang w:eastAsia="zh-CN"/>
              </w:rPr>
            </w:pPr>
            <w:r w:rsidRPr="00614B7A">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94B9393"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36951C3" w14:textId="77777777" w:rsidR="00A85D8A" w:rsidRPr="00614B7A" w:rsidRDefault="00A85D8A" w:rsidP="00BE3F9E">
            <w:pPr>
              <w:pStyle w:val="TAL"/>
            </w:pPr>
          </w:p>
        </w:tc>
      </w:tr>
      <w:tr w:rsidR="00A85D8A" w:rsidRPr="00614B7A" w14:paraId="6BADEE0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F0493AC" w14:textId="77777777" w:rsidR="00A85D8A" w:rsidRPr="00614B7A" w:rsidRDefault="00A85D8A" w:rsidP="00BE3F9E">
            <w:pPr>
              <w:pStyle w:val="TAL"/>
            </w:pPr>
            <w:r w:rsidRPr="00614B7A">
              <w:t>6.5C.3.2</w:t>
            </w:r>
          </w:p>
        </w:tc>
        <w:tc>
          <w:tcPr>
            <w:tcW w:w="4460" w:type="dxa"/>
            <w:tcBorders>
              <w:top w:val="single" w:sz="4" w:space="0" w:color="auto"/>
              <w:left w:val="single" w:sz="4" w:space="0" w:color="auto"/>
              <w:bottom w:val="single" w:sz="4" w:space="0" w:color="auto"/>
              <w:right w:val="single" w:sz="4" w:space="0" w:color="auto"/>
            </w:tcBorders>
            <w:hideMark/>
          </w:tcPr>
          <w:p w14:paraId="0DA1DE91" w14:textId="77777777" w:rsidR="00A85D8A" w:rsidRPr="00614B7A" w:rsidRDefault="00A85D8A" w:rsidP="00BE3F9E">
            <w:pPr>
              <w:pStyle w:val="TAL"/>
            </w:pPr>
            <w:r w:rsidRPr="00614B7A">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15E4132E"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69C08F85" w14:textId="77777777" w:rsidR="00A85D8A" w:rsidRPr="00614B7A" w:rsidRDefault="00A85D8A" w:rsidP="00BE3F9E">
            <w:pPr>
              <w:pStyle w:val="TAL"/>
              <w:rPr>
                <w:lang w:eastAsia="zh-CN"/>
              </w:rPr>
            </w:pPr>
            <w:r w:rsidRPr="00614B7A">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B4EC9EB" w14:textId="77777777" w:rsidR="00A85D8A" w:rsidRPr="00614B7A" w:rsidRDefault="00A85D8A" w:rsidP="00BE3F9E">
            <w:pPr>
              <w:pStyle w:val="TAL"/>
              <w:rPr>
                <w:lang w:eastAsia="zh-CN"/>
              </w:rPr>
            </w:pPr>
            <w:r w:rsidRPr="00614B7A">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8A505BA" w14:textId="77777777" w:rsidR="00A85D8A" w:rsidRPr="00614B7A" w:rsidRDefault="00A85D8A" w:rsidP="00BE3F9E">
            <w:pPr>
              <w:pStyle w:val="TAL"/>
              <w:rPr>
                <w:lang w:eastAsia="zh-CN"/>
              </w:rPr>
            </w:pPr>
            <w:r w:rsidRPr="00614B7A">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DD983BE"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C9FDB54" w14:textId="77777777" w:rsidR="00A85D8A" w:rsidRPr="00614B7A" w:rsidRDefault="00A85D8A" w:rsidP="00BE3F9E">
            <w:pPr>
              <w:pStyle w:val="TAL"/>
            </w:pPr>
          </w:p>
        </w:tc>
      </w:tr>
      <w:tr w:rsidR="00A85D8A" w:rsidRPr="00614B7A" w14:paraId="4195373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A92159C" w14:textId="77777777" w:rsidR="00A85D8A" w:rsidRPr="00614B7A" w:rsidRDefault="00A85D8A" w:rsidP="00BE3F9E">
            <w:pPr>
              <w:pStyle w:val="TAL"/>
            </w:pPr>
            <w:r w:rsidRPr="00614B7A">
              <w:t>6.5C.3.3</w:t>
            </w:r>
          </w:p>
        </w:tc>
        <w:tc>
          <w:tcPr>
            <w:tcW w:w="4460" w:type="dxa"/>
            <w:tcBorders>
              <w:top w:val="single" w:sz="4" w:space="0" w:color="auto"/>
              <w:left w:val="single" w:sz="4" w:space="0" w:color="auto"/>
              <w:bottom w:val="single" w:sz="4" w:space="0" w:color="auto"/>
              <w:right w:val="single" w:sz="4" w:space="0" w:color="auto"/>
            </w:tcBorders>
            <w:hideMark/>
          </w:tcPr>
          <w:p w14:paraId="2153ADA8" w14:textId="77777777" w:rsidR="00A85D8A" w:rsidRPr="00614B7A" w:rsidRDefault="00A85D8A" w:rsidP="00BE3F9E">
            <w:pPr>
              <w:pStyle w:val="TAL"/>
            </w:pPr>
            <w:r w:rsidRPr="00614B7A">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2239D169"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1F2378A5" w14:textId="77777777" w:rsidR="00A85D8A" w:rsidRPr="00614B7A" w:rsidRDefault="00A85D8A" w:rsidP="00BE3F9E">
            <w:pPr>
              <w:pStyle w:val="TAL"/>
              <w:rPr>
                <w:lang w:eastAsia="zh-CN"/>
              </w:rPr>
            </w:pPr>
            <w:r w:rsidRPr="00614B7A">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ED82111" w14:textId="77777777" w:rsidR="00A85D8A" w:rsidRPr="00614B7A" w:rsidRDefault="00A85D8A" w:rsidP="00BE3F9E">
            <w:pPr>
              <w:pStyle w:val="TAL"/>
              <w:rPr>
                <w:lang w:eastAsia="zh-CN"/>
              </w:rPr>
            </w:pPr>
            <w:r w:rsidRPr="00614B7A">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4795BD3" w14:textId="77777777" w:rsidR="00A85D8A" w:rsidRPr="00614B7A" w:rsidRDefault="00A85D8A" w:rsidP="00BE3F9E">
            <w:pPr>
              <w:pStyle w:val="TAL"/>
              <w:rPr>
                <w:lang w:eastAsia="zh-CN"/>
              </w:rPr>
            </w:pPr>
            <w:r w:rsidRPr="00614B7A">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EC46E8B"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0D18983" w14:textId="77777777" w:rsidR="00A85D8A" w:rsidRPr="00614B7A" w:rsidRDefault="00A85D8A" w:rsidP="00BE3F9E">
            <w:pPr>
              <w:pStyle w:val="TAL"/>
            </w:pPr>
          </w:p>
        </w:tc>
      </w:tr>
      <w:tr w:rsidR="00A85D8A" w:rsidRPr="00614B7A" w14:paraId="2CDEDBEA"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473FD8B" w14:textId="77777777" w:rsidR="00A85D8A" w:rsidRPr="00614B7A" w:rsidRDefault="00A85D8A" w:rsidP="00BE3F9E">
            <w:pPr>
              <w:pStyle w:val="TAL"/>
            </w:pPr>
            <w:r w:rsidRPr="00614B7A">
              <w:t>6.5C.4</w:t>
            </w:r>
          </w:p>
        </w:tc>
        <w:tc>
          <w:tcPr>
            <w:tcW w:w="4460" w:type="dxa"/>
            <w:tcBorders>
              <w:top w:val="single" w:sz="4" w:space="0" w:color="auto"/>
              <w:left w:val="single" w:sz="4" w:space="0" w:color="auto"/>
              <w:bottom w:val="single" w:sz="4" w:space="0" w:color="auto"/>
              <w:right w:val="single" w:sz="4" w:space="0" w:color="auto"/>
            </w:tcBorders>
            <w:hideMark/>
          </w:tcPr>
          <w:p w14:paraId="40D278B1" w14:textId="77777777" w:rsidR="00A85D8A" w:rsidRPr="00614B7A" w:rsidRDefault="00A85D8A" w:rsidP="00BE3F9E">
            <w:pPr>
              <w:pStyle w:val="TAL"/>
            </w:pPr>
            <w:r w:rsidRPr="00614B7A">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656CE4CE"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1D92B01E" w14:textId="77777777" w:rsidR="00A85D8A" w:rsidRPr="00614B7A" w:rsidRDefault="00A85D8A" w:rsidP="00BE3F9E">
            <w:pPr>
              <w:pStyle w:val="TAL"/>
              <w:rPr>
                <w:lang w:eastAsia="zh-CN"/>
              </w:rPr>
            </w:pPr>
            <w:r w:rsidRPr="00614B7A">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F7B3D5A" w14:textId="77777777" w:rsidR="00A85D8A" w:rsidRPr="00614B7A" w:rsidRDefault="00A85D8A" w:rsidP="00BE3F9E">
            <w:pPr>
              <w:pStyle w:val="TAL"/>
              <w:rPr>
                <w:lang w:eastAsia="zh-CN"/>
              </w:rPr>
            </w:pPr>
            <w:r w:rsidRPr="00614B7A">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5ED5FFD" w14:textId="77777777" w:rsidR="00A85D8A" w:rsidRPr="00614B7A" w:rsidRDefault="00A85D8A" w:rsidP="00BE3F9E">
            <w:pPr>
              <w:pStyle w:val="TAL"/>
              <w:rPr>
                <w:lang w:eastAsia="zh-CN"/>
              </w:rPr>
            </w:pPr>
            <w:r w:rsidRPr="00614B7A">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E8852E4"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EE0B079" w14:textId="77777777" w:rsidR="00A85D8A" w:rsidRPr="00614B7A" w:rsidRDefault="00A85D8A" w:rsidP="00BE3F9E">
            <w:pPr>
              <w:pStyle w:val="TAL"/>
            </w:pPr>
          </w:p>
        </w:tc>
      </w:tr>
      <w:tr w:rsidR="00A85D8A" w:rsidRPr="00614B7A" w14:paraId="261852D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CA75E32" w14:textId="77777777" w:rsidR="00A85D8A" w:rsidRPr="00614B7A" w:rsidRDefault="00A85D8A" w:rsidP="00BE3F9E">
            <w:pPr>
              <w:pStyle w:val="TAL"/>
            </w:pPr>
            <w:r w:rsidRPr="00614B7A">
              <w:t>6.5D.1</w:t>
            </w:r>
          </w:p>
        </w:tc>
        <w:tc>
          <w:tcPr>
            <w:tcW w:w="4460" w:type="dxa"/>
            <w:tcBorders>
              <w:top w:val="single" w:sz="4" w:space="0" w:color="auto"/>
              <w:left w:val="single" w:sz="4" w:space="0" w:color="auto"/>
              <w:bottom w:val="single" w:sz="4" w:space="0" w:color="auto"/>
              <w:right w:val="single" w:sz="4" w:space="0" w:color="auto"/>
            </w:tcBorders>
            <w:hideMark/>
          </w:tcPr>
          <w:p w14:paraId="3BD59B3A" w14:textId="77777777" w:rsidR="00A85D8A" w:rsidRPr="00614B7A" w:rsidRDefault="00A85D8A" w:rsidP="00BE3F9E">
            <w:pPr>
              <w:pStyle w:val="TAL"/>
            </w:pPr>
            <w:r w:rsidRPr="00614B7A">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0CB0CBAD" w14:textId="77777777" w:rsidR="00A85D8A" w:rsidRPr="00614B7A" w:rsidRDefault="00A85D8A" w:rsidP="00BE3F9E">
            <w:pPr>
              <w:pStyle w:val="TAC"/>
            </w:pPr>
            <w:r w:rsidRPr="00614B7A">
              <w:t>Rel-15 only</w:t>
            </w:r>
          </w:p>
        </w:tc>
        <w:tc>
          <w:tcPr>
            <w:tcW w:w="1128" w:type="dxa"/>
            <w:tcBorders>
              <w:top w:val="single" w:sz="4" w:space="0" w:color="auto"/>
              <w:left w:val="single" w:sz="4" w:space="0" w:color="auto"/>
              <w:bottom w:val="single" w:sz="4" w:space="0" w:color="auto"/>
              <w:right w:val="single" w:sz="4" w:space="0" w:color="auto"/>
            </w:tcBorders>
            <w:hideMark/>
          </w:tcPr>
          <w:p w14:paraId="758269E3" w14:textId="77777777" w:rsidR="00A85D8A" w:rsidRPr="00614B7A" w:rsidRDefault="00A85D8A" w:rsidP="00BE3F9E">
            <w:pPr>
              <w:pStyle w:val="TAL"/>
              <w:rPr>
                <w:lang w:eastAsia="zh-CN"/>
              </w:rPr>
            </w:pPr>
            <w:r w:rsidRPr="00614B7A">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7251297" w14:textId="77777777" w:rsidR="00A85D8A" w:rsidRPr="00614B7A" w:rsidRDefault="00A85D8A" w:rsidP="00BE3F9E">
            <w:pPr>
              <w:pStyle w:val="TAL"/>
              <w:rPr>
                <w:lang w:eastAsia="zh-CN"/>
              </w:rPr>
            </w:pPr>
            <w:r w:rsidRPr="00614B7A">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446FEB3"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2A5FCAF"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4DB8F60" w14:textId="77777777" w:rsidR="00A85D8A" w:rsidRPr="00614B7A" w:rsidRDefault="00A85D8A" w:rsidP="00BE3F9E">
            <w:pPr>
              <w:pStyle w:val="TAL"/>
            </w:pPr>
          </w:p>
        </w:tc>
      </w:tr>
      <w:tr w:rsidR="00A85D8A" w:rsidRPr="00614B7A" w14:paraId="4799B7C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E2F7480" w14:textId="77777777" w:rsidR="00A85D8A" w:rsidRPr="00614B7A" w:rsidRDefault="00A85D8A" w:rsidP="00BE3F9E">
            <w:pPr>
              <w:pStyle w:val="TAL"/>
            </w:pPr>
            <w:r w:rsidRPr="00614B7A">
              <w:t>6.5D.1_1</w:t>
            </w:r>
          </w:p>
        </w:tc>
        <w:tc>
          <w:tcPr>
            <w:tcW w:w="4460" w:type="dxa"/>
            <w:tcBorders>
              <w:top w:val="single" w:sz="4" w:space="0" w:color="auto"/>
              <w:left w:val="single" w:sz="4" w:space="0" w:color="auto"/>
              <w:bottom w:val="single" w:sz="4" w:space="0" w:color="auto"/>
              <w:right w:val="single" w:sz="4" w:space="0" w:color="auto"/>
            </w:tcBorders>
            <w:hideMark/>
          </w:tcPr>
          <w:p w14:paraId="4D951D47" w14:textId="77777777" w:rsidR="00A85D8A" w:rsidRPr="00614B7A" w:rsidRDefault="00A85D8A" w:rsidP="00BE3F9E">
            <w:pPr>
              <w:pStyle w:val="TAL"/>
            </w:pPr>
            <w:r w:rsidRPr="00614B7A">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6C911145" w14:textId="77777777" w:rsidR="00A85D8A" w:rsidRPr="00614B7A" w:rsidRDefault="00A85D8A" w:rsidP="00BE3F9E">
            <w:pPr>
              <w:pStyle w:val="TAC"/>
            </w:pPr>
            <w:r w:rsidRPr="00614B7A">
              <w:t>Rel-16</w:t>
            </w:r>
          </w:p>
        </w:tc>
        <w:tc>
          <w:tcPr>
            <w:tcW w:w="1128" w:type="dxa"/>
            <w:tcBorders>
              <w:top w:val="single" w:sz="4" w:space="0" w:color="auto"/>
              <w:left w:val="single" w:sz="4" w:space="0" w:color="auto"/>
              <w:bottom w:val="single" w:sz="4" w:space="0" w:color="auto"/>
              <w:right w:val="single" w:sz="4" w:space="0" w:color="auto"/>
            </w:tcBorders>
            <w:hideMark/>
          </w:tcPr>
          <w:p w14:paraId="1450742A" w14:textId="77777777" w:rsidR="00A85D8A" w:rsidRPr="00614B7A" w:rsidRDefault="00A85D8A" w:rsidP="00BE3F9E">
            <w:pPr>
              <w:pStyle w:val="TAL"/>
              <w:rPr>
                <w:lang w:eastAsia="zh-CN"/>
              </w:rPr>
            </w:pPr>
            <w:r w:rsidRPr="00614B7A">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6D85188A" w14:textId="77777777" w:rsidR="00A85D8A" w:rsidRPr="00614B7A" w:rsidRDefault="00A85D8A" w:rsidP="00BE3F9E">
            <w:pPr>
              <w:pStyle w:val="TAL"/>
              <w:rPr>
                <w:lang w:eastAsia="zh-CN"/>
              </w:rPr>
            </w:pPr>
            <w:r w:rsidRPr="00614B7A">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260B698F"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EDD5D81"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D58ED70" w14:textId="77777777" w:rsidR="00A85D8A" w:rsidRPr="00614B7A" w:rsidRDefault="00A85D8A" w:rsidP="00BE3F9E">
            <w:pPr>
              <w:pStyle w:val="TAL"/>
            </w:pPr>
          </w:p>
        </w:tc>
      </w:tr>
      <w:tr w:rsidR="00A85D8A" w:rsidRPr="00614B7A" w14:paraId="41F8AE8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F2C422E" w14:textId="77777777" w:rsidR="00A85D8A" w:rsidRPr="00614B7A" w:rsidRDefault="00A85D8A" w:rsidP="00BE3F9E">
            <w:pPr>
              <w:pStyle w:val="TAL"/>
            </w:pPr>
            <w:r w:rsidRPr="00614B7A">
              <w:t>6.5D.2.2</w:t>
            </w:r>
          </w:p>
        </w:tc>
        <w:tc>
          <w:tcPr>
            <w:tcW w:w="4460" w:type="dxa"/>
            <w:tcBorders>
              <w:top w:val="single" w:sz="4" w:space="0" w:color="auto"/>
              <w:left w:val="single" w:sz="4" w:space="0" w:color="auto"/>
              <w:bottom w:val="single" w:sz="4" w:space="0" w:color="auto"/>
              <w:right w:val="single" w:sz="4" w:space="0" w:color="auto"/>
            </w:tcBorders>
            <w:hideMark/>
          </w:tcPr>
          <w:p w14:paraId="0FF3C657" w14:textId="77777777" w:rsidR="00A85D8A" w:rsidRPr="00614B7A" w:rsidRDefault="00A85D8A" w:rsidP="00BE3F9E">
            <w:pPr>
              <w:pStyle w:val="TAL"/>
            </w:pPr>
            <w:r w:rsidRPr="00614B7A">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160CB32D"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00428856" w14:textId="77777777" w:rsidR="00A85D8A" w:rsidRPr="00614B7A" w:rsidRDefault="00A85D8A" w:rsidP="00BE3F9E">
            <w:pPr>
              <w:pStyle w:val="TAL"/>
              <w:rPr>
                <w:lang w:eastAsia="zh-CN"/>
              </w:rPr>
            </w:pPr>
            <w:r w:rsidRPr="00614B7A">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3750D8F" w14:textId="77777777" w:rsidR="00A85D8A" w:rsidRPr="00614B7A" w:rsidRDefault="00A85D8A" w:rsidP="00BE3F9E">
            <w:pPr>
              <w:pStyle w:val="TAL"/>
              <w:rPr>
                <w:lang w:eastAsia="zh-CN"/>
              </w:rPr>
            </w:pPr>
            <w:r w:rsidRPr="00614B7A">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C95D0EA"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A7C580F"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F4B2C8B" w14:textId="77777777" w:rsidR="00A85D8A" w:rsidRPr="00614B7A" w:rsidRDefault="00A85D8A" w:rsidP="00BE3F9E">
            <w:pPr>
              <w:pStyle w:val="TAL"/>
            </w:pPr>
          </w:p>
        </w:tc>
      </w:tr>
      <w:tr w:rsidR="00A85D8A" w:rsidRPr="00614B7A" w14:paraId="41BF71C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C4C6FAB" w14:textId="77777777" w:rsidR="00A85D8A" w:rsidRPr="00614B7A" w:rsidRDefault="00A85D8A" w:rsidP="00BE3F9E">
            <w:pPr>
              <w:pStyle w:val="TAL"/>
            </w:pPr>
            <w:r w:rsidRPr="00614B7A">
              <w:t>6.5D.2.3</w:t>
            </w:r>
          </w:p>
        </w:tc>
        <w:tc>
          <w:tcPr>
            <w:tcW w:w="4460" w:type="dxa"/>
            <w:tcBorders>
              <w:top w:val="single" w:sz="4" w:space="0" w:color="auto"/>
              <w:left w:val="single" w:sz="4" w:space="0" w:color="auto"/>
              <w:bottom w:val="single" w:sz="4" w:space="0" w:color="auto"/>
              <w:right w:val="single" w:sz="4" w:space="0" w:color="auto"/>
            </w:tcBorders>
            <w:hideMark/>
          </w:tcPr>
          <w:p w14:paraId="1B64F247" w14:textId="77777777" w:rsidR="00A85D8A" w:rsidRPr="00614B7A" w:rsidRDefault="00A85D8A" w:rsidP="00BE3F9E">
            <w:pPr>
              <w:pStyle w:val="TAL"/>
            </w:pPr>
            <w:r w:rsidRPr="00614B7A">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0AAF4AB7"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01D1F573" w14:textId="77777777" w:rsidR="00A85D8A" w:rsidRPr="00614B7A" w:rsidRDefault="00A85D8A" w:rsidP="00BE3F9E">
            <w:pPr>
              <w:pStyle w:val="TAL"/>
              <w:rPr>
                <w:lang w:eastAsia="zh-CN"/>
              </w:rPr>
            </w:pPr>
            <w:r w:rsidRPr="00614B7A">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EC1DB45" w14:textId="77777777" w:rsidR="00A85D8A" w:rsidRPr="00614B7A" w:rsidRDefault="00A85D8A" w:rsidP="00BE3F9E">
            <w:pPr>
              <w:pStyle w:val="TAL"/>
              <w:rPr>
                <w:lang w:eastAsia="zh-CN"/>
              </w:rPr>
            </w:pPr>
            <w:r w:rsidRPr="00614B7A">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E05E380"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2F57299"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D3A5442" w14:textId="77777777" w:rsidR="00A85D8A" w:rsidRPr="00614B7A" w:rsidRDefault="00A85D8A" w:rsidP="00BE3F9E">
            <w:pPr>
              <w:pStyle w:val="TAL"/>
            </w:pPr>
          </w:p>
        </w:tc>
      </w:tr>
      <w:tr w:rsidR="00A85D8A" w:rsidRPr="00614B7A" w14:paraId="529F1E1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87C6DE7" w14:textId="77777777" w:rsidR="00A85D8A" w:rsidRPr="00614B7A" w:rsidRDefault="00A85D8A" w:rsidP="00BE3F9E">
            <w:pPr>
              <w:pStyle w:val="TAL"/>
            </w:pPr>
            <w:r w:rsidRPr="00614B7A">
              <w:t>6.5D.2.4.1</w:t>
            </w:r>
          </w:p>
        </w:tc>
        <w:tc>
          <w:tcPr>
            <w:tcW w:w="4460" w:type="dxa"/>
            <w:tcBorders>
              <w:top w:val="single" w:sz="4" w:space="0" w:color="auto"/>
              <w:left w:val="single" w:sz="4" w:space="0" w:color="auto"/>
              <w:bottom w:val="single" w:sz="4" w:space="0" w:color="auto"/>
              <w:right w:val="single" w:sz="4" w:space="0" w:color="auto"/>
            </w:tcBorders>
            <w:hideMark/>
          </w:tcPr>
          <w:p w14:paraId="089120DF" w14:textId="77777777" w:rsidR="00A85D8A" w:rsidRPr="00614B7A" w:rsidRDefault="00A85D8A" w:rsidP="00BE3F9E">
            <w:pPr>
              <w:pStyle w:val="TAL"/>
            </w:pPr>
            <w:r w:rsidRPr="00614B7A">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42A6B858" w14:textId="77777777" w:rsidR="00A85D8A" w:rsidRPr="00614B7A" w:rsidRDefault="00A85D8A" w:rsidP="00BE3F9E">
            <w:pPr>
              <w:pStyle w:val="TAC"/>
              <w:rPr>
                <w:rFonts w:eastAsia="SimSun"/>
              </w:rPr>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10FADDB1" w14:textId="77777777" w:rsidR="00A85D8A" w:rsidRPr="00614B7A" w:rsidRDefault="00A85D8A" w:rsidP="00BE3F9E">
            <w:pPr>
              <w:pStyle w:val="TAL"/>
              <w:rPr>
                <w:rFonts w:eastAsia="SimSun"/>
                <w:lang w:eastAsia="zh-CN"/>
              </w:rPr>
            </w:pPr>
            <w:r w:rsidRPr="00614B7A">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3177AFD" w14:textId="77777777" w:rsidR="00A85D8A" w:rsidRPr="00614B7A" w:rsidRDefault="00A85D8A" w:rsidP="00BE3F9E">
            <w:pPr>
              <w:pStyle w:val="TAL"/>
              <w:rPr>
                <w:rFonts w:eastAsia="SimSun"/>
                <w:lang w:eastAsia="zh-CN"/>
              </w:rPr>
            </w:pPr>
            <w:r w:rsidRPr="00614B7A">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6D5EB6A" w14:textId="77777777" w:rsidR="00A85D8A" w:rsidRPr="00614B7A" w:rsidRDefault="00A85D8A" w:rsidP="00BE3F9E">
            <w:pPr>
              <w:pStyle w:val="TAL"/>
              <w:rPr>
                <w:rFonts w:eastAsia="SimSun"/>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7B5217E"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AD2C368" w14:textId="77777777" w:rsidR="00A85D8A" w:rsidRPr="00614B7A" w:rsidRDefault="00A85D8A" w:rsidP="00BE3F9E">
            <w:pPr>
              <w:pStyle w:val="TAL"/>
            </w:pPr>
          </w:p>
        </w:tc>
      </w:tr>
      <w:tr w:rsidR="00A85D8A" w:rsidRPr="00614B7A" w14:paraId="376AFB1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D51F966" w14:textId="77777777" w:rsidR="00A85D8A" w:rsidRPr="00614B7A" w:rsidRDefault="00A85D8A" w:rsidP="00BE3F9E">
            <w:pPr>
              <w:pStyle w:val="TAL"/>
            </w:pPr>
            <w:r w:rsidRPr="00614B7A">
              <w:t>6.5D.2.4.2</w:t>
            </w:r>
          </w:p>
        </w:tc>
        <w:tc>
          <w:tcPr>
            <w:tcW w:w="4460" w:type="dxa"/>
            <w:tcBorders>
              <w:top w:val="single" w:sz="4" w:space="0" w:color="auto"/>
              <w:left w:val="single" w:sz="4" w:space="0" w:color="auto"/>
              <w:bottom w:val="single" w:sz="4" w:space="0" w:color="auto"/>
              <w:right w:val="single" w:sz="4" w:space="0" w:color="auto"/>
            </w:tcBorders>
            <w:hideMark/>
          </w:tcPr>
          <w:p w14:paraId="0CD99BDE" w14:textId="77777777" w:rsidR="00A85D8A" w:rsidRPr="00614B7A" w:rsidRDefault="00A85D8A" w:rsidP="00BE3F9E">
            <w:pPr>
              <w:pStyle w:val="TAL"/>
            </w:pPr>
            <w:r w:rsidRPr="00614B7A">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133D5703" w14:textId="77777777" w:rsidR="00A85D8A" w:rsidRPr="00614B7A" w:rsidRDefault="00A85D8A" w:rsidP="00BE3F9E">
            <w:pPr>
              <w:pStyle w:val="TAC"/>
            </w:pPr>
            <w:r w:rsidRPr="00614B7A">
              <w:t>Rel-15 only</w:t>
            </w:r>
          </w:p>
        </w:tc>
        <w:tc>
          <w:tcPr>
            <w:tcW w:w="1128" w:type="dxa"/>
            <w:tcBorders>
              <w:top w:val="single" w:sz="4" w:space="0" w:color="auto"/>
              <w:left w:val="single" w:sz="4" w:space="0" w:color="auto"/>
              <w:bottom w:val="single" w:sz="4" w:space="0" w:color="auto"/>
              <w:right w:val="single" w:sz="4" w:space="0" w:color="auto"/>
            </w:tcBorders>
            <w:hideMark/>
          </w:tcPr>
          <w:p w14:paraId="333FCCE2" w14:textId="77777777" w:rsidR="00A85D8A" w:rsidRPr="00614B7A" w:rsidRDefault="00A85D8A" w:rsidP="00BE3F9E">
            <w:pPr>
              <w:pStyle w:val="TAL"/>
              <w:rPr>
                <w:lang w:eastAsia="zh-CN"/>
              </w:rPr>
            </w:pPr>
            <w:r w:rsidRPr="00614B7A">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1A3B5D2" w14:textId="77777777" w:rsidR="00A85D8A" w:rsidRPr="00614B7A" w:rsidRDefault="00A85D8A" w:rsidP="00BE3F9E">
            <w:pPr>
              <w:pStyle w:val="TAL"/>
              <w:rPr>
                <w:lang w:eastAsia="zh-CN"/>
              </w:rPr>
            </w:pPr>
            <w:r w:rsidRPr="00614B7A">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0830A35"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E2B9A0C"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9C1B5DF" w14:textId="77777777" w:rsidR="00A85D8A" w:rsidRPr="00614B7A" w:rsidRDefault="00A85D8A" w:rsidP="00BE3F9E">
            <w:pPr>
              <w:pStyle w:val="TAL"/>
            </w:pPr>
          </w:p>
        </w:tc>
      </w:tr>
      <w:tr w:rsidR="00A85D8A" w:rsidRPr="00614B7A" w14:paraId="4B149BA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E2E607E" w14:textId="77777777" w:rsidR="00A85D8A" w:rsidRPr="00614B7A" w:rsidRDefault="00A85D8A" w:rsidP="00BE3F9E">
            <w:pPr>
              <w:pStyle w:val="TAL"/>
            </w:pPr>
            <w:r w:rsidRPr="00614B7A">
              <w:t>6.5D.2_1.4.2</w:t>
            </w:r>
          </w:p>
        </w:tc>
        <w:tc>
          <w:tcPr>
            <w:tcW w:w="4460" w:type="dxa"/>
            <w:tcBorders>
              <w:top w:val="single" w:sz="4" w:space="0" w:color="auto"/>
              <w:left w:val="single" w:sz="4" w:space="0" w:color="auto"/>
              <w:bottom w:val="single" w:sz="4" w:space="0" w:color="auto"/>
              <w:right w:val="single" w:sz="4" w:space="0" w:color="auto"/>
            </w:tcBorders>
            <w:hideMark/>
          </w:tcPr>
          <w:p w14:paraId="743886C8" w14:textId="77777777" w:rsidR="00A85D8A" w:rsidRPr="00614B7A" w:rsidRDefault="00A85D8A" w:rsidP="00BE3F9E">
            <w:pPr>
              <w:pStyle w:val="TAL"/>
            </w:pPr>
            <w:r w:rsidRPr="00614B7A">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37978BA9" w14:textId="77777777" w:rsidR="00A85D8A" w:rsidRPr="00614B7A" w:rsidRDefault="00A85D8A" w:rsidP="00BE3F9E">
            <w:pPr>
              <w:pStyle w:val="TAC"/>
            </w:pPr>
            <w:r w:rsidRPr="00614B7A">
              <w:t>Rel-16</w:t>
            </w:r>
          </w:p>
        </w:tc>
        <w:tc>
          <w:tcPr>
            <w:tcW w:w="1128" w:type="dxa"/>
            <w:tcBorders>
              <w:top w:val="single" w:sz="4" w:space="0" w:color="auto"/>
              <w:left w:val="single" w:sz="4" w:space="0" w:color="auto"/>
              <w:bottom w:val="single" w:sz="4" w:space="0" w:color="auto"/>
              <w:right w:val="single" w:sz="4" w:space="0" w:color="auto"/>
            </w:tcBorders>
            <w:hideMark/>
          </w:tcPr>
          <w:p w14:paraId="4BD5A68A" w14:textId="77777777" w:rsidR="00A85D8A" w:rsidRPr="00614B7A" w:rsidRDefault="00A85D8A" w:rsidP="00BE3F9E">
            <w:pPr>
              <w:pStyle w:val="TAL"/>
              <w:rPr>
                <w:lang w:eastAsia="zh-CN"/>
              </w:rPr>
            </w:pPr>
            <w:r w:rsidRPr="00614B7A">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E62D54C" w14:textId="77777777" w:rsidR="00A85D8A" w:rsidRPr="00614B7A" w:rsidRDefault="00A85D8A" w:rsidP="00BE3F9E">
            <w:pPr>
              <w:pStyle w:val="TAL"/>
              <w:rPr>
                <w:lang w:eastAsia="zh-CN"/>
              </w:rPr>
            </w:pPr>
            <w:r w:rsidRPr="00614B7A">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09DA44C"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AB4A95E"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FD21FA3" w14:textId="77777777" w:rsidR="00A85D8A" w:rsidRPr="00614B7A" w:rsidRDefault="00A85D8A" w:rsidP="00BE3F9E">
            <w:pPr>
              <w:pStyle w:val="TAL"/>
            </w:pPr>
          </w:p>
        </w:tc>
      </w:tr>
      <w:tr w:rsidR="00A85D8A" w:rsidRPr="00614B7A" w14:paraId="53630424"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0A48E5D" w14:textId="77777777" w:rsidR="00A85D8A" w:rsidRPr="00614B7A" w:rsidRDefault="00A85D8A" w:rsidP="00BE3F9E">
            <w:pPr>
              <w:pStyle w:val="TAL"/>
            </w:pPr>
            <w:r w:rsidRPr="00614B7A">
              <w:t>6.5D.3.1</w:t>
            </w:r>
          </w:p>
        </w:tc>
        <w:tc>
          <w:tcPr>
            <w:tcW w:w="4460" w:type="dxa"/>
            <w:tcBorders>
              <w:top w:val="single" w:sz="4" w:space="0" w:color="auto"/>
              <w:left w:val="single" w:sz="4" w:space="0" w:color="auto"/>
              <w:bottom w:val="single" w:sz="4" w:space="0" w:color="auto"/>
              <w:right w:val="single" w:sz="4" w:space="0" w:color="auto"/>
            </w:tcBorders>
            <w:hideMark/>
          </w:tcPr>
          <w:p w14:paraId="73F67C2B" w14:textId="77777777" w:rsidR="00A85D8A" w:rsidRPr="00614B7A" w:rsidRDefault="00A85D8A" w:rsidP="00BE3F9E">
            <w:pPr>
              <w:pStyle w:val="TAL"/>
            </w:pPr>
            <w:r w:rsidRPr="00614B7A">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52067D86" w14:textId="77777777" w:rsidR="00A85D8A" w:rsidRPr="00614B7A" w:rsidRDefault="00A85D8A" w:rsidP="00BE3F9E">
            <w:pPr>
              <w:pStyle w:val="TAC"/>
            </w:pPr>
            <w:r w:rsidRPr="00614B7A">
              <w:t>Rel-15 only</w:t>
            </w:r>
          </w:p>
        </w:tc>
        <w:tc>
          <w:tcPr>
            <w:tcW w:w="1128" w:type="dxa"/>
            <w:tcBorders>
              <w:top w:val="single" w:sz="4" w:space="0" w:color="auto"/>
              <w:left w:val="single" w:sz="4" w:space="0" w:color="auto"/>
              <w:bottom w:val="single" w:sz="4" w:space="0" w:color="auto"/>
              <w:right w:val="single" w:sz="4" w:space="0" w:color="auto"/>
            </w:tcBorders>
            <w:hideMark/>
          </w:tcPr>
          <w:p w14:paraId="5E0A59EA" w14:textId="77777777" w:rsidR="00A85D8A" w:rsidRPr="00614B7A" w:rsidRDefault="00A85D8A" w:rsidP="00BE3F9E">
            <w:pPr>
              <w:pStyle w:val="TAL"/>
              <w:rPr>
                <w:lang w:eastAsia="zh-CN"/>
              </w:rPr>
            </w:pPr>
            <w:r w:rsidRPr="00614B7A">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E2856D9" w14:textId="77777777" w:rsidR="00A85D8A" w:rsidRPr="00614B7A" w:rsidRDefault="00A85D8A" w:rsidP="00BE3F9E">
            <w:pPr>
              <w:pStyle w:val="TAL"/>
              <w:rPr>
                <w:lang w:eastAsia="zh-CN"/>
              </w:rPr>
            </w:pPr>
            <w:r w:rsidRPr="00614B7A">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C98B1CC"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8E9DFB1"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F373117" w14:textId="77777777" w:rsidR="00A85D8A" w:rsidRPr="00614B7A" w:rsidRDefault="00A85D8A" w:rsidP="00BE3F9E">
            <w:pPr>
              <w:pStyle w:val="TAL"/>
            </w:pPr>
          </w:p>
        </w:tc>
      </w:tr>
      <w:tr w:rsidR="00A85D8A" w:rsidRPr="00614B7A" w14:paraId="7CD9E0A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8A2A92E" w14:textId="77777777" w:rsidR="00A85D8A" w:rsidRPr="00614B7A" w:rsidRDefault="00A85D8A" w:rsidP="00BE3F9E">
            <w:pPr>
              <w:pStyle w:val="TAL"/>
            </w:pPr>
            <w:r w:rsidRPr="00614B7A">
              <w:t>6.5D.3.2</w:t>
            </w:r>
          </w:p>
        </w:tc>
        <w:tc>
          <w:tcPr>
            <w:tcW w:w="4460" w:type="dxa"/>
            <w:tcBorders>
              <w:top w:val="single" w:sz="4" w:space="0" w:color="auto"/>
              <w:left w:val="single" w:sz="4" w:space="0" w:color="auto"/>
              <w:bottom w:val="single" w:sz="4" w:space="0" w:color="auto"/>
              <w:right w:val="single" w:sz="4" w:space="0" w:color="auto"/>
            </w:tcBorders>
            <w:hideMark/>
          </w:tcPr>
          <w:p w14:paraId="334103DB" w14:textId="77777777" w:rsidR="00A85D8A" w:rsidRPr="00614B7A" w:rsidRDefault="00A85D8A" w:rsidP="00BE3F9E">
            <w:pPr>
              <w:pStyle w:val="TAL"/>
            </w:pPr>
            <w:r w:rsidRPr="00614B7A">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603DC099" w14:textId="77777777" w:rsidR="00A85D8A" w:rsidRPr="00614B7A" w:rsidRDefault="00A85D8A" w:rsidP="00BE3F9E">
            <w:pPr>
              <w:pStyle w:val="TAC"/>
            </w:pPr>
            <w:r w:rsidRPr="00614B7A">
              <w:t>Rel-15 only</w:t>
            </w:r>
          </w:p>
        </w:tc>
        <w:tc>
          <w:tcPr>
            <w:tcW w:w="1128" w:type="dxa"/>
            <w:tcBorders>
              <w:top w:val="single" w:sz="4" w:space="0" w:color="auto"/>
              <w:left w:val="single" w:sz="4" w:space="0" w:color="auto"/>
              <w:bottom w:val="single" w:sz="4" w:space="0" w:color="auto"/>
              <w:right w:val="single" w:sz="4" w:space="0" w:color="auto"/>
            </w:tcBorders>
            <w:hideMark/>
          </w:tcPr>
          <w:p w14:paraId="3C1297D5" w14:textId="77777777" w:rsidR="00A85D8A" w:rsidRPr="00614B7A" w:rsidRDefault="00A85D8A" w:rsidP="00BE3F9E">
            <w:pPr>
              <w:pStyle w:val="TAL"/>
              <w:rPr>
                <w:lang w:eastAsia="zh-CN"/>
              </w:rPr>
            </w:pPr>
            <w:r w:rsidRPr="00614B7A">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0578F96" w14:textId="77777777" w:rsidR="00A85D8A" w:rsidRPr="00614B7A" w:rsidRDefault="00A85D8A" w:rsidP="00BE3F9E">
            <w:pPr>
              <w:pStyle w:val="TAL"/>
              <w:rPr>
                <w:lang w:eastAsia="zh-CN"/>
              </w:rPr>
            </w:pPr>
            <w:r w:rsidRPr="00614B7A">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A2C32BA"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CA2DD1D"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F098FAF" w14:textId="77777777" w:rsidR="00A85D8A" w:rsidRPr="00614B7A" w:rsidRDefault="00A85D8A" w:rsidP="00BE3F9E">
            <w:pPr>
              <w:pStyle w:val="TAL"/>
            </w:pPr>
          </w:p>
        </w:tc>
      </w:tr>
      <w:tr w:rsidR="00A85D8A" w:rsidRPr="00614B7A" w14:paraId="45D530A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D8C235C" w14:textId="77777777" w:rsidR="00A85D8A" w:rsidRPr="00614B7A" w:rsidRDefault="00A85D8A" w:rsidP="00BE3F9E">
            <w:pPr>
              <w:pStyle w:val="TAL"/>
            </w:pPr>
            <w:r w:rsidRPr="00614B7A">
              <w:t>6.5D.3.3</w:t>
            </w:r>
          </w:p>
        </w:tc>
        <w:tc>
          <w:tcPr>
            <w:tcW w:w="4460" w:type="dxa"/>
            <w:tcBorders>
              <w:top w:val="single" w:sz="4" w:space="0" w:color="auto"/>
              <w:left w:val="single" w:sz="4" w:space="0" w:color="auto"/>
              <w:bottom w:val="single" w:sz="4" w:space="0" w:color="auto"/>
              <w:right w:val="single" w:sz="4" w:space="0" w:color="auto"/>
            </w:tcBorders>
            <w:hideMark/>
          </w:tcPr>
          <w:p w14:paraId="14355F5C" w14:textId="77777777" w:rsidR="00A85D8A" w:rsidRPr="00614B7A" w:rsidRDefault="00A85D8A" w:rsidP="00BE3F9E">
            <w:pPr>
              <w:pStyle w:val="TAL"/>
            </w:pPr>
            <w:r w:rsidRPr="00614B7A">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5E980537" w14:textId="77777777" w:rsidR="00A85D8A" w:rsidRPr="00614B7A" w:rsidRDefault="00A85D8A" w:rsidP="00BE3F9E">
            <w:pPr>
              <w:pStyle w:val="TAC"/>
            </w:pPr>
            <w:r w:rsidRPr="00614B7A">
              <w:t>Rel-15 only</w:t>
            </w:r>
          </w:p>
        </w:tc>
        <w:tc>
          <w:tcPr>
            <w:tcW w:w="1128" w:type="dxa"/>
            <w:tcBorders>
              <w:top w:val="single" w:sz="4" w:space="0" w:color="auto"/>
              <w:left w:val="single" w:sz="4" w:space="0" w:color="auto"/>
              <w:bottom w:val="single" w:sz="4" w:space="0" w:color="auto"/>
              <w:right w:val="single" w:sz="4" w:space="0" w:color="auto"/>
            </w:tcBorders>
            <w:hideMark/>
          </w:tcPr>
          <w:p w14:paraId="090D030C" w14:textId="77777777" w:rsidR="00A85D8A" w:rsidRPr="00614B7A" w:rsidRDefault="00A85D8A" w:rsidP="00BE3F9E">
            <w:pPr>
              <w:pStyle w:val="TAL"/>
              <w:rPr>
                <w:lang w:eastAsia="zh-CN"/>
              </w:rPr>
            </w:pPr>
            <w:r w:rsidRPr="00614B7A">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33AA4B2" w14:textId="77777777" w:rsidR="00A85D8A" w:rsidRPr="00614B7A" w:rsidRDefault="00A85D8A" w:rsidP="00BE3F9E">
            <w:pPr>
              <w:pStyle w:val="TAL"/>
              <w:rPr>
                <w:lang w:eastAsia="zh-CN"/>
              </w:rPr>
            </w:pPr>
            <w:r w:rsidRPr="00614B7A">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BCD297E"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BD7EAB"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8B1534A" w14:textId="77777777" w:rsidR="00A85D8A" w:rsidRPr="00614B7A" w:rsidRDefault="00A85D8A" w:rsidP="00BE3F9E">
            <w:pPr>
              <w:pStyle w:val="TAL"/>
            </w:pPr>
          </w:p>
        </w:tc>
      </w:tr>
      <w:tr w:rsidR="00A85D8A" w:rsidRPr="00614B7A" w14:paraId="72DF9C4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EB91AD1" w14:textId="77777777" w:rsidR="00A85D8A" w:rsidRPr="00614B7A" w:rsidRDefault="00A85D8A" w:rsidP="00BE3F9E">
            <w:pPr>
              <w:pStyle w:val="TAL"/>
            </w:pPr>
            <w:r w:rsidRPr="00614B7A">
              <w:t>6.5D.3_1.1</w:t>
            </w:r>
          </w:p>
        </w:tc>
        <w:tc>
          <w:tcPr>
            <w:tcW w:w="4460" w:type="dxa"/>
            <w:tcBorders>
              <w:top w:val="single" w:sz="4" w:space="0" w:color="auto"/>
              <w:left w:val="single" w:sz="4" w:space="0" w:color="auto"/>
              <w:bottom w:val="single" w:sz="4" w:space="0" w:color="auto"/>
              <w:right w:val="single" w:sz="4" w:space="0" w:color="auto"/>
            </w:tcBorders>
            <w:hideMark/>
          </w:tcPr>
          <w:p w14:paraId="3E467FB8" w14:textId="77777777" w:rsidR="00A85D8A" w:rsidRPr="00614B7A" w:rsidRDefault="00A85D8A" w:rsidP="00BE3F9E">
            <w:pPr>
              <w:pStyle w:val="TAL"/>
            </w:pPr>
            <w:r w:rsidRPr="00614B7A">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319E8DBC" w14:textId="77777777" w:rsidR="00A85D8A" w:rsidRPr="00614B7A" w:rsidRDefault="00A85D8A" w:rsidP="00BE3F9E">
            <w:pPr>
              <w:pStyle w:val="TAC"/>
            </w:pPr>
            <w:r w:rsidRPr="00614B7A">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AB0419C" w14:textId="77777777" w:rsidR="00A85D8A" w:rsidRPr="00614B7A" w:rsidRDefault="00A85D8A" w:rsidP="00BE3F9E">
            <w:pPr>
              <w:pStyle w:val="TAL"/>
              <w:rPr>
                <w:lang w:eastAsia="zh-CN"/>
              </w:rPr>
            </w:pPr>
            <w:r w:rsidRPr="00614B7A">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6D1CF1E" w14:textId="77777777" w:rsidR="00A85D8A" w:rsidRPr="00614B7A" w:rsidRDefault="00A85D8A" w:rsidP="00BE3F9E">
            <w:pPr>
              <w:pStyle w:val="TAL"/>
              <w:rPr>
                <w:lang w:eastAsia="zh-CN"/>
              </w:rPr>
            </w:pPr>
            <w:r w:rsidRPr="00614B7A">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A039CBE"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7A125F9"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C3AB285" w14:textId="77777777" w:rsidR="00A85D8A" w:rsidRPr="00614B7A" w:rsidRDefault="00A85D8A" w:rsidP="00BE3F9E">
            <w:pPr>
              <w:pStyle w:val="TAL"/>
            </w:pPr>
          </w:p>
        </w:tc>
      </w:tr>
      <w:tr w:rsidR="00A85D8A" w:rsidRPr="00614B7A" w14:paraId="7AAC481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77AB19A" w14:textId="77777777" w:rsidR="00A85D8A" w:rsidRPr="00614B7A" w:rsidRDefault="00A85D8A" w:rsidP="00BE3F9E">
            <w:pPr>
              <w:pStyle w:val="TAL"/>
            </w:pPr>
            <w:r w:rsidRPr="00614B7A">
              <w:t>6.5D.3_1.2</w:t>
            </w:r>
          </w:p>
        </w:tc>
        <w:tc>
          <w:tcPr>
            <w:tcW w:w="4460" w:type="dxa"/>
            <w:tcBorders>
              <w:top w:val="single" w:sz="4" w:space="0" w:color="auto"/>
              <w:left w:val="single" w:sz="4" w:space="0" w:color="auto"/>
              <w:bottom w:val="single" w:sz="4" w:space="0" w:color="auto"/>
              <w:right w:val="single" w:sz="4" w:space="0" w:color="auto"/>
            </w:tcBorders>
            <w:hideMark/>
          </w:tcPr>
          <w:p w14:paraId="08FC0CC8" w14:textId="77777777" w:rsidR="00A85D8A" w:rsidRPr="00614B7A" w:rsidRDefault="00A85D8A" w:rsidP="00BE3F9E">
            <w:pPr>
              <w:pStyle w:val="TAL"/>
            </w:pPr>
            <w:r w:rsidRPr="00614B7A">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8831219" w14:textId="77777777" w:rsidR="00A85D8A" w:rsidRPr="00614B7A" w:rsidRDefault="00A85D8A" w:rsidP="00BE3F9E">
            <w:pPr>
              <w:pStyle w:val="TAC"/>
            </w:pPr>
            <w:r w:rsidRPr="00614B7A">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75A20D2" w14:textId="77777777" w:rsidR="00A85D8A" w:rsidRPr="00614B7A" w:rsidRDefault="00A85D8A" w:rsidP="00BE3F9E">
            <w:pPr>
              <w:pStyle w:val="TAL"/>
              <w:rPr>
                <w:lang w:eastAsia="zh-CN"/>
              </w:rPr>
            </w:pPr>
            <w:r w:rsidRPr="00614B7A">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7AA0D08" w14:textId="77777777" w:rsidR="00A85D8A" w:rsidRPr="00614B7A" w:rsidRDefault="00A85D8A" w:rsidP="00BE3F9E">
            <w:pPr>
              <w:pStyle w:val="TAL"/>
              <w:rPr>
                <w:lang w:eastAsia="zh-CN"/>
              </w:rPr>
            </w:pPr>
            <w:r w:rsidRPr="00614B7A">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1C29F3C"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2638488"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EE03709" w14:textId="77777777" w:rsidR="00A85D8A" w:rsidRPr="00614B7A" w:rsidRDefault="00A85D8A" w:rsidP="00BE3F9E">
            <w:pPr>
              <w:pStyle w:val="TAL"/>
            </w:pPr>
          </w:p>
        </w:tc>
      </w:tr>
      <w:tr w:rsidR="00A85D8A" w:rsidRPr="00614B7A" w14:paraId="327D19D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E572D1E" w14:textId="77777777" w:rsidR="00A85D8A" w:rsidRPr="00614B7A" w:rsidRDefault="00A85D8A" w:rsidP="00BE3F9E">
            <w:pPr>
              <w:pStyle w:val="TAL"/>
            </w:pPr>
            <w:r w:rsidRPr="00614B7A">
              <w:lastRenderedPageBreak/>
              <w:t>6.5D.3_1.3</w:t>
            </w:r>
          </w:p>
        </w:tc>
        <w:tc>
          <w:tcPr>
            <w:tcW w:w="4460" w:type="dxa"/>
            <w:tcBorders>
              <w:top w:val="single" w:sz="4" w:space="0" w:color="auto"/>
              <w:left w:val="single" w:sz="4" w:space="0" w:color="auto"/>
              <w:bottom w:val="single" w:sz="4" w:space="0" w:color="auto"/>
              <w:right w:val="single" w:sz="4" w:space="0" w:color="auto"/>
            </w:tcBorders>
            <w:hideMark/>
          </w:tcPr>
          <w:p w14:paraId="316AB4BC" w14:textId="77777777" w:rsidR="00A85D8A" w:rsidRPr="00614B7A" w:rsidRDefault="00A85D8A" w:rsidP="00BE3F9E">
            <w:pPr>
              <w:pStyle w:val="TAL"/>
            </w:pPr>
            <w:r w:rsidRPr="00614B7A">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65A46C28" w14:textId="77777777" w:rsidR="00A85D8A" w:rsidRPr="00614B7A" w:rsidRDefault="00A85D8A" w:rsidP="00BE3F9E">
            <w:pPr>
              <w:pStyle w:val="TAC"/>
            </w:pPr>
            <w:r w:rsidRPr="00614B7A">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FD62EE4" w14:textId="77777777" w:rsidR="00A85D8A" w:rsidRPr="00614B7A" w:rsidRDefault="00A85D8A" w:rsidP="00BE3F9E">
            <w:pPr>
              <w:pStyle w:val="TAL"/>
              <w:rPr>
                <w:lang w:eastAsia="zh-CN"/>
              </w:rPr>
            </w:pPr>
            <w:r w:rsidRPr="00614B7A">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6D1E468" w14:textId="77777777" w:rsidR="00A85D8A" w:rsidRPr="00614B7A" w:rsidRDefault="00A85D8A" w:rsidP="00BE3F9E">
            <w:pPr>
              <w:pStyle w:val="TAL"/>
              <w:rPr>
                <w:lang w:eastAsia="zh-CN"/>
              </w:rPr>
            </w:pPr>
            <w:r w:rsidRPr="00614B7A">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D341BC2"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319C13D"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E16F9E1" w14:textId="77777777" w:rsidR="00A85D8A" w:rsidRPr="00614B7A" w:rsidRDefault="00A85D8A" w:rsidP="00BE3F9E">
            <w:pPr>
              <w:pStyle w:val="TAL"/>
            </w:pPr>
          </w:p>
        </w:tc>
      </w:tr>
      <w:tr w:rsidR="00A85D8A" w:rsidRPr="00614B7A" w14:paraId="3C16B11F"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454EC34" w14:textId="77777777" w:rsidR="00A85D8A" w:rsidRPr="00614B7A" w:rsidRDefault="00A85D8A" w:rsidP="00BE3F9E">
            <w:pPr>
              <w:pStyle w:val="TAL"/>
            </w:pPr>
            <w:r w:rsidRPr="00614B7A">
              <w:t>6.5D.4</w:t>
            </w:r>
          </w:p>
        </w:tc>
        <w:tc>
          <w:tcPr>
            <w:tcW w:w="4460" w:type="dxa"/>
            <w:tcBorders>
              <w:top w:val="single" w:sz="4" w:space="0" w:color="auto"/>
              <w:left w:val="single" w:sz="4" w:space="0" w:color="auto"/>
              <w:bottom w:val="single" w:sz="4" w:space="0" w:color="auto"/>
              <w:right w:val="single" w:sz="4" w:space="0" w:color="auto"/>
            </w:tcBorders>
            <w:hideMark/>
          </w:tcPr>
          <w:p w14:paraId="48F648FA" w14:textId="77777777" w:rsidR="00A85D8A" w:rsidRPr="00614B7A" w:rsidRDefault="00A85D8A" w:rsidP="00BE3F9E">
            <w:pPr>
              <w:pStyle w:val="TAL"/>
            </w:pPr>
            <w:r w:rsidRPr="00614B7A">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2B5A809A" w14:textId="77777777" w:rsidR="00A85D8A" w:rsidRPr="00614B7A" w:rsidRDefault="00A85D8A" w:rsidP="00BE3F9E">
            <w:pPr>
              <w:pStyle w:val="TAC"/>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4A046F5C" w14:textId="77777777" w:rsidR="00A85D8A" w:rsidRPr="00614B7A" w:rsidRDefault="00A85D8A" w:rsidP="00BE3F9E">
            <w:pPr>
              <w:pStyle w:val="TAL"/>
              <w:rPr>
                <w:lang w:eastAsia="zh-CN"/>
              </w:rPr>
            </w:pPr>
            <w:r w:rsidRPr="00614B7A">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730E6FA" w14:textId="77777777" w:rsidR="00A85D8A" w:rsidRPr="00614B7A" w:rsidRDefault="00A85D8A" w:rsidP="00BE3F9E">
            <w:pPr>
              <w:pStyle w:val="TAL"/>
              <w:rPr>
                <w:lang w:eastAsia="zh-CN"/>
              </w:rPr>
            </w:pPr>
            <w:r w:rsidRPr="00614B7A">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A19D466"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BF5FCC8"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6EF798B" w14:textId="77777777" w:rsidR="00A85D8A" w:rsidRPr="00614B7A" w:rsidRDefault="00A85D8A" w:rsidP="00BE3F9E">
            <w:pPr>
              <w:pStyle w:val="TAL"/>
            </w:pPr>
          </w:p>
        </w:tc>
      </w:tr>
      <w:tr w:rsidR="00A85D8A" w:rsidRPr="00614B7A" w14:paraId="6AC6957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4D95D41E" w14:textId="77777777" w:rsidR="00A85D8A" w:rsidRPr="00614B7A" w:rsidRDefault="00A85D8A" w:rsidP="00BE3F9E">
            <w:pPr>
              <w:pStyle w:val="TAL"/>
            </w:pPr>
            <w:r w:rsidRPr="00614B7A">
              <w:t>6.5E.2.2.1</w:t>
            </w:r>
          </w:p>
        </w:tc>
        <w:tc>
          <w:tcPr>
            <w:tcW w:w="4460" w:type="dxa"/>
            <w:tcBorders>
              <w:top w:val="single" w:sz="4" w:space="0" w:color="auto"/>
              <w:left w:val="single" w:sz="4" w:space="0" w:color="auto"/>
              <w:bottom w:val="single" w:sz="4" w:space="0" w:color="auto"/>
              <w:right w:val="single" w:sz="4" w:space="0" w:color="auto"/>
            </w:tcBorders>
          </w:tcPr>
          <w:p w14:paraId="07F76548" w14:textId="77777777" w:rsidR="00A85D8A" w:rsidRPr="00614B7A" w:rsidRDefault="00A85D8A" w:rsidP="00BE3F9E">
            <w:pPr>
              <w:pStyle w:val="TAL"/>
            </w:pPr>
            <w:r w:rsidRPr="00614B7A">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38F54197" w14:textId="77777777" w:rsidR="00A85D8A" w:rsidRPr="00614B7A" w:rsidRDefault="00A85D8A" w:rsidP="00BE3F9E">
            <w:pPr>
              <w:pStyle w:val="TAC"/>
            </w:pPr>
            <w:r w:rsidRPr="00614B7A">
              <w:t>Rel-16</w:t>
            </w:r>
          </w:p>
        </w:tc>
        <w:tc>
          <w:tcPr>
            <w:tcW w:w="1128" w:type="dxa"/>
            <w:tcBorders>
              <w:top w:val="single" w:sz="4" w:space="0" w:color="auto"/>
              <w:left w:val="single" w:sz="4" w:space="0" w:color="auto"/>
              <w:bottom w:val="single" w:sz="4" w:space="0" w:color="auto"/>
              <w:right w:val="single" w:sz="4" w:space="0" w:color="auto"/>
            </w:tcBorders>
          </w:tcPr>
          <w:p w14:paraId="33E20DCE" w14:textId="77777777" w:rsidR="00A85D8A" w:rsidRPr="00614B7A" w:rsidRDefault="00A85D8A" w:rsidP="00BE3F9E">
            <w:pPr>
              <w:pStyle w:val="TAL"/>
              <w:rPr>
                <w:lang w:eastAsia="zh-CN"/>
              </w:rPr>
            </w:pPr>
            <w:r w:rsidRPr="00614B7A">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02386A69" w14:textId="77777777" w:rsidR="00A85D8A" w:rsidRPr="00614B7A" w:rsidRDefault="00A85D8A" w:rsidP="00BE3F9E">
            <w:pPr>
              <w:pStyle w:val="TAL"/>
              <w:rPr>
                <w:lang w:eastAsia="zh-CN"/>
              </w:rPr>
            </w:pPr>
            <w:r w:rsidRPr="00614B7A">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4956F810" w14:textId="77777777" w:rsidR="00A85D8A" w:rsidRPr="00614B7A" w:rsidRDefault="00A85D8A" w:rsidP="00BE3F9E">
            <w:pPr>
              <w:pStyle w:val="TAL"/>
              <w:rPr>
                <w:lang w:eastAsia="zh-CN"/>
              </w:rPr>
            </w:pPr>
            <w:r w:rsidRPr="00614B7A">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8776751"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7C34F51" w14:textId="77777777" w:rsidR="00A85D8A" w:rsidRPr="00614B7A" w:rsidRDefault="00A85D8A" w:rsidP="00BE3F9E">
            <w:pPr>
              <w:pStyle w:val="TAL"/>
            </w:pPr>
          </w:p>
        </w:tc>
      </w:tr>
      <w:tr w:rsidR="00A85D8A" w:rsidRPr="00614B7A" w14:paraId="5217A92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5F5FE0AC" w14:textId="77777777" w:rsidR="00A85D8A" w:rsidRPr="00614B7A" w:rsidRDefault="00A85D8A" w:rsidP="00BE3F9E">
            <w:pPr>
              <w:pStyle w:val="TAL"/>
            </w:pPr>
            <w:r w:rsidRPr="00614B7A">
              <w:t>6.5E.2.3.1</w:t>
            </w:r>
          </w:p>
        </w:tc>
        <w:tc>
          <w:tcPr>
            <w:tcW w:w="4460" w:type="dxa"/>
            <w:tcBorders>
              <w:top w:val="single" w:sz="4" w:space="0" w:color="auto"/>
              <w:left w:val="single" w:sz="4" w:space="0" w:color="auto"/>
              <w:bottom w:val="single" w:sz="4" w:space="0" w:color="auto"/>
              <w:right w:val="single" w:sz="4" w:space="0" w:color="auto"/>
            </w:tcBorders>
          </w:tcPr>
          <w:p w14:paraId="7C3B1167" w14:textId="77777777" w:rsidR="00A85D8A" w:rsidRPr="00614B7A" w:rsidRDefault="00A85D8A" w:rsidP="00BE3F9E">
            <w:pPr>
              <w:pStyle w:val="TAL"/>
            </w:pPr>
            <w:r w:rsidRPr="00614B7A">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117A458" w14:textId="77777777" w:rsidR="00A85D8A" w:rsidRPr="00614B7A" w:rsidRDefault="00A85D8A" w:rsidP="00BE3F9E">
            <w:pPr>
              <w:pStyle w:val="TAC"/>
            </w:pPr>
            <w:r w:rsidRPr="00614B7A">
              <w:t>Rel-16</w:t>
            </w:r>
          </w:p>
        </w:tc>
        <w:tc>
          <w:tcPr>
            <w:tcW w:w="1128" w:type="dxa"/>
            <w:tcBorders>
              <w:top w:val="single" w:sz="4" w:space="0" w:color="auto"/>
              <w:left w:val="single" w:sz="4" w:space="0" w:color="auto"/>
              <w:bottom w:val="single" w:sz="4" w:space="0" w:color="auto"/>
              <w:right w:val="single" w:sz="4" w:space="0" w:color="auto"/>
            </w:tcBorders>
          </w:tcPr>
          <w:p w14:paraId="03086444" w14:textId="77777777" w:rsidR="00A85D8A" w:rsidRPr="00614B7A" w:rsidRDefault="00A85D8A" w:rsidP="00BE3F9E">
            <w:pPr>
              <w:pStyle w:val="TAL"/>
              <w:rPr>
                <w:lang w:eastAsia="zh-CN"/>
              </w:rPr>
            </w:pPr>
            <w:r w:rsidRPr="00614B7A">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73FB4331" w14:textId="77777777" w:rsidR="00A85D8A" w:rsidRPr="00614B7A" w:rsidRDefault="00A85D8A" w:rsidP="00BE3F9E">
            <w:pPr>
              <w:pStyle w:val="TAL"/>
              <w:rPr>
                <w:lang w:eastAsia="zh-CN"/>
              </w:rPr>
            </w:pPr>
            <w:r w:rsidRPr="00614B7A">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094DA6E0" w14:textId="77777777" w:rsidR="00A85D8A" w:rsidRPr="00614B7A" w:rsidRDefault="00A85D8A" w:rsidP="00BE3F9E">
            <w:pPr>
              <w:pStyle w:val="TAL"/>
              <w:rPr>
                <w:lang w:eastAsia="zh-CN"/>
              </w:rPr>
            </w:pPr>
            <w:r w:rsidRPr="00614B7A">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307921B"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47CC829" w14:textId="77777777" w:rsidR="00A85D8A" w:rsidRPr="00614B7A" w:rsidRDefault="00A85D8A" w:rsidP="00BE3F9E">
            <w:pPr>
              <w:pStyle w:val="TAL"/>
              <w:rPr>
                <w:rFonts w:eastAsia="SimSun"/>
                <w:lang w:eastAsia="zh-CN"/>
              </w:rPr>
            </w:pPr>
            <w:r w:rsidRPr="00614B7A">
              <w:rPr>
                <w:rFonts w:eastAsia="SimSun" w:hint="eastAsia"/>
                <w:lang w:eastAsia="zh-CN"/>
              </w:rPr>
              <w:t>N</w:t>
            </w:r>
            <w:r w:rsidRPr="00614B7A">
              <w:rPr>
                <w:rFonts w:eastAsia="SimSun"/>
                <w:lang w:eastAsia="zh-CN"/>
              </w:rPr>
              <w:t>OTE 1</w:t>
            </w:r>
          </w:p>
        </w:tc>
      </w:tr>
      <w:tr w:rsidR="00A85D8A" w:rsidRPr="00614B7A" w14:paraId="149F819F"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70C05ED5" w14:textId="77777777" w:rsidR="00A85D8A" w:rsidRPr="00614B7A" w:rsidRDefault="00A85D8A" w:rsidP="00BE3F9E">
            <w:pPr>
              <w:pStyle w:val="TAL"/>
            </w:pPr>
            <w:r w:rsidRPr="00614B7A">
              <w:t>6.5E.2.4.1</w:t>
            </w:r>
          </w:p>
        </w:tc>
        <w:tc>
          <w:tcPr>
            <w:tcW w:w="4460" w:type="dxa"/>
            <w:tcBorders>
              <w:top w:val="single" w:sz="4" w:space="0" w:color="auto"/>
              <w:left w:val="single" w:sz="4" w:space="0" w:color="auto"/>
              <w:bottom w:val="single" w:sz="4" w:space="0" w:color="auto"/>
              <w:right w:val="single" w:sz="4" w:space="0" w:color="auto"/>
            </w:tcBorders>
          </w:tcPr>
          <w:p w14:paraId="1F02F749" w14:textId="77777777" w:rsidR="00A85D8A" w:rsidRPr="00614B7A" w:rsidRDefault="00A85D8A" w:rsidP="00BE3F9E">
            <w:pPr>
              <w:pStyle w:val="TAL"/>
            </w:pPr>
            <w:r w:rsidRPr="00614B7A">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4FD56032" w14:textId="77777777" w:rsidR="00A85D8A" w:rsidRPr="00614B7A" w:rsidRDefault="00A85D8A" w:rsidP="00BE3F9E">
            <w:pPr>
              <w:pStyle w:val="TAC"/>
            </w:pPr>
            <w:r w:rsidRPr="00614B7A">
              <w:t>Rel-16</w:t>
            </w:r>
          </w:p>
        </w:tc>
        <w:tc>
          <w:tcPr>
            <w:tcW w:w="1128" w:type="dxa"/>
            <w:tcBorders>
              <w:top w:val="single" w:sz="4" w:space="0" w:color="auto"/>
              <w:left w:val="single" w:sz="4" w:space="0" w:color="auto"/>
              <w:bottom w:val="single" w:sz="4" w:space="0" w:color="auto"/>
              <w:right w:val="single" w:sz="4" w:space="0" w:color="auto"/>
            </w:tcBorders>
          </w:tcPr>
          <w:p w14:paraId="47D82C3D" w14:textId="77777777" w:rsidR="00A85D8A" w:rsidRPr="00614B7A" w:rsidRDefault="00A85D8A" w:rsidP="00BE3F9E">
            <w:pPr>
              <w:pStyle w:val="TAL"/>
              <w:rPr>
                <w:lang w:eastAsia="zh-CN"/>
              </w:rPr>
            </w:pPr>
            <w:r w:rsidRPr="00614B7A">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4B260457" w14:textId="77777777" w:rsidR="00A85D8A" w:rsidRPr="00614B7A" w:rsidRDefault="00A85D8A" w:rsidP="00BE3F9E">
            <w:pPr>
              <w:pStyle w:val="TAL"/>
              <w:rPr>
                <w:lang w:eastAsia="zh-CN"/>
              </w:rPr>
            </w:pPr>
            <w:r w:rsidRPr="00614B7A">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0C8151D4" w14:textId="77777777" w:rsidR="00A85D8A" w:rsidRPr="00614B7A" w:rsidRDefault="00A85D8A" w:rsidP="00BE3F9E">
            <w:pPr>
              <w:pStyle w:val="TAL"/>
              <w:rPr>
                <w:lang w:eastAsia="zh-CN"/>
              </w:rPr>
            </w:pPr>
            <w:r w:rsidRPr="00614B7A">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82CEBC9"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E5E5995" w14:textId="77777777" w:rsidR="00A85D8A" w:rsidRPr="00614B7A" w:rsidRDefault="00A85D8A" w:rsidP="00BE3F9E">
            <w:pPr>
              <w:pStyle w:val="TAL"/>
              <w:rPr>
                <w:rFonts w:eastAsia="SimSun"/>
                <w:lang w:eastAsia="zh-CN"/>
              </w:rPr>
            </w:pPr>
          </w:p>
        </w:tc>
      </w:tr>
      <w:tr w:rsidR="00A85D8A" w:rsidRPr="00614B7A" w14:paraId="713E911A"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463C7818" w14:textId="77777777" w:rsidR="00A85D8A" w:rsidRPr="00614B7A" w:rsidRDefault="00A85D8A" w:rsidP="00BE3F9E">
            <w:pPr>
              <w:pStyle w:val="TAL"/>
            </w:pPr>
            <w:r w:rsidRPr="00614B7A">
              <w:t>6.5E.3.2.1</w:t>
            </w:r>
          </w:p>
        </w:tc>
        <w:tc>
          <w:tcPr>
            <w:tcW w:w="4460" w:type="dxa"/>
            <w:tcBorders>
              <w:top w:val="single" w:sz="4" w:space="0" w:color="auto"/>
              <w:left w:val="single" w:sz="4" w:space="0" w:color="auto"/>
              <w:bottom w:val="single" w:sz="4" w:space="0" w:color="auto"/>
              <w:right w:val="single" w:sz="4" w:space="0" w:color="auto"/>
            </w:tcBorders>
          </w:tcPr>
          <w:p w14:paraId="18D80790" w14:textId="77777777" w:rsidR="00A85D8A" w:rsidRPr="00614B7A" w:rsidRDefault="00A85D8A" w:rsidP="00BE3F9E">
            <w:pPr>
              <w:pStyle w:val="TAL"/>
            </w:pPr>
            <w:r w:rsidRPr="00614B7A">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32A6E6CC" w14:textId="77777777" w:rsidR="00A85D8A" w:rsidRPr="00614B7A" w:rsidRDefault="00A85D8A" w:rsidP="00BE3F9E">
            <w:pPr>
              <w:pStyle w:val="TAC"/>
            </w:pPr>
            <w:r w:rsidRPr="00614B7A">
              <w:t>Rel-16</w:t>
            </w:r>
          </w:p>
        </w:tc>
        <w:tc>
          <w:tcPr>
            <w:tcW w:w="1128" w:type="dxa"/>
            <w:tcBorders>
              <w:top w:val="single" w:sz="4" w:space="0" w:color="auto"/>
              <w:left w:val="single" w:sz="4" w:space="0" w:color="auto"/>
              <w:bottom w:val="single" w:sz="4" w:space="0" w:color="auto"/>
              <w:right w:val="single" w:sz="4" w:space="0" w:color="auto"/>
            </w:tcBorders>
          </w:tcPr>
          <w:p w14:paraId="47F0DE86" w14:textId="77777777" w:rsidR="00A85D8A" w:rsidRPr="00614B7A" w:rsidRDefault="00A85D8A" w:rsidP="00BE3F9E">
            <w:pPr>
              <w:pStyle w:val="TAL"/>
              <w:rPr>
                <w:lang w:eastAsia="zh-CN"/>
              </w:rPr>
            </w:pPr>
            <w:r w:rsidRPr="00614B7A">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7E95A047" w14:textId="77777777" w:rsidR="00A85D8A" w:rsidRPr="00614B7A" w:rsidRDefault="00A85D8A" w:rsidP="00BE3F9E">
            <w:pPr>
              <w:pStyle w:val="TAL"/>
              <w:rPr>
                <w:lang w:eastAsia="zh-CN"/>
              </w:rPr>
            </w:pPr>
            <w:r w:rsidRPr="00614B7A">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4D32CFAF" w14:textId="77777777" w:rsidR="00A85D8A" w:rsidRPr="00614B7A" w:rsidRDefault="00A85D8A" w:rsidP="00BE3F9E">
            <w:pPr>
              <w:pStyle w:val="TAL"/>
              <w:rPr>
                <w:lang w:eastAsia="zh-CN"/>
              </w:rPr>
            </w:pPr>
            <w:r w:rsidRPr="00614B7A">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1564B36"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69019E7" w14:textId="77777777" w:rsidR="00A85D8A" w:rsidRPr="00614B7A" w:rsidRDefault="00A85D8A" w:rsidP="00BE3F9E">
            <w:pPr>
              <w:pStyle w:val="TAL"/>
              <w:rPr>
                <w:rFonts w:eastAsia="SimSun"/>
                <w:lang w:eastAsia="zh-CN"/>
              </w:rPr>
            </w:pPr>
            <w:r w:rsidRPr="00614B7A">
              <w:rPr>
                <w:rFonts w:eastAsia="SimSun" w:hint="eastAsia"/>
                <w:lang w:eastAsia="zh-CN"/>
              </w:rPr>
              <w:t>N</w:t>
            </w:r>
            <w:r w:rsidRPr="00614B7A">
              <w:rPr>
                <w:rFonts w:eastAsia="SimSun"/>
                <w:lang w:eastAsia="zh-CN"/>
              </w:rPr>
              <w:t>OTE 1</w:t>
            </w:r>
          </w:p>
        </w:tc>
      </w:tr>
      <w:tr w:rsidR="00A85D8A" w:rsidRPr="00614B7A" w14:paraId="7B24FCD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085178A7" w14:textId="77777777" w:rsidR="00A85D8A" w:rsidRPr="00614B7A" w:rsidRDefault="00A85D8A" w:rsidP="00BE3F9E">
            <w:pPr>
              <w:pStyle w:val="TAL"/>
            </w:pPr>
            <w:r w:rsidRPr="00614B7A">
              <w:t>6.5E.3.3.1</w:t>
            </w:r>
          </w:p>
        </w:tc>
        <w:tc>
          <w:tcPr>
            <w:tcW w:w="4460" w:type="dxa"/>
            <w:tcBorders>
              <w:top w:val="single" w:sz="4" w:space="0" w:color="auto"/>
              <w:left w:val="single" w:sz="4" w:space="0" w:color="auto"/>
              <w:bottom w:val="single" w:sz="4" w:space="0" w:color="auto"/>
              <w:right w:val="single" w:sz="4" w:space="0" w:color="auto"/>
            </w:tcBorders>
          </w:tcPr>
          <w:p w14:paraId="388E48DA" w14:textId="77777777" w:rsidR="00A85D8A" w:rsidRPr="00614B7A" w:rsidRDefault="00A85D8A" w:rsidP="00BE3F9E">
            <w:pPr>
              <w:pStyle w:val="TAL"/>
            </w:pPr>
            <w:r w:rsidRPr="00614B7A">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458DB726" w14:textId="77777777" w:rsidR="00A85D8A" w:rsidRPr="00614B7A" w:rsidRDefault="00A85D8A" w:rsidP="00BE3F9E">
            <w:pPr>
              <w:pStyle w:val="TAC"/>
            </w:pPr>
            <w:r w:rsidRPr="00614B7A">
              <w:t>Rel-16</w:t>
            </w:r>
          </w:p>
        </w:tc>
        <w:tc>
          <w:tcPr>
            <w:tcW w:w="1128" w:type="dxa"/>
            <w:tcBorders>
              <w:top w:val="single" w:sz="4" w:space="0" w:color="auto"/>
              <w:left w:val="single" w:sz="4" w:space="0" w:color="auto"/>
              <w:bottom w:val="single" w:sz="4" w:space="0" w:color="auto"/>
              <w:right w:val="single" w:sz="4" w:space="0" w:color="auto"/>
            </w:tcBorders>
          </w:tcPr>
          <w:p w14:paraId="68B8127B" w14:textId="77777777" w:rsidR="00A85D8A" w:rsidRPr="00614B7A" w:rsidRDefault="00A85D8A" w:rsidP="00BE3F9E">
            <w:pPr>
              <w:pStyle w:val="TAL"/>
              <w:rPr>
                <w:lang w:eastAsia="zh-CN"/>
              </w:rPr>
            </w:pPr>
            <w:r w:rsidRPr="00614B7A">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78A9E52D" w14:textId="77777777" w:rsidR="00A85D8A" w:rsidRPr="00614B7A" w:rsidRDefault="00A85D8A" w:rsidP="00BE3F9E">
            <w:pPr>
              <w:pStyle w:val="TAL"/>
              <w:rPr>
                <w:lang w:eastAsia="zh-CN"/>
              </w:rPr>
            </w:pPr>
            <w:r w:rsidRPr="00614B7A">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28C9F027" w14:textId="77777777" w:rsidR="00A85D8A" w:rsidRPr="00614B7A" w:rsidRDefault="00A85D8A" w:rsidP="00BE3F9E">
            <w:pPr>
              <w:pStyle w:val="TAL"/>
              <w:rPr>
                <w:lang w:eastAsia="zh-CN"/>
              </w:rPr>
            </w:pPr>
            <w:r w:rsidRPr="00614B7A">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60EC4EF"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FA5EA93" w14:textId="77777777" w:rsidR="00A85D8A" w:rsidRPr="00614B7A" w:rsidRDefault="00A85D8A" w:rsidP="00BE3F9E">
            <w:pPr>
              <w:pStyle w:val="TAL"/>
              <w:rPr>
                <w:rFonts w:eastAsia="SimSun"/>
                <w:lang w:eastAsia="zh-CN"/>
              </w:rPr>
            </w:pPr>
            <w:r w:rsidRPr="00614B7A">
              <w:rPr>
                <w:rFonts w:eastAsia="SimSun" w:hint="eastAsia"/>
                <w:lang w:eastAsia="zh-CN"/>
              </w:rPr>
              <w:t>N</w:t>
            </w:r>
            <w:r w:rsidRPr="00614B7A">
              <w:rPr>
                <w:rFonts w:eastAsia="SimSun"/>
                <w:lang w:eastAsia="zh-CN"/>
              </w:rPr>
              <w:t>OTE 1</w:t>
            </w:r>
          </w:p>
        </w:tc>
      </w:tr>
      <w:tr w:rsidR="00A85D8A" w:rsidRPr="00614B7A" w14:paraId="1DDB448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5505A6F7" w14:textId="77777777" w:rsidR="00A85D8A" w:rsidRPr="00614B7A" w:rsidRDefault="00A85D8A" w:rsidP="00BE3F9E">
            <w:pPr>
              <w:pStyle w:val="TAL"/>
            </w:pPr>
            <w:r w:rsidRPr="00614B7A">
              <w:t>6.5F.2.2</w:t>
            </w:r>
          </w:p>
        </w:tc>
        <w:tc>
          <w:tcPr>
            <w:tcW w:w="4460" w:type="dxa"/>
            <w:tcBorders>
              <w:top w:val="single" w:sz="4" w:space="0" w:color="auto"/>
              <w:left w:val="single" w:sz="4" w:space="0" w:color="auto"/>
              <w:bottom w:val="single" w:sz="4" w:space="0" w:color="auto"/>
              <w:right w:val="single" w:sz="4" w:space="0" w:color="auto"/>
            </w:tcBorders>
          </w:tcPr>
          <w:p w14:paraId="54E33529" w14:textId="77777777" w:rsidR="00A85D8A" w:rsidRPr="00614B7A" w:rsidRDefault="00A85D8A" w:rsidP="00BE3F9E">
            <w:pPr>
              <w:pStyle w:val="TAL"/>
            </w:pPr>
            <w:r w:rsidRPr="00614B7A">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2B7B4129" w14:textId="77777777" w:rsidR="00A85D8A" w:rsidRPr="00614B7A" w:rsidRDefault="00A85D8A" w:rsidP="00BE3F9E">
            <w:pPr>
              <w:pStyle w:val="TAC"/>
            </w:pPr>
            <w:r w:rsidRPr="00614B7A">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27F7E83" w14:textId="77777777" w:rsidR="00A85D8A" w:rsidRPr="00614B7A" w:rsidRDefault="00A85D8A" w:rsidP="00BE3F9E">
            <w:pPr>
              <w:pStyle w:val="TAL"/>
              <w:rPr>
                <w:lang w:eastAsia="zh-CN"/>
              </w:rPr>
            </w:pPr>
            <w:r w:rsidRPr="00614B7A">
              <w:t>C001c</w:t>
            </w:r>
          </w:p>
        </w:tc>
        <w:tc>
          <w:tcPr>
            <w:tcW w:w="3115" w:type="dxa"/>
            <w:tcBorders>
              <w:top w:val="single" w:sz="4" w:space="0" w:color="auto"/>
              <w:left w:val="single" w:sz="4" w:space="0" w:color="auto"/>
              <w:bottom w:val="single" w:sz="4" w:space="0" w:color="auto"/>
              <w:right w:val="single" w:sz="4" w:space="0" w:color="auto"/>
            </w:tcBorders>
          </w:tcPr>
          <w:p w14:paraId="60253F67" w14:textId="77777777" w:rsidR="00A85D8A" w:rsidRPr="00614B7A" w:rsidRDefault="00A85D8A" w:rsidP="00BE3F9E">
            <w:pPr>
              <w:pStyle w:val="TAL"/>
              <w:rPr>
                <w:lang w:eastAsia="zh-CN"/>
              </w:rPr>
            </w:pPr>
            <w:r w:rsidRPr="00614B7A">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FFE4E21" w14:textId="77777777" w:rsidR="00A85D8A" w:rsidRPr="00614B7A" w:rsidRDefault="00A85D8A" w:rsidP="00BE3F9E">
            <w:pPr>
              <w:pStyle w:val="TAL"/>
              <w:rPr>
                <w:lang w:eastAsia="zh-CN"/>
              </w:rPr>
            </w:pPr>
            <w:r w:rsidRPr="00614B7A">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A07F732"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EA2FD47" w14:textId="77777777" w:rsidR="00A85D8A" w:rsidRPr="00614B7A" w:rsidRDefault="00A85D8A" w:rsidP="00BE3F9E">
            <w:pPr>
              <w:pStyle w:val="TAL"/>
            </w:pPr>
          </w:p>
        </w:tc>
      </w:tr>
      <w:tr w:rsidR="00A85D8A" w:rsidRPr="00614B7A" w14:paraId="7E8CF8C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7FE1415D" w14:textId="77777777" w:rsidR="00A85D8A" w:rsidRPr="00614B7A" w:rsidRDefault="00A85D8A" w:rsidP="00BE3F9E">
            <w:pPr>
              <w:pStyle w:val="TAL"/>
            </w:pPr>
            <w:r w:rsidRPr="00614B7A">
              <w:t>6.5F.2.4</w:t>
            </w:r>
          </w:p>
        </w:tc>
        <w:tc>
          <w:tcPr>
            <w:tcW w:w="4460" w:type="dxa"/>
            <w:tcBorders>
              <w:top w:val="single" w:sz="4" w:space="0" w:color="auto"/>
              <w:left w:val="single" w:sz="4" w:space="0" w:color="auto"/>
              <w:bottom w:val="single" w:sz="4" w:space="0" w:color="auto"/>
              <w:right w:val="single" w:sz="4" w:space="0" w:color="auto"/>
            </w:tcBorders>
          </w:tcPr>
          <w:p w14:paraId="7F9587D0" w14:textId="77777777" w:rsidR="00A85D8A" w:rsidRPr="00614B7A" w:rsidRDefault="00A85D8A" w:rsidP="00BE3F9E">
            <w:pPr>
              <w:pStyle w:val="TAL"/>
            </w:pPr>
            <w:r w:rsidRPr="00614B7A">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268840A8" w14:textId="77777777" w:rsidR="00A85D8A" w:rsidRPr="00614B7A" w:rsidRDefault="00A85D8A" w:rsidP="00BE3F9E">
            <w:pPr>
              <w:pStyle w:val="TAC"/>
            </w:pPr>
            <w:r w:rsidRPr="00614B7A">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54253DE1" w14:textId="77777777" w:rsidR="00A85D8A" w:rsidRPr="00614B7A" w:rsidRDefault="00A85D8A" w:rsidP="00BE3F9E">
            <w:pPr>
              <w:pStyle w:val="TAL"/>
              <w:rPr>
                <w:lang w:eastAsia="zh-CN"/>
              </w:rPr>
            </w:pPr>
            <w:r w:rsidRPr="00614B7A">
              <w:t>C001c</w:t>
            </w:r>
          </w:p>
        </w:tc>
        <w:tc>
          <w:tcPr>
            <w:tcW w:w="3115" w:type="dxa"/>
            <w:tcBorders>
              <w:top w:val="single" w:sz="4" w:space="0" w:color="auto"/>
              <w:left w:val="single" w:sz="4" w:space="0" w:color="auto"/>
              <w:bottom w:val="single" w:sz="4" w:space="0" w:color="auto"/>
              <w:right w:val="single" w:sz="4" w:space="0" w:color="auto"/>
            </w:tcBorders>
          </w:tcPr>
          <w:p w14:paraId="33C3BA34" w14:textId="77777777" w:rsidR="00A85D8A" w:rsidRPr="00614B7A" w:rsidRDefault="00A85D8A" w:rsidP="00BE3F9E">
            <w:pPr>
              <w:pStyle w:val="TAL"/>
              <w:rPr>
                <w:lang w:eastAsia="zh-CN"/>
              </w:rPr>
            </w:pPr>
            <w:r w:rsidRPr="00614B7A">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6CB3215" w14:textId="77777777" w:rsidR="00A85D8A" w:rsidRPr="00614B7A" w:rsidRDefault="00A85D8A" w:rsidP="00BE3F9E">
            <w:pPr>
              <w:pStyle w:val="TAL"/>
              <w:rPr>
                <w:lang w:eastAsia="zh-CN"/>
              </w:rPr>
            </w:pPr>
            <w:r w:rsidRPr="00614B7A">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C4D3D9F"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A41EF7A" w14:textId="77777777" w:rsidR="00A85D8A" w:rsidRPr="00614B7A" w:rsidRDefault="00A85D8A" w:rsidP="00BE3F9E">
            <w:pPr>
              <w:pStyle w:val="TAL"/>
            </w:pPr>
          </w:p>
        </w:tc>
      </w:tr>
      <w:tr w:rsidR="00A85D8A" w:rsidRPr="00614B7A" w14:paraId="2A06086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012FF15D" w14:textId="77777777" w:rsidR="00A85D8A" w:rsidRPr="00614B7A" w:rsidRDefault="00A85D8A" w:rsidP="00BE3F9E">
            <w:pPr>
              <w:pStyle w:val="TAL"/>
            </w:pPr>
            <w:r w:rsidRPr="00614B7A">
              <w:t>6.5F.3.1</w:t>
            </w:r>
          </w:p>
        </w:tc>
        <w:tc>
          <w:tcPr>
            <w:tcW w:w="4460" w:type="dxa"/>
            <w:tcBorders>
              <w:top w:val="single" w:sz="4" w:space="0" w:color="auto"/>
              <w:left w:val="single" w:sz="4" w:space="0" w:color="auto"/>
              <w:bottom w:val="single" w:sz="4" w:space="0" w:color="auto"/>
              <w:right w:val="single" w:sz="4" w:space="0" w:color="auto"/>
            </w:tcBorders>
          </w:tcPr>
          <w:p w14:paraId="274B29F8" w14:textId="77777777" w:rsidR="00A85D8A" w:rsidRPr="00614B7A" w:rsidRDefault="00A85D8A" w:rsidP="00BE3F9E">
            <w:pPr>
              <w:pStyle w:val="TAL"/>
            </w:pPr>
            <w:r w:rsidRPr="00614B7A">
              <w:t>General spurious emissions</w:t>
            </w:r>
          </w:p>
        </w:tc>
        <w:tc>
          <w:tcPr>
            <w:tcW w:w="850" w:type="dxa"/>
            <w:tcBorders>
              <w:top w:val="single" w:sz="4" w:space="0" w:color="auto"/>
              <w:left w:val="single" w:sz="4" w:space="0" w:color="auto"/>
              <w:bottom w:val="single" w:sz="4" w:space="0" w:color="auto"/>
              <w:right w:val="single" w:sz="4" w:space="0" w:color="auto"/>
            </w:tcBorders>
          </w:tcPr>
          <w:p w14:paraId="0995D6E1" w14:textId="77777777" w:rsidR="00A85D8A" w:rsidRPr="00614B7A" w:rsidRDefault="00A85D8A" w:rsidP="00BE3F9E">
            <w:pPr>
              <w:pStyle w:val="TAC"/>
            </w:pPr>
            <w:r w:rsidRPr="00614B7A">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5461352A" w14:textId="77777777" w:rsidR="00A85D8A" w:rsidRPr="00614B7A" w:rsidRDefault="00A85D8A" w:rsidP="00BE3F9E">
            <w:pPr>
              <w:pStyle w:val="TAL"/>
              <w:rPr>
                <w:lang w:eastAsia="zh-CN"/>
              </w:rPr>
            </w:pPr>
            <w:r w:rsidRPr="00614B7A">
              <w:t>C001c</w:t>
            </w:r>
          </w:p>
        </w:tc>
        <w:tc>
          <w:tcPr>
            <w:tcW w:w="3115" w:type="dxa"/>
            <w:tcBorders>
              <w:top w:val="single" w:sz="4" w:space="0" w:color="auto"/>
              <w:left w:val="single" w:sz="4" w:space="0" w:color="auto"/>
              <w:bottom w:val="single" w:sz="4" w:space="0" w:color="auto"/>
              <w:right w:val="single" w:sz="4" w:space="0" w:color="auto"/>
            </w:tcBorders>
          </w:tcPr>
          <w:p w14:paraId="30417007" w14:textId="77777777" w:rsidR="00A85D8A" w:rsidRPr="00614B7A" w:rsidRDefault="00A85D8A" w:rsidP="00BE3F9E">
            <w:pPr>
              <w:pStyle w:val="TAL"/>
              <w:rPr>
                <w:lang w:eastAsia="zh-CN"/>
              </w:rPr>
            </w:pPr>
            <w:r w:rsidRPr="00614B7A">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9737D94" w14:textId="77777777" w:rsidR="00A85D8A" w:rsidRPr="00614B7A" w:rsidRDefault="00A85D8A" w:rsidP="00BE3F9E">
            <w:pPr>
              <w:pStyle w:val="TAL"/>
              <w:rPr>
                <w:lang w:eastAsia="zh-CN"/>
              </w:rPr>
            </w:pPr>
            <w:r w:rsidRPr="00614B7A">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EA58A15"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FAF1002" w14:textId="77777777" w:rsidR="00A85D8A" w:rsidRPr="00614B7A" w:rsidRDefault="00A85D8A" w:rsidP="00BE3F9E">
            <w:pPr>
              <w:pStyle w:val="TAL"/>
            </w:pPr>
          </w:p>
        </w:tc>
      </w:tr>
      <w:tr w:rsidR="00A85D8A" w:rsidRPr="00614B7A" w14:paraId="7A20B04A" w14:textId="77777777" w:rsidTr="00BE3F9E">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447D0BA5" w14:textId="77777777" w:rsidR="00A85D8A" w:rsidRPr="00614B7A" w:rsidRDefault="00A85D8A" w:rsidP="00BE3F9E">
            <w:pPr>
              <w:pStyle w:val="TAL"/>
              <w:rPr>
                <w:b/>
              </w:rPr>
            </w:pPr>
            <w:r w:rsidRPr="00614B7A">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0C348393" w14:textId="77777777" w:rsidR="00A85D8A" w:rsidRPr="00614B7A" w:rsidRDefault="00A85D8A" w:rsidP="00BE3F9E">
            <w:pPr>
              <w:pStyle w:val="TAL"/>
              <w:rPr>
                <w:b/>
                <w:lang w:eastAsia="zh-CN"/>
              </w:rPr>
            </w:pPr>
            <w:r w:rsidRPr="00614B7A">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55A84E95" w14:textId="77777777" w:rsidR="00A85D8A" w:rsidRPr="00614B7A" w:rsidRDefault="00A85D8A" w:rsidP="00BE3F9E">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34DB7C1A" w14:textId="77777777" w:rsidR="00A85D8A" w:rsidRPr="00614B7A" w:rsidRDefault="00A85D8A" w:rsidP="00BE3F9E">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6334C058" w14:textId="77777777" w:rsidR="00A85D8A" w:rsidRPr="00614B7A" w:rsidRDefault="00A85D8A" w:rsidP="00BE3F9E">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9C3D412" w14:textId="77777777" w:rsidR="00A85D8A" w:rsidRPr="00614B7A" w:rsidRDefault="00A85D8A" w:rsidP="00BE3F9E">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68ABAA27" w14:textId="77777777" w:rsidR="00A85D8A" w:rsidRPr="00614B7A" w:rsidRDefault="00A85D8A" w:rsidP="00BE3F9E">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1CAB7E80" w14:textId="77777777" w:rsidR="00A85D8A" w:rsidRPr="00614B7A" w:rsidRDefault="00A85D8A" w:rsidP="00BE3F9E">
            <w:pPr>
              <w:pStyle w:val="TAL"/>
              <w:rPr>
                <w:b/>
                <w:lang w:eastAsia="zh-CN"/>
              </w:rPr>
            </w:pPr>
          </w:p>
        </w:tc>
      </w:tr>
      <w:tr w:rsidR="00A85D8A" w:rsidRPr="00614B7A" w14:paraId="0449C45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3180523" w14:textId="77777777" w:rsidR="00A85D8A" w:rsidRPr="00614B7A" w:rsidRDefault="00A85D8A" w:rsidP="00BE3F9E">
            <w:pPr>
              <w:pStyle w:val="TAL"/>
            </w:pPr>
            <w:r w:rsidRPr="00614B7A">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5B89EC1A" w14:textId="77777777" w:rsidR="00A85D8A" w:rsidRPr="00614B7A" w:rsidRDefault="00A85D8A" w:rsidP="00BE3F9E">
            <w:pPr>
              <w:pStyle w:val="TAL"/>
            </w:pPr>
            <w:r w:rsidRPr="00614B7A">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553379DC" w14:textId="77777777" w:rsidR="00A85D8A" w:rsidRPr="00614B7A" w:rsidRDefault="00A85D8A" w:rsidP="00BE3F9E">
            <w:pPr>
              <w:pStyle w:val="TAC"/>
            </w:pPr>
            <w:r w:rsidRPr="00614B7A">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D6D3A6"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6826244"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300B82D"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DA6585C" w14:textId="77777777" w:rsidR="00A85D8A" w:rsidRPr="00614B7A" w:rsidRDefault="00A85D8A" w:rsidP="00BE3F9E">
            <w:pPr>
              <w:pStyle w:val="TAL"/>
            </w:pPr>
            <w:r w:rsidRPr="00614B7A">
              <w:t>2Rx</w:t>
            </w:r>
          </w:p>
          <w:p w14:paraId="01989C3E" w14:textId="77777777" w:rsidR="00A85D8A" w:rsidRPr="00614B7A" w:rsidRDefault="00A85D8A" w:rsidP="00BE3F9E">
            <w:pPr>
              <w:pStyle w:val="TAL"/>
            </w:pPr>
            <w:r w:rsidRPr="00614B7A">
              <w:t>4Rx</w:t>
            </w:r>
          </w:p>
        </w:tc>
        <w:tc>
          <w:tcPr>
            <w:tcW w:w="1999" w:type="dxa"/>
            <w:tcBorders>
              <w:top w:val="single" w:sz="4" w:space="0" w:color="auto"/>
              <w:left w:val="single" w:sz="4" w:space="0" w:color="auto"/>
              <w:bottom w:val="single" w:sz="4" w:space="0" w:color="auto"/>
              <w:right w:val="single" w:sz="4" w:space="0" w:color="auto"/>
            </w:tcBorders>
          </w:tcPr>
          <w:p w14:paraId="56AEA055" w14:textId="77777777" w:rsidR="00A85D8A" w:rsidRPr="00614B7A" w:rsidRDefault="00A85D8A" w:rsidP="00BE3F9E">
            <w:pPr>
              <w:pStyle w:val="TAL"/>
            </w:pPr>
          </w:p>
        </w:tc>
      </w:tr>
      <w:tr w:rsidR="00A85D8A" w:rsidRPr="00614B7A" w14:paraId="469DEC9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CFEB672" w14:textId="77777777" w:rsidR="00A85D8A" w:rsidRPr="00614B7A" w:rsidRDefault="00A85D8A" w:rsidP="00BE3F9E">
            <w:pPr>
              <w:pStyle w:val="TAL"/>
            </w:pPr>
            <w:r w:rsidRPr="00614B7A">
              <w:t>7.3A.1</w:t>
            </w:r>
          </w:p>
        </w:tc>
        <w:tc>
          <w:tcPr>
            <w:tcW w:w="4460" w:type="dxa"/>
            <w:tcBorders>
              <w:top w:val="single" w:sz="4" w:space="0" w:color="auto"/>
              <w:left w:val="single" w:sz="4" w:space="0" w:color="auto"/>
              <w:bottom w:val="single" w:sz="4" w:space="0" w:color="auto"/>
              <w:right w:val="single" w:sz="4" w:space="0" w:color="auto"/>
            </w:tcBorders>
            <w:hideMark/>
          </w:tcPr>
          <w:p w14:paraId="72A9EFA7" w14:textId="77777777" w:rsidR="00A85D8A" w:rsidRPr="00614B7A" w:rsidRDefault="00A85D8A" w:rsidP="00BE3F9E">
            <w:pPr>
              <w:pStyle w:val="TAL"/>
            </w:pPr>
            <w:r w:rsidRPr="00614B7A">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7C5BDB5E" w14:textId="77777777" w:rsidR="00A85D8A" w:rsidRPr="00614B7A" w:rsidRDefault="00A85D8A" w:rsidP="00BE3F9E">
            <w:pPr>
              <w:pStyle w:val="TAC"/>
              <w:rPr>
                <w:lang w:eastAsia="zh-CN"/>
              </w:rPr>
            </w:pPr>
            <w:r w:rsidRPr="00614B7A">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AFB8F2B" w14:textId="77777777" w:rsidR="00A85D8A" w:rsidRPr="00614B7A" w:rsidRDefault="00A85D8A" w:rsidP="00BE3F9E">
            <w:pPr>
              <w:pStyle w:val="TAL"/>
              <w:rPr>
                <w:lang w:eastAsia="zh-CN"/>
              </w:rPr>
            </w:pPr>
            <w:r w:rsidRPr="00614B7A">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FB065B9" w14:textId="77777777" w:rsidR="00A85D8A" w:rsidRPr="00614B7A" w:rsidRDefault="00A85D8A" w:rsidP="00BE3F9E">
            <w:pPr>
              <w:pStyle w:val="TAL"/>
              <w:rPr>
                <w:lang w:eastAsia="zh-CN"/>
              </w:rPr>
            </w:pPr>
            <w:r w:rsidRPr="00614B7A">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D3B42D9" w14:textId="77777777" w:rsidR="00A85D8A" w:rsidRPr="00614B7A" w:rsidRDefault="00A85D8A" w:rsidP="00BE3F9E">
            <w:pPr>
              <w:pStyle w:val="TAL"/>
              <w:rPr>
                <w:lang w:eastAsia="zh-CN"/>
              </w:rPr>
            </w:pPr>
            <w:r w:rsidRPr="00614B7A">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580541A"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727380C" w14:textId="77777777" w:rsidR="00A85D8A" w:rsidRPr="00614B7A" w:rsidRDefault="00A85D8A" w:rsidP="00BE3F9E">
            <w:pPr>
              <w:pStyle w:val="TAL"/>
            </w:pPr>
          </w:p>
        </w:tc>
      </w:tr>
      <w:tr w:rsidR="00A85D8A" w:rsidRPr="00614B7A" w14:paraId="7E2A580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38A3A98" w14:textId="77777777" w:rsidR="00A85D8A" w:rsidRPr="00614B7A" w:rsidRDefault="00A85D8A" w:rsidP="00BE3F9E">
            <w:pPr>
              <w:pStyle w:val="TAL"/>
            </w:pPr>
            <w:r w:rsidRPr="00614B7A">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58F6959C" w14:textId="77777777" w:rsidR="00A85D8A" w:rsidRPr="00614B7A" w:rsidRDefault="00A85D8A" w:rsidP="00BE3F9E">
            <w:pPr>
              <w:pStyle w:val="TAL"/>
            </w:pPr>
            <w:r w:rsidRPr="00614B7A">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06D66AF3" w14:textId="77777777" w:rsidR="00A85D8A" w:rsidRPr="00614B7A" w:rsidRDefault="00A85D8A" w:rsidP="00BE3F9E">
            <w:pPr>
              <w:pStyle w:val="TAC"/>
              <w:rPr>
                <w:rFonts w:eastAsia="SimSun"/>
                <w:lang w:eastAsia="zh-CN"/>
              </w:rPr>
            </w:pPr>
            <w:r w:rsidRPr="00614B7A">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AD1A79E" w14:textId="77777777" w:rsidR="00A85D8A" w:rsidRPr="00614B7A" w:rsidRDefault="00A85D8A" w:rsidP="00BE3F9E">
            <w:pPr>
              <w:pStyle w:val="TAL"/>
              <w:rPr>
                <w:rFonts w:eastAsia="SimSun"/>
                <w:lang w:eastAsia="zh-CN"/>
              </w:rPr>
            </w:pPr>
            <w:r w:rsidRPr="00614B7A">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8185336" w14:textId="77777777" w:rsidR="00A85D8A" w:rsidRPr="00614B7A" w:rsidRDefault="00A85D8A" w:rsidP="00BE3F9E">
            <w:pPr>
              <w:pStyle w:val="TAL"/>
            </w:pPr>
            <w:r w:rsidRPr="00614B7A">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83CE701" w14:textId="77777777" w:rsidR="00A85D8A" w:rsidRPr="00614B7A" w:rsidRDefault="00A85D8A" w:rsidP="00BE3F9E">
            <w:pPr>
              <w:pStyle w:val="TAL"/>
              <w:rPr>
                <w:lang w:eastAsia="zh-CN"/>
              </w:rPr>
            </w:pPr>
            <w:r w:rsidRPr="00614B7A">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376E788"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39D21E6" w14:textId="77777777" w:rsidR="00A85D8A" w:rsidRPr="00614B7A" w:rsidRDefault="00A85D8A" w:rsidP="00BE3F9E">
            <w:pPr>
              <w:pStyle w:val="TAL"/>
            </w:pPr>
          </w:p>
        </w:tc>
      </w:tr>
      <w:tr w:rsidR="00A85D8A" w:rsidRPr="00614B7A" w14:paraId="6B3B4A3E" w14:textId="77777777" w:rsidTr="00BE3F9E">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398119AE" w14:textId="77777777" w:rsidR="00A85D8A" w:rsidRPr="00614B7A" w:rsidRDefault="00A85D8A" w:rsidP="00BE3F9E">
            <w:pPr>
              <w:pStyle w:val="TAL"/>
            </w:pPr>
            <w:r w:rsidRPr="00614B7A">
              <w:t>7.3A.2</w:t>
            </w:r>
          </w:p>
        </w:tc>
        <w:tc>
          <w:tcPr>
            <w:tcW w:w="4460" w:type="dxa"/>
            <w:tcBorders>
              <w:top w:val="single" w:sz="4" w:space="0" w:color="auto"/>
              <w:left w:val="single" w:sz="4" w:space="0" w:color="auto"/>
              <w:bottom w:val="single" w:sz="4" w:space="0" w:color="auto"/>
              <w:right w:val="single" w:sz="4" w:space="0" w:color="auto"/>
            </w:tcBorders>
            <w:hideMark/>
          </w:tcPr>
          <w:p w14:paraId="28C30726" w14:textId="77777777" w:rsidR="00A85D8A" w:rsidRPr="00614B7A" w:rsidRDefault="00A85D8A" w:rsidP="00BE3F9E">
            <w:pPr>
              <w:pStyle w:val="TAL"/>
            </w:pPr>
            <w:r w:rsidRPr="00614B7A">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5CF5F599" w14:textId="77777777" w:rsidR="00A85D8A" w:rsidRPr="00614B7A" w:rsidRDefault="00A85D8A" w:rsidP="00BE3F9E">
            <w:pPr>
              <w:pStyle w:val="TAC"/>
              <w:rPr>
                <w:rFonts w:eastAsia="SimSun"/>
                <w:lang w:eastAsia="zh-CN"/>
              </w:rPr>
            </w:pPr>
            <w:r w:rsidRPr="00614B7A">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2DBE2A5" w14:textId="77777777" w:rsidR="00A85D8A" w:rsidRPr="00614B7A" w:rsidRDefault="00A85D8A" w:rsidP="00BE3F9E">
            <w:pPr>
              <w:pStyle w:val="TAL"/>
              <w:rPr>
                <w:rFonts w:eastAsia="SimSun"/>
                <w:lang w:eastAsia="zh-CN"/>
              </w:rPr>
            </w:pPr>
            <w:r w:rsidRPr="00614B7A">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892BBA5" w14:textId="77777777" w:rsidR="00A85D8A" w:rsidRPr="00614B7A" w:rsidRDefault="00A85D8A" w:rsidP="00BE3F9E">
            <w:pPr>
              <w:pStyle w:val="TAL"/>
              <w:rPr>
                <w:rFonts w:eastAsia="SimSun"/>
                <w:lang w:eastAsia="zh-CN"/>
              </w:rPr>
            </w:pPr>
            <w:r w:rsidRPr="00614B7A">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0356B68" w14:textId="77777777" w:rsidR="00A85D8A" w:rsidRPr="00614B7A" w:rsidRDefault="00A85D8A" w:rsidP="00BE3F9E">
            <w:pPr>
              <w:pStyle w:val="TAL"/>
              <w:rPr>
                <w:rFonts w:eastAsia="SimSun"/>
                <w:lang w:eastAsia="zh-CN"/>
              </w:rPr>
            </w:pPr>
            <w:r w:rsidRPr="00614B7A">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C662CAE"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6CCD605" w14:textId="77777777" w:rsidR="00A85D8A" w:rsidRPr="00614B7A" w:rsidRDefault="00A85D8A" w:rsidP="00BE3F9E">
            <w:pPr>
              <w:pStyle w:val="TAL"/>
            </w:pPr>
            <w:r w:rsidRPr="00614B7A">
              <w:t>NOTE 1</w:t>
            </w:r>
          </w:p>
        </w:tc>
      </w:tr>
      <w:tr w:rsidR="00A85D8A" w:rsidRPr="00614B7A" w14:paraId="68BB959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C9C10DA" w14:textId="77777777" w:rsidR="00A85D8A" w:rsidRPr="00614B7A" w:rsidRDefault="00A85D8A" w:rsidP="00BE3F9E">
            <w:pPr>
              <w:pStyle w:val="TAL"/>
            </w:pPr>
            <w:r w:rsidRPr="00614B7A">
              <w:t>7.3A.3</w:t>
            </w:r>
          </w:p>
        </w:tc>
        <w:tc>
          <w:tcPr>
            <w:tcW w:w="4460" w:type="dxa"/>
            <w:tcBorders>
              <w:top w:val="single" w:sz="4" w:space="0" w:color="auto"/>
              <w:left w:val="single" w:sz="4" w:space="0" w:color="auto"/>
              <w:bottom w:val="single" w:sz="4" w:space="0" w:color="auto"/>
              <w:right w:val="single" w:sz="4" w:space="0" w:color="auto"/>
            </w:tcBorders>
            <w:hideMark/>
          </w:tcPr>
          <w:p w14:paraId="6A3F5D6D" w14:textId="77777777" w:rsidR="00A85D8A" w:rsidRPr="00614B7A" w:rsidRDefault="00A85D8A" w:rsidP="00BE3F9E">
            <w:pPr>
              <w:pStyle w:val="TAL"/>
            </w:pPr>
            <w:r w:rsidRPr="00614B7A">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1BEFFD76" w14:textId="77777777" w:rsidR="00A85D8A" w:rsidRPr="00614B7A" w:rsidRDefault="00A85D8A" w:rsidP="00BE3F9E">
            <w:pPr>
              <w:pStyle w:val="TAC"/>
              <w:rPr>
                <w:rFonts w:eastAsia="SimSun"/>
                <w:lang w:eastAsia="zh-CN"/>
              </w:rPr>
            </w:pPr>
            <w:r w:rsidRPr="00614B7A">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0DB49B1" w14:textId="77777777" w:rsidR="00A85D8A" w:rsidRPr="00614B7A" w:rsidRDefault="00A85D8A" w:rsidP="00BE3F9E">
            <w:pPr>
              <w:pStyle w:val="TAL"/>
              <w:rPr>
                <w:rFonts w:eastAsia="SimSun"/>
                <w:lang w:eastAsia="zh-CN"/>
              </w:rPr>
            </w:pPr>
            <w:r w:rsidRPr="00614B7A">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7A7037C" w14:textId="77777777" w:rsidR="00A85D8A" w:rsidRPr="00614B7A" w:rsidRDefault="00A85D8A" w:rsidP="00BE3F9E">
            <w:pPr>
              <w:pStyle w:val="TAL"/>
              <w:rPr>
                <w:rFonts w:eastAsia="SimSun"/>
                <w:lang w:eastAsia="zh-CN"/>
              </w:rPr>
            </w:pPr>
            <w:r w:rsidRPr="00614B7A">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D3D9360" w14:textId="77777777" w:rsidR="00A85D8A" w:rsidRPr="00614B7A" w:rsidRDefault="00A85D8A" w:rsidP="00BE3F9E">
            <w:pPr>
              <w:pStyle w:val="TAL"/>
              <w:rPr>
                <w:rFonts w:eastAsia="SimSun"/>
                <w:lang w:eastAsia="zh-CN"/>
              </w:rPr>
            </w:pPr>
            <w:r w:rsidRPr="00614B7A">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E4B8FDB"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3DAB76D" w14:textId="77777777" w:rsidR="00A85D8A" w:rsidRPr="00614B7A" w:rsidRDefault="00A85D8A" w:rsidP="00BE3F9E">
            <w:pPr>
              <w:pStyle w:val="TAL"/>
            </w:pPr>
            <w:r w:rsidRPr="00614B7A">
              <w:t>NOTE 1</w:t>
            </w:r>
          </w:p>
        </w:tc>
      </w:tr>
      <w:tr w:rsidR="00A85D8A" w:rsidRPr="00614B7A" w14:paraId="6374118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F67404F" w14:textId="77777777" w:rsidR="00A85D8A" w:rsidRPr="00614B7A" w:rsidRDefault="00A85D8A" w:rsidP="00BE3F9E">
            <w:pPr>
              <w:pStyle w:val="TAL"/>
            </w:pPr>
            <w:r w:rsidRPr="00614B7A">
              <w:t>7.3C.2</w:t>
            </w:r>
          </w:p>
        </w:tc>
        <w:tc>
          <w:tcPr>
            <w:tcW w:w="4460" w:type="dxa"/>
            <w:tcBorders>
              <w:top w:val="single" w:sz="4" w:space="0" w:color="auto"/>
              <w:left w:val="single" w:sz="4" w:space="0" w:color="auto"/>
              <w:bottom w:val="single" w:sz="4" w:space="0" w:color="auto"/>
              <w:right w:val="single" w:sz="4" w:space="0" w:color="auto"/>
            </w:tcBorders>
            <w:hideMark/>
          </w:tcPr>
          <w:p w14:paraId="371B1135" w14:textId="77777777" w:rsidR="00A85D8A" w:rsidRPr="00614B7A" w:rsidRDefault="00A85D8A" w:rsidP="00BE3F9E">
            <w:pPr>
              <w:pStyle w:val="TAL"/>
            </w:pPr>
            <w:r w:rsidRPr="00614B7A">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246FF77F" w14:textId="77777777" w:rsidR="00A85D8A" w:rsidRPr="00614B7A" w:rsidRDefault="00A85D8A" w:rsidP="00BE3F9E">
            <w:pPr>
              <w:pStyle w:val="TAC"/>
              <w:rPr>
                <w:rFonts w:eastAsia="SimSun"/>
                <w:lang w:eastAsia="zh-CN"/>
              </w:rPr>
            </w:pPr>
            <w:r w:rsidRPr="00614B7A">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676836C" w14:textId="77777777" w:rsidR="00A85D8A" w:rsidRPr="00614B7A" w:rsidRDefault="00A85D8A" w:rsidP="00BE3F9E">
            <w:pPr>
              <w:pStyle w:val="TAL"/>
              <w:rPr>
                <w:rFonts w:eastAsia="SimSun"/>
                <w:lang w:eastAsia="zh-CN"/>
              </w:rPr>
            </w:pPr>
            <w:r w:rsidRPr="00614B7A">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B9CC098" w14:textId="77777777" w:rsidR="00A85D8A" w:rsidRPr="00614B7A" w:rsidRDefault="00A85D8A" w:rsidP="00BE3F9E">
            <w:pPr>
              <w:pStyle w:val="TAL"/>
              <w:rPr>
                <w:rFonts w:eastAsia="SimSun"/>
                <w:lang w:eastAsia="zh-CN"/>
              </w:rPr>
            </w:pPr>
            <w:r w:rsidRPr="00614B7A">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7955287" w14:textId="77777777" w:rsidR="00A85D8A" w:rsidRPr="00614B7A" w:rsidRDefault="00A85D8A" w:rsidP="00BE3F9E">
            <w:pPr>
              <w:pStyle w:val="TAL"/>
              <w:rPr>
                <w:rFonts w:eastAsia="SimSun"/>
                <w:lang w:eastAsia="zh-CN"/>
              </w:rPr>
            </w:pPr>
            <w:r w:rsidRPr="00614B7A">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68BA737"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69A95DD" w14:textId="77777777" w:rsidR="00A85D8A" w:rsidRPr="00614B7A" w:rsidRDefault="00A85D8A" w:rsidP="00BE3F9E">
            <w:pPr>
              <w:pStyle w:val="TAL"/>
            </w:pPr>
          </w:p>
        </w:tc>
      </w:tr>
      <w:tr w:rsidR="00A85D8A" w:rsidRPr="00614B7A" w14:paraId="5BC83044"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76D25F5B" w14:textId="77777777" w:rsidR="00A85D8A" w:rsidRPr="00614B7A" w:rsidRDefault="00A85D8A" w:rsidP="00BE3F9E">
            <w:pPr>
              <w:pStyle w:val="TAL"/>
            </w:pPr>
            <w:r w:rsidRPr="00614B7A">
              <w:t>7.3D.2</w:t>
            </w:r>
          </w:p>
        </w:tc>
        <w:tc>
          <w:tcPr>
            <w:tcW w:w="4460" w:type="dxa"/>
            <w:tcBorders>
              <w:top w:val="single" w:sz="4" w:space="0" w:color="auto"/>
              <w:left w:val="single" w:sz="4" w:space="0" w:color="auto"/>
              <w:bottom w:val="nil"/>
              <w:right w:val="single" w:sz="4" w:space="0" w:color="auto"/>
            </w:tcBorders>
            <w:hideMark/>
          </w:tcPr>
          <w:p w14:paraId="7FA1200A" w14:textId="77777777" w:rsidR="00A85D8A" w:rsidRPr="00614B7A" w:rsidRDefault="00A85D8A" w:rsidP="00BE3F9E">
            <w:pPr>
              <w:pStyle w:val="TAL"/>
            </w:pPr>
            <w:r w:rsidRPr="00614B7A">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635714BE" w14:textId="77777777" w:rsidR="00A85D8A" w:rsidRPr="00614B7A" w:rsidRDefault="00A85D8A" w:rsidP="00BE3F9E">
            <w:pPr>
              <w:pStyle w:val="TAC"/>
              <w:rPr>
                <w:rFonts w:eastAsia="SimSun"/>
                <w:lang w:eastAsia="zh-CN"/>
              </w:rPr>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1EC3B9A2" w14:textId="77777777" w:rsidR="00A85D8A" w:rsidRPr="00614B7A" w:rsidRDefault="00A85D8A" w:rsidP="00BE3F9E">
            <w:pPr>
              <w:pStyle w:val="TAL"/>
              <w:rPr>
                <w:lang w:eastAsia="zh-CN"/>
              </w:rPr>
            </w:pPr>
            <w:r w:rsidRPr="00614B7A">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5B531F3" w14:textId="77777777" w:rsidR="00A85D8A" w:rsidRPr="00614B7A" w:rsidRDefault="00A85D8A" w:rsidP="00BE3F9E">
            <w:pPr>
              <w:pStyle w:val="TAL"/>
              <w:rPr>
                <w:lang w:eastAsia="zh-CN"/>
              </w:rPr>
            </w:pPr>
            <w:r w:rsidRPr="00614B7A">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34A16AA" w14:textId="77777777" w:rsidR="00A85D8A" w:rsidRPr="00614B7A" w:rsidRDefault="00A85D8A" w:rsidP="00BE3F9E">
            <w:pPr>
              <w:pStyle w:val="TAL"/>
              <w:rPr>
                <w:rFonts w:eastAsia="SimSun"/>
                <w:lang w:eastAsia="zh-CN"/>
              </w:rPr>
            </w:pPr>
            <w:r w:rsidRPr="00614B7A">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C5433FF"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55BBF56" w14:textId="77777777" w:rsidR="00A85D8A" w:rsidRPr="00614B7A" w:rsidRDefault="00A85D8A" w:rsidP="00BE3F9E">
            <w:pPr>
              <w:pStyle w:val="TAL"/>
            </w:pPr>
          </w:p>
        </w:tc>
      </w:tr>
      <w:tr w:rsidR="00A85D8A" w:rsidRPr="00614B7A" w14:paraId="495AE36A" w14:textId="77777777" w:rsidTr="00BE3F9E">
        <w:trPr>
          <w:jc w:val="center"/>
        </w:trPr>
        <w:tc>
          <w:tcPr>
            <w:tcW w:w="1347" w:type="dxa"/>
            <w:tcBorders>
              <w:top w:val="single" w:sz="4" w:space="0" w:color="auto"/>
              <w:left w:val="single" w:sz="4" w:space="0" w:color="auto"/>
              <w:bottom w:val="nil"/>
              <w:right w:val="single" w:sz="4" w:space="0" w:color="auto"/>
            </w:tcBorders>
          </w:tcPr>
          <w:p w14:paraId="29F07B71" w14:textId="77777777" w:rsidR="00A85D8A" w:rsidRPr="00614B7A" w:rsidRDefault="00A85D8A" w:rsidP="00BE3F9E">
            <w:pPr>
              <w:pStyle w:val="TAL"/>
            </w:pPr>
            <w:r w:rsidRPr="00614B7A">
              <w:t>7.3E.2</w:t>
            </w:r>
          </w:p>
        </w:tc>
        <w:tc>
          <w:tcPr>
            <w:tcW w:w="4460" w:type="dxa"/>
            <w:tcBorders>
              <w:top w:val="single" w:sz="4" w:space="0" w:color="auto"/>
              <w:left w:val="single" w:sz="4" w:space="0" w:color="auto"/>
              <w:bottom w:val="nil"/>
              <w:right w:val="single" w:sz="4" w:space="0" w:color="auto"/>
            </w:tcBorders>
          </w:tcPr>
          <w:p w14:paraId="09BC769F" w14:textId="77777777" w:rsidR="00A85D8A" w:rsidRPr="00614B7A" w:rsidRDefault="00A85D8A" w:rsidP="00BE3F9E">
            <w:pPr>
              <w:pStyle w:val="TAL"/>
            </w:pPr>
            <w:r w:rsidRPr="00614B7A">
              <w:t>Reference sensitivity for V2X / non-concurrent operation</w:t>
            </w:r>
          </w:p>
        </w:tc>
        <w:tc>
          <w:tcPr>
            <w:tcW w:w="850" w:type="dxa"/>
            <w:tcBorders>
              <w:top w:val="single" w:sz="4" w:space="0" w:color="auto"/>
              <w:left w:val="single" w:sz="4" w:space="0" w:color="auto"/>
              <w:bottom w:val="nil"/>
              <w:right w:val="single" w:sz="4" w:space="0" w:color="auto"/>
            </w:tcBorders>
          </w:tcPr>
          <w:p w14:paraId="1E1F59B3" w14:textId="77777777" w:rsidR="00A85D8A" w:rsidRPr="00614B7A" w:rsidRDefault="00A85D8A" w:rsidP="00BE3F9E">
            <w:pPr>
              <w:pStyle w:val="TAC"/>
            </w:pPr>
            <w:r w:rsidRPr="00614B7A">
              <w:t>Rel-16</w:t>
            </w:r>
          </w:p>
        </w:tc>
        <w:tc>
          <w:tcPr>
            <w:tcW w:w="1128" w:type="dxa"/>
            <w:tcBorders>
              <w:top w:val="single" w:sz="4" w:space="0" w:color="auto"/>
              <w:left w:val="single" w:sz="4" w:space="0" w:color="auto"/>
              <w:bottom w:val="single" w:sz="4" w:space="0" w:color="auto"/>
              <w:right w:val="single" w:sz="4" w:space="0" w:color="auto"/>
            </w:tcBorders>
          </w:tcPr>
          <w:p w14:paraId="33C0FAC0" w14:textId="77777777" w:rsidR="00A85D8A" w:rsidRPr="00614B7A" w:rsidRDefault="00A85D8A" w:rsidP="00BE3F9E">
            <w:pPr>
              <w:pStyle w:val="TAL"/>
              <w:rPr>
                <w:lang w:eastAsia="zh-CN"/>
              </w:rPr>
            </w:pPr>
            <w:r w:rsidRPr="00614B7A">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0D605F9C" w14:textId="77777777" w:rsidR="00A85D8A" w:rsidRPr="00614B7A" w:rsidRDefault="00A85D8A" w:rsidP="00BE3F9E">
            <w:pPr>
              <w:pStyle w:val="TAL"/>
              <w:rPr>
                <w:lang w:eastAsia="zh-CN"/>
              </w:rPr>
            </w:pPr>
            <w:r w:rsidRPr="00614B7A">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45409E91" w14:textId="77777777" w:rsidR="00A85D8A" w:rsidRPr="00614B7A" w:rsidRDefault="00A85D8A" w:rsidP="00BE3F9E">
            <w:pPr>
              <w:pStyle w:val="TAL"/>
              <w:rPr>
                <w:lang w:eastAsia="zh-CN"/>
              </w:rPr>
            </w:pPr>
            <w:r w:rsidRPr="00614B7A">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B0FF1AC"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DB73AE4" w14:textId="77777777" w:rsidR="00A85D8A" w:rsidRPr="00614B7A" w:rsidRDefault="00A85D8A" w:rsidP="00BE3F9E">
            <w:pPr>
              <w:pStyle w:val="TAL"/>
            </w:pPr>
            <w:r w:rsidRPr="00614B7A">
              <w:rPr>
                <w:rFonts w:eastAsia="SimSun" w:hint="eastAsia"/>
                <w:lang w:eastAsia="zh-CN"/>
              </w:rPr>
              <w:t>N</w:t>
            </w:r>
            <w:r w:rsidRPr="00614B7A">
              <w:rPr>
                <w:rFonts w:eastAsia="SimSun"/>
                <w:lang w:eastAsia="zh-CN"/>
              </w:rPr>
              <w:t>OTE 1</w:t>
            </w:r>
          </w:p>
        </w:tc>
      </w:tr>
      <w:tr w:rsidR="00A85D8A" w:rsidRPr="00614B7A" w14:paraId="526098FE" w14:textId="77777777" w:rsidTr="00BE3F9E">
        <w:trPr>
          <w:jc w:val="center"/>
        </w:trPr>
        <w:tc>
          <w:tcPr>
            <w:tcW w:w="1347" w:type="dxa"/>
            <w:tcBorders>
              <w:top w:val="single" w:sz="4" w:space="0" w:color="auto"/>
              <w:left w:val="single" w:sz="4" w:space="0" w:color="auto"/>
              <w:bottom w:val="nil"/>
              <w:right w:val="single" w:sz="4" w:space="0" w:color="auto"/>
            </w:tcBorders>
          </w:tcPr>
          <w:p w14:paraId="3ED34841" w14:textId="77777777" w:rsidR="00A85D8A" w:rsidRPr="00614B7A" w:rsidRDefault="00A85D8A" w:rsidP="00BE3F9E">
            <w:pPr>
              <w:pStyle w:val="TAL"/>
            </w:pPr>
            <w:r w:rsidRPr="00614B7A">
              <w:lastRenderedPageBreak/>
              <w:t>7.3F.2</w:t>
            </w:r>
          </w:p>
        </w:tc>
        <w:tc>
          <w:tcPr>
            <w:tcW w:w="4460" w:type="dxa"/>
            <w:tcBorders>
              <w:top w:val="single" w:sz="4" w:space="0" w:color="auto"/>
              <w:left w:val="single" w:sz="4" w:space="0" w:color="auto"/>
              <w:bottom w:val="nil"/>
              <w:right w:val="single" w:sz="4" w:space="0" w:color="auto"/>
            </w:tcBorders>
          </w:tcPr>
          <w:p w14:paraId="4A87AAEC" w14:textId="77777777" w:rsidR="00A85D8A" w:rsidRPr="00614B7A" w:rsidRDefault="00A85D8A" w:rsidP="00BE3F9E">
            <w:pPr>
              <w:pStyle w:val="TAL"/>
            </w:pPr>
            <w:r w:rsidRPr="00614B7A">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51B4FA3F" w14:textId="77777777" w:rsidR="00A85D8A" w:rsidRPr="00614B7A" w:rsidRDefault="00A85D8A" w:rsidP="00BE3F9E">
            <w:pPr>
              <w:pStyle w:val="TAC"/>
            </w:pPr>
            <w:r w:rsidRPr="00614B7A">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26F12CE9" w14:textId="77777777" w:rsidR="00A85D8A" w:rsidRPr="00614B7A" w:rsidRDefault="00A85D8A" w:rsidP="00BE3F9E">
            <w:pPr>
              <w:pStyle w:val="TAL"/>
              <w:rPr>
                <w:lang w:eastAsia="zh-CN"/>
              </w:rPr>
            </w:pPr>
            <w:r w:rsidRPr="00614B7A">
              <w:t>C001c</w:t>
            </w:r>
          </w:p>
        </w:tc>
        <w:tc>
          <w:tcPr>
            <w:tcW w:w="3115" w:type="dxa"/>
            <w:tcBorders>
              <w:top w:val="single" w:sz="4" w:space="0" w:color="auto"/>
              <w:left w:val="single" w:sz="4" w:space="0" w:color="auto"/>
              <w:bottom w:val="single" w:sz="4" w:space="0" w:color="auto"/>
              <w:right w:val="single" w:sz="4" w:space="0" w:color="auto"/>
            </w:tcBorders>
          </w:tcPr>
          <w:p w14:paraId="0D54C150" w14:textId="77777777" w:rsidR="00A85D8A" w:rsidRPr="00614B7A" w:rsidRDefault="00A85D8A" w:rsidP="00BE3F9E">
            <w:pPr>
              <w:pStyle w:val="TAL"/>
              <w:rPr>
                <w:lang w:eastAsia="zh-CN"/>
              </w:rPr>
            </w:pPr>
            <w:r w:rsidRPr="00614B7A">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788C54D" w14:textId="77777777" w:rsidR="00A85D8A" w:rsidRPr="00614B7A" w:rsidRDefault="00A85D8A" w:rsidP="00BE3F9E">
            <w:pPr>
              <w:pStyle w:val="TAL"/>
              <w:rPr>
                <w:lang w:eastAsia="zh-CN"/>
              </w:rPr>
            </w:pPr>
            <w:r w:rsidRPr="00614B7A">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505C708"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9B15040" w14:textId="77777777" w:rsidR="00A85D8A" w:rsidRPr="00614B7A" w:rsidRDefault="00A85D8A" w:rsidP="00BE3F9E">
            <w:pPr>
              <w:pStyle w:val="TAL"/>
            </w:pPr>
          </w:p>
        </w:tc>
      </w:tr>
      <w:tr w:rsidR="00A85D8A" w:rsidRPr="00614B7A" w14:paraId="2E0AEAD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EDA17C5" w14:textId="77777777" w:rsidR="00A85D8A" w:rsidRPr="00614B7A" w:rsidRDefault="00A85D8A" w:rsidP="00BE3F9E">
            <w:pPr>
              <w:pStyle w:val="TAL"/>
            </w:pPr>
            <w:r w:rsidRPr="00614B7A">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6FCED60D" w14:textId="77777777" w:rsidR="00A85D8A" w:rsidRPr="00614B7A" w:rsidRDefault="00A85D8A" w:rsidP="00BE3F9E">
            <w:pPr>
              <w:pStyle w:val="TAL"/>
            </w:pPr>
            <w:r w:rsidRPr="00614B7A">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6CF6A9BB" w14:textId="77777777" w:rsidR="00A85D8A" w:rsidRPr="00614B7A" w:rsidRDefault="00A85D8A" w:rsidP="00BE3F9E">
            <w:pPr>
              <w:pStyle w:val="TAC"/>
              <w:rPr>
                <w:lang w:eastAsia="zh-CN"/>
              </w:rPr>
            </w:pPr>
            <w:r w:rsidRPr="00614B7A">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DDA5242"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B929A66"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23A0E86"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84C11DC"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955DCF8" w14:textId="77777777" w:rsidR="00A85D8A" w:rsidRPr="00614B7A" w:rsidRDefault="00A85D8A" w:rsidP="00BE3F9E">
            <w:pPr>
              <w:pStyle w:val="TAL"/>
            </w:pPr>
            <w:r w:rsidRPr="00614B7A">
              <w:t>Skip TC 7.4 if UE supports NSA and TS 38.521-3 TC 7.4B.3 or 7.4B.4 has been executed.</w:t>
            </w:r>
          </w:p>
        </w:tc>
      </w:tr>
      <w:tr w:rsidR="00A85D8A" w:rsidRPr="00614B7A" w14:paraId="4CCF810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3DFFE4A" w14:textId="77777777" w:rsidR="00A85D8A" w:rsidRPr="00614B7A" w:rsidRDefault="00A85D8A" w:rsidP="00BE3F9E">
            <w:pPr>
              <w:pStyle w:val="TAL"/>
              <w:rPr>
                <w:lang w:eastAsia="zh-CN"/>
              </w:rPr>
            </w:pPr>
            <w:r w:rsidRPr="00614B7A">
              <w:t>7.4A.1</w:t>
            </w:r>
          </w:p>
        </w:tc>
        <w:tc>
          <w:tcPr>
            <w:tcW w:w="4460" w:type="dxa"/>
            <w:tcBorders>
              <w:top w:val="single" w:sz="4" w:space="0" w:color="auto"/>
              <w:left w:val="single" w:sz="4" w:space="0" w:color="auto"/>
              <w:bottom w:val="single" w:sz="4" w:space="0" w:color="auto"/>
              <w:right w:val="single" w:sz="4" w:space="0" w:color="auto"/>
            </w:tcBorders>
            <w:hideMark/>
          </w:tcPr>
          <w:p w14:paraId="732B41F5" w14:textId="77777777" w:rsidR="00A85D8A" w:rsidRPr="00614B7A" w:rsidRDefault="00A85D8A" w:rsidP="00BE3F9E">
            <w:pPr>
              <w:pStyle w:val="TAL"/>
            </w:pPr>
            <w:r w:rsidRPr="00614B7A">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5D8E558E" w14:textId="77777777" w:rsidR="00A85D8A" w:rsidRPr="00614B7A" w:rsidRDefault="00A85D8A" w:rsidP="00BE3F9E">
            <w:pPr>
              <w:pStyle w:val="TAC"/>
              <w:rPr>
                <w:lang w:eastAsia="zh-CN"/>
              </w:rPr>
            </w:pPr>
            <w:r w:rsidRPr="00614B7A">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87504AC" w14:textId="77777777" w:rsidR="00A85D8A" w:rsidRPr="00614B7A" w:rsidRDefault="00A85D8A" w:rsidP="00BE3F9E">
            <w:pPr>
              <w:pStyle w:val="TAL"/>
              <w:rPr>
                <w:lang w:eastAsia="zh-CN"/>
              </w:rPr>
            </w:pPr>
            <w:r w:rsidRPr="00614B7A">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C411D63" w14:textId="77777777" w:rsidR="00A85D8A" w:rsidRPr="00614B7A" w:rsidRDefault="00A85D8A" w:rsidP="00BE3F9E">
            <w:pPr>
              <w:pStyle w:val="TAL"/>
              <w:rPr>
                <w:lang w:eastAsia="zh-CN"/>
              </w:rPr>
            </w:pPr>
            <w:r w:rsidRPr="00614B7A">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911562C" w14:textId="77777777" w:rsidR="00A85D8A" w:rsidRPr="00614B7A" w:rsidRDefault="00A85D8A" w:rsidP="00BE3F9E">
            <w:pPr>
              <w:pStyle w:val="TAL"/>
              <w:rPr>
                <w:lang w:eastAsia="zh-CN"/>
              </w:rPr>
            </w:pPr>
            <w:r w:rsidRPr="00614B7A">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923D5E3"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ED141A0" w14:textId="77777777" w:rsidR="00A85D8A" w:rsidRPr="00614B7A" w:rsidRDefault="00A85D8A" w:rsidP="00BE3F9E">
            <w:pPr>
              <w:pStyle w:val="TAL"/>
            </w:pPr>
          </w:p>
        </w:tc>
      </w:tr>
      <w:tr w:rsidR="00A85D8A" w:rsidRPr="00614B7A" w14:paraId="67151318"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4F94A9BA" w14:textId="77777777" w:rsidR="00A85D8A" w:rsidRPr="00614B7A" w:rsidRDefault="00A85D8A" w:rsidP="00BE3F9E">
            <w:pPr>
              <w:pStyle w:val="TAL"/>
              <w:rPr>
                <w:lang w:eastAsia="zh-CN"/>
              </w:rPr>
            </w:pPr>
            <w:r w:rsidRPr="00614B7A">
              <w:t>7.4A.2</w:t>
            </w:r>
          </w:p>
        </w:tc>
        <w:tc>
          <w:tcPr>
            <w:tcW w:w="4460" w:type="dxa"/>
            <w:tcBorders>
              <w:top w:val="single" w:sz="4" w:space="0" w:color="auto"/>
              <w:left w:val="single" w:sz="4" w:space="0" w:color="auto"/>
              <w:bottom w:val="nil"/>
              <w:right w:val="single" w:sz="4" w:space="0" w:color="auto"/>
            </w:tcBorders>
            <w:hideMark/>
          </w:tcPr>
          <w:p w14:paraId="15401E6A" w14:textId="77777777" w:rsidR="00A85D8A" w:rsidRPr="00614B7A" w:rsidRDefault="00A85D8A" w:rsidP="00BE3F9E">
            <w:pPr>
              <w:pStyle w:val="TAL"/>
            </w:pPr>
            <w:r w:rsidRPr="00614B7A">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57DB73D1" w14:textId="77777777" w:rsidR="00A85D8A" w:rsidRPr="00614B7A" w:rsidRDefault="00A85D8A" w:rsidP="00BE3F9E">
            <w:pPr>
              <w:pStyle w:val="TAC"/>
              <w:rPr>
                <w:lang w:eastAsia="zh-CN"/>
              </w:rPr>
            </w:pPr>
            <w:r w:rsidRPr="00614B7A">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8F6F251" w14:textId="77777777" w:rsidR="00A85D8A" w:rsidRPr="00614B7A" w:rsidRDefault="00A85D8A" w:rsidP="00BE3F9E">
            <w:pPr>
              <w:pStyle w:val="TAL"/>
              <w:rPr>
                <w:lang w:eastAsia="zh-CN"/>
              </w:rPr>
            </w:pPr>
            <w:r w:rsidRPr="00614B7A">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54BADBA6" w14:textId="77777777" w:rsidR="00A85D8A" w:rsidRPr="00614B7A" w:rsidRDefault="00A85D8A" w:rsidP="00BE3F9E">
            <w:pPr>
              <w:pStyle w:val="TAL"/>
              <w:rPr>
                <w:lang w:eastAsia="zh-CN"/>
              </w:rPr>
            </w:pPr>
            <w:r w:rsidRPr="00614B7A">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F89616C" w14:textId="77777777" w:rsidR="00A85D8A" w:rsidRPr="00614B7A" w:rsidRDefault="00A85D8A" w:rsidP="00BE3F9E">
            <w:pPr>
              <w:pStyle w:val="TAL"/>
              <w:rPr>
                <w:lang w:eastAsia="zh-CN"/>
              </w:rPr>
            </w:pPr>
            <w:r w:rsidRPr="00614B7A">
              <w:rPr>
                <w:lang w:eastAsia="zh-CN"/>
              </w:rPr>
              <w:t>E017</w:t>
            </w:r>
          </w:p>
        </w:tc>
        <w:tc>
          <w:tcPr>
            <w:tcW w:w="1103" w:type="dxa"/>
            <w:tcBorders>
              <w:top w:val="single" w:sz="4" w:space="0" w:color="auto"/>
              <w:left w:val="single" w:sz="4" w:space="0" w:color="auto"/>
              <w:bottom w:val="nil"/>
              <w:right w:val="single" w:sz="4" w:space="0" w:color="auto"/>
            </w:tcBorders>
          </w:tcPr>
          <w:p w14:paraId="746B3835" w14:textId="77777777" w:rsidR="00A85D8A" w:rsidRPr="00614B7A" w:rsidRDefault="00A85D8A" w:rsidP="00BE3F9E">
            <w:pPr>
              <w:pStyle w:val="TAL"/>
            </w:pPr>
          </w:p>
        </w:tc>
        <w:tc>
          <w:tcPr>
            <w:tcW w:w="1999" w:type="dxa"/>
            <w:tcBorders>
              <w:top w:val="single" w:sz="4" w:space="0" w:color="auto"/>
              <w:left w:val="single" w:sz="4" w:space="0" w:color="auto"/>
              <w:bottom w:val="nil"/>
              <w:right w:val="single" w:sz="4" w:space="0" w:color="auto"/>
            </w:tcBorders>
          </w:tcPr>
          <w:p w14:paraId="50585080" w14:textId="77777777" w:rsidR="00A85D8A" w:rsidRPr="00614B7A" w:rsidRDefault="00A85D8A" w:rsidP="00BE3F9E">
            <w:pPr>
              <w:pStyle w:val="TAL"/>
            </w:pPr>
          </w:p>
        </w:tc>
      </w:tr>
      <w:tr w:rsidR="00A85D8A" w:rsidRPr="00614B7A" w14:paraId="67C1F5E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E8A5C55" w14:textId="77777777" w:rsidR="00A85D8A" w:rsidRPr="00614B7A" w:rsidRDefault="00A85D8A" w:rsidP="00BE3F9E">
            <w:pPr>
              <w:pStyle w:val="TAL"/>
              <w:rPr>
                <w:lang w:eastAsia="zh-CN"/>
              </w:rPr>
            </w:pPr>
            <w:r w:rsidRPr="00614B7A">
              <w:t>7.4A.3</w:t>
            </w:r>
          </w:p>
        </w:tc>
        <w:tc>
          <w:tcPr>
            <w:tcW w:w="4460" w:type="dxa"/>
            <w:tcBorders>
              <w:top w:val="single" w:sz="4" w:space="0" w:color="auto"/>
              <w:left w:val="single" w:sz="4" w:space="0" w:color="auto"/>
              <w:bottom w:val="single" w:sz="4" w:space="0" w:color="auto"/>
              <w:right w:val="single" w:sz="4" w:space="0" w:color="auto"/>
            </w:tcBorders>
            <w:hideMark/>
          </w:tcPr>
          <w:p w14:paraId="0D04EFD7" w14:textId="77777777" w:rsidR="00A85D8A" w:rsidRPr="00614B7A" w:rsidRDefault="00A85D8A" w:rsidP="00BE3F9E">
            <w:pPr>
              <w:pStyle w:val="TAL"/>
            </w:pPr>
            <w:r w:rsidRPr="00614B7A">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1171BF1C" w14:textId="77777777" w:rsidR="00A85D8A" w:rsidRPr="00614B7A" w:rsidRDefault="00A85D8A" w:rsidP="00BE3F9E">
            <w:pPr>
              <w:pStyle w:val="TAC"/>
              <w:rPr>
                <w:lang w:eastAsia="zh-CN"/>
              </w:rPr>
            </w:pPr>
            <w:r w:rsidRPr="00614B7A">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53BD4AE5" w14:textId="77777777" w:rsidR="00A85D8A" w:rsidRPr="00614B7A" w:rsidRDefault="00A85D8A" w:rsidP="00BE3F9E">
            <w:pPr>
              <w:pStyle w:val="TAL"/>
              <w:rPr>
                <w:lang w:eastAsia="zh-CN"/>
              </w:rPr>
            </w:pPr>
            <w:r w:rsidRPr="00614B7A">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FEF1619" w14:textId="77777777" w:rsidR="00A85D8A" w:rsidRPr="00614B7A" w:rsidRDefault="00A85D8A" w:rsidP="00BE3F9E">
            <w:pPr>
              <w:pStyle w:val="TAL"/>
              <w:rPr>
                <w:lang w:eastAsia="zh-CN"/>
              </w:rPr>
            </w:pPr>
            <w:r w:rsidRPr="00614B7A">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22F8DEE" w14:textId="77777777" w:rsidR="00A85D8A" w:rsidRPr="00614B7A" w:rsidRDefault="00A85D8A" w:rsidP="00BE3F9E">
            <w:pPr>
              <w:pStyle w:val="TAL"/>
              <w:rPr>
                <w:lang w:eastAsia="zh-CN"/>
              </w:rPr>
            </w:pPr>
            <w:r w:rsidRPr="00614B7A">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564BCEC"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4B0A54A" w14:textId="77777777" w:rsidR="00A85D8A" w:rsidRPr="00614B7A" w:rsidRDefault="00A85D8A" w:rsidP="00BE3F9E">
            <w:pPr>
              <w:pStyle w:val="TAL"/>
            </w:pPr>
            <w:r w:rsidRPr="00614B7A">
              <w:t>NOTE 1</w:t>
            </w:r>
          </w:p>
        </w:tc>
      </w:tr>
      <w:tr w:rsidR="00A85D8A" w:rsidRPr="00614B7A" w14:paraId="52783FE4"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7028518" w14:textId="77777777" w:rsidR="00A85D8A" w:rsidRPr="00614B7A" w:rsidRDefault="00A85D8A" w:rsidP="00BE3F9E">
            <w:pPr>
              <w:pStyle w:val="TAL"/>
              <w:rPr>
                <w:lang w:eastAsia="zh-CN"/>
              </w:rPr>
            </w:pPr>
            <w:r w:rsidRPr="00614B7A">
              <w:t>7.4D</w:t>
            </w:r>
          </w:p>
        </w:tc>
        <w:tc>
          <w:tcPr>
            <w:tcW w:w="4460" w:type="dxa"/>
            <w:tcBorders>
              <w:top w:val="single" w:sz="4" w:space="0" w:color="auto"/>
              <w:left w:val="single" w:sz="4" w:space="0" w:color="auto"/>
              <w:bottom w:val="single" w:sz="4" w:space="0" w:color="auto"/>
              <w:right w:val="single" w:sz="4" w:space="0" w:color="auto"/>
            </w:tcBorders>
            <w:hideMark/>
          </w:tcPr>
          <w:p w14:paraId="56B8A0B7" w14:textId="77777777" w:rsidR="00A85D8A" w:rsidRPr="00614B7A" w:rsidRDefault="00A85D8A" w:rsidP="00BE3F9E">
            <w:pPr>
              <w:pStyle w:val="TAL"/>
            </w:pPr>
            <w:r w:rsidRPr="00614B7A">
              <w:t>Maximum input level</w:t>
            </w:r>
            <w:r w:rsidRPr="00614B7A">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03FA72C3" w14:textId="77777777" w:rsidR="00A85D8A" w:rsidRPr="00614B7A" w:rsidRDefault="00A85D8A" w:rsidP="00BE3F9E">
            <w:pPr>
              <w:pStyle w:val="TAC"/>
              <w:rPr>
                <w:lang w:eastAsia="zh-CN"/>
              </w:rPr>
            </w:pPr>
            <w:r w:rsidRPr="00614B7A">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A1153FE" w14:textId="77777777" w:rsidR="00A85D8A" w:rsidRPr="00614B7A" w:rsidRDefault="00A85D8A" w:rsidP="00BE3F9E">
            <w:pPr>
              <w:pStyle w:val="TAL"/>
              <w:rPr>
                <w:lang w:eastAsia="zh-CN"/>
              </w:rPr>
            </w:pPr>
            <w:r w:rsidRPr="00614B7A">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5D0171B" w14:textId="77777777" w:rsidR="00A85D8A" w:rsidRPr="00614B7A" w:rsidRDefault="00A85D8A" w:rsidP="00BE3F9E">
            <w:pPr>
              <w:pStyle w:val="TAL"/>
              <w:rPr>
                <w:lang w:eastAsia="zh-CN"/>
              </w:rPr>
            </w:pPr>
            <w:r w:rsidRPr="00614B7A">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B134CDC" w14:textId="77777777" w:rsidR="00A85D8A" w:rsidRPr="00614B7A" w:rsidRDefault="00A85D8A" w:rsidP="00BE3F9E">
            <w:pPr>
              <w:pStyle w:val="TAL"/>
              <w:rPr>
                <w:lang w:eastAsia="zh-CN"/>
              </w:rPr>
            </w:pPr>
            <w:r w:rsidRPr="00614B7A">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0E787CE6"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F5C4963" w14:textId="77777777" w:rsidR="00A85D8A" w:rsidRPr="00614B7A" w:rsidRDefault="00A85D8A" w:rsidP="00BE3F9E">
            <w:pPr>
              <w:pStyle w:val="TAL"/>
            </w:pPr>
          </w:p>
        </w:tc>
      </w:tr>
      <w:tr w:rsidR="00A85D8A" w:rsidRPr="00614B7A" w14:paraId="6C9B4C1A"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A38015E" w14:textId="77777777" w:rsidR="00A85D8A" w:rsidRPr="00614B7A" w:rsidRDefault="00A85D8A" w:rsidP="00BE3F9E">
            <w:pPr>
              <w:pStyle w:val="TAL"/>
            </w:pPr>
            <w:r w:rsidRPr="00614B7A">
              <w:t>7.5</w:t>
            </w:r>
          </w:p>
        </w:tc>
        <w:tc>
          <w:tcPr>
            <w:tcW w:w="4460" w:type="dxa"/>
            <w:tcBorders>
              <w:top w:val="single" w:sz="4" w:space="0" w:color="auto"/>
              <w:left w:val="single" w:sz="4" w:space="0" w:color="auto"/>
              <w:bottom w:val="single" w:sz="4" w:space="0" w:color="auto"/>
              <w:right w:val="single" w:sz="4" w:space="0" w:color="auto"/>
            </w:tcBorders>
            <w:hideMark/>
          </w:tcPr>
          <w:p w14:paraId="01995070" w14:textId="77777777" w:rsidR="00A85D8A" w:rsidRPr="00614B7A" w:rsidRDefault="00A85D8A" w:rsidP="00BE3F9E">
            <w:pPr>
              <w:pStyle w:val="TAL"/>
            </w:pPr>
            <w:r w:rsidRPr="00614B7A">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71AF91A1" w14:textId="77777777" w:rsidR="00A85D8A" w:rsidRPr="00614B7A" w:rsidRDefault="00A85D8A" w:rsidP="00BE3F9E">
            <w:pPr>
              <w:pStyle w:val="TAC"/>
              <w:rPr>
                <w:lang w:eastAsia="zh-CN"/>
              </w:rPr>
            </w:pPr>
            <w:r w:rsidRPr="00614B7A">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772CF7D"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A8ED97C"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53A3341"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4CD09D9"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8FF9D61" w14:textId="77777777" w:rsidR="00A85D8A" w:rsidRPr="00614B7A" w:rsidRDefault="00A85D8A" w:rsidP="00BE3F9E">
            <w:pPr>
              <w:pStyle w:val="TAL"/>
            </w:pPr>
            <w:r w:rsidRPr="00614B7A">
              <w:t>NOTE 1</w:t>
            </w:r>
          </w:p>
          <w:p w14:paraId="51455A05" w14:textId="77777777" w:rsidR="00A85D8A" w:rsidRPr="00614B7A" w:rsidRDefault="00A85D8A" w:rsidP="00BE3F9E">
            <w:pPr>
              <w:pStyle w:val="TAL"/>
            </w:pPr>
            <w:r w:rsidRPr="00614B7A">
              <w:t>Skip TC 7.5 if UE supports NSA and TS 38.521-3 TC 7.5B.2 or 7.5B.3 has been executed.</w:t>
            </w:r>
          </w:p>
        </w:tc>
      </w:tr>
      <w:tr w:rsidR="00A85D8A" w:rsidRPr="00614B7A" w14:paraId="283CD09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CC37CEE" w14:textId="77777777" w:rsidR="00A85D8A" w:rsidRPr="00614B7A" w:rsidRDefault="00A85D8A" w:rsidP="00BE3F9E">
            <w:pPr>
              <w:pStyle w:val="TAL"/>
            </w:pPr>
            <w:r w:rsidRPr="00614B7A">
              <w:t>7.5A.1</w:t>
            </w:r>
          </w:p>
        </w:tc>
        <w:tc>
          <w:tcPr>
            <w:tcW w:w="4460" w:type="dxa"/>
            <w:tcBorders>
              <w:top w:val="single" w:sz="4" w:space="0" w:color="auto"/>
              <w:left w:val="single" w:sz="4" w:space="0" w:color="auto"/>
              <w:bottom w:val="single" w:sz="4" w:space="0" w:color="auto"/>
              <w:right w:val="single" w:sz="4" w:space="0" w:color="auto"/>
            </w:tcBorders>
            <w:hideMark/>
          </w:tcPr>
          <w:p w14:paraId="129C7721" w14:textId="77777777" w:rsidR="00A85D8A" w:rsidRPr="00614B7A" w:rsidRDefault="00A85D8A" w:rsidP="00BE3F9E">
            <w:pPr>
              <w:pStyle w:val="TAL"/>
            </w:pPr>
            <w:r w:rsidRPr="00614B7A">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1792D71A" w14:textId="77777777" w:rsidR="00A85D8A" w:rsidRPr="00614B7A" w:rsidRDefault="00A85D8A" w:rsidP="00BE3F9E">
            <w:pPr>
              <w:pStyle w:val="TAC"/>
              <w:rPr>
                <w:lang w:eastAsia="zh-CN"/>
              </w:rPr>
            </w:pPr>
            <w:r w:rsidRPr="00614B7A">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752B711" w14:textId="77777777" w:rsidR="00A85D8A" w:rsidRPr="00614B7A" w:rsidRDefault="00A85D8A" w:rsidP="00BE3F9E">
            <w:pPr>
              <w:pStyle w:val="TAL"/>
              <w:rPr>
                <w:lang w:eastAsia="zh-CN"/>
              </w:rPr>
            </w:pPr>
            <w:r w:rsidRPr="00614B7A">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B45F0FA" w14:textId="77777777" w:rsidR="00A85D8A" w:rsidRPr="00614B7A" w:rsidRDefault="00A85D8A" w:rsidP="00BE3F9E">
            <w:pPr>
              <w:pStyle w:val="TAL"/>
              <w:rPr>
                <w:lang w:eastAsia="zh-CN"/>
              </w:rPr>
            </w:pPr>
            <w:r w:rsidRPr="00614B7A">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53A6C95" w14:textId="77777777" w:rsidR="00A85D8A" w:rsidRPr="00614B7A" w:rsidRDefault="00A85D8A" w:rsidP="00BE3F9E">
            <w:pPr>
              <w:pStyle w:val="TAL"/>
              <w:rPr>
                <w:lang w:eastAsia="zh-CN"/>
              </w:rPr>
            </w:pPr>
            <w:r w:rsidRPr="00614B7A">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D6447BA"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B207BDD" w14:textId="77777777" w:rsidR="00A85D8A" w:rsidRPr="00614B7A" w:rsidRDefault="00A85D8A" w:rsidP="00BE3F9E">
            <w:pPr>
              <w:pStyle w:val="TAL"/>
            </w:pPr>
          </w:p>
        </w:tc>
      </w:tr>
      <w:tr w:rsidR="00A85D8A" w:rsidRPr="00614B7A" w14:paraId="7323A23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019E0C8" w14:textId="77777777" w:rsidR="00A85D8A" w:rsidRPr="00614B7A" w:rsidRDefault="00A85D8A" w:rsidP="00BE3F9E">
            <w:pPr>
              <w:pStyle w:val="TAL"/>
            </w:pPr>
            <w:r w:rsidRPr="00614B7A">
              <w:t>7.5A.2</w:t>
            </w:r>
          </w:p>
        </w:tc>
        <w:tc>
          <w:tcPr>
            <w:tcW w:w="4460" w:type="dxa"/>
            <w:tcBorders>
              <w:top w:val="single" w:sz="4" w:space="0" w:color="auto"/>
              <w:left w:val="single" w:sz="4" w:space="0" w:color="auto"/>
              <w:bottom w:val="single" w:sz="4" w:space="0" w:color="auto"/>
              <w:right w:val="single" w:sz="4" w:space="0" w:color="auto"/>
            </w:tcBorders>
            <w:hideMark/>
          </w:tcPr>
          <w:p w14:paraId="3BD12289" w14:textId="77777777" w:rsidR="00A85D8A" w:rsidRPr="00614B7A" w:rsidRDefault="00A85D8A" w:rsidP="00BE3F9E">
            <w:pPr>
              <w:pStyle w:val="TAL"/>
            </w:pPr>
            <w:r w:rsidRPr="00614B7A">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6126BF5A" w14:textId="77777777" w:rsidR="00A85D8A" w:rsidRPr="00614B7A" w:rsidRDefault="00A85D8A" w:rsidP="00BE3F9E">
            <w:pPr>
              <w:pStyle w:val="TAC"/>
              <w:rPr>
                <w:rFonts w:eastAsia="SimSun"/>
                <w:lang w:eastAsia="zh-CN"/>
              </w:rPr>
            </w:pPr>
            <w:r w:rsidRPr="00614B7A">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2687DAE1" w14:textId="77777777" w:rsidR="00A85D8A" w:rsidRPr="00614B7A" w:rsidRDefault="00A85D8A" w:rsidP="00BE3F9E">
            <w:pPr>
              <w:pStyle w:val="TAL"/>
              <w:rPr>
                <w:rFonts w:eastAsia="SimSun"/>
                <w:lang w:eastAsia="zh-CN"/>
              </w:rPr>
            </w:pPr>
            <w:r w:rsidRPr="00614B7A">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4E4B4E4" w14:textId="77777777" w:rsidR="00A85D8A" w:rsidRPr="00614B7A" w:rsidRDefault="00A85D8A" w:rsidP="00BE3F9E">
            <w:pPr>
              <w:pStyle w:val="TAL"/>
              <w:rPr>
                <w:rFonts w:eastAsia="SimSun"/>
                <w:lang w:eastAsia="zh-CN"/>
              </w:rPr>
            </w:pPr>
            <w:r w:rsidRPr="00614B7A">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4FC6FCA" w14:textId="77777777" w:rsidR="00A85D8A" w:rsidRPr="00614B7A" w:rsidRDefault="00A85D8A" w:rsidP="00BE3F9E">
            <w:pPr>
              <w:pStyle w:val="TAL"/>
              <w:rPr>
                <w:rFonts w:eastAsia="SimSun"/>
                <w:lang w:eastAsia="zh-CN"/>
              </w:rPr>
            </w:pPr>
            <w:r w:rsidRPr="00614B7A">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3594D82"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3FF45C1" w14:textId="77777777" w:rsidR="00A85D8A" w:rsidRPr="00614B7A" w:rsidRDefault="00A85D8A" w:rsidP="00BE3F9E">
            <w:pPr>
              <w:pStyle w:val="TAL"/>
            </w:pPr>
            <w:r w:rsidRPr="00614B7A">
              <w:t>NOTE 1</w:t>
            </w:r>
          </w:p>
        </w:tc>
      </w:tr>
      <w:tr w:rsidR="00A85D8A" w:rsidRPr="00614B7A" w14:paraId="6F6834F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9127B5C" w14:textId="77777777" w:rsidR="00A85D8A" w:rsidRPr="00614B7A" w:rsidRDefault="00A85D8A" w:rsidP="00BE3F9E">
            <w:pPr>
              <w:pStyle w:val="TAL"/>
            </w:pPr>
            <w:r w:rsidRPr="00614B7A">
              <w:t>7.5A.3</w:t>
            </w:r>
          </w:p>
        </w:tc>
        <w:tc>
          <w:tcPr>
            <w:tcW w:w="4460" w:type="dxa"/>
            <w:tcBorders>
              <w:top w:val="single" w:sz="4" w:space="0" w:color="auto"/>
              <w:left w:val="single" w:sz="4" w:space="0" w:color="auto"/>
              <w:bottom w:val="single" w:sz="4" w:space="0" w:color="auto"/>
              <w:right w:val="single" w:sz="4" w:space="0" w:color="auto"/>
            </w:tcBorders>
            <w:hideMark/>
          </w:tcPr>
          <w:p w14:paraId="15134394" w14:textId="77777777" w:rsidR="00A85D8A" w:rsidRPr="00614B7A" w:rsidRDefault="00A85D8A" w:rsidP="00BE3F9E">
            <w:pPr>
              <w:pStyle w:val="TAL"/>
            </w:pPr>
            <w:r w:rsidRPr="00614B7A">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1F143F5D" w14:textId="77777777" w:rsidR="00A85D8A" w:rsidRPr="00614B7A" w:rsidRDefault="00A85D8A" w:rsidP="00BE3F9E">
            <w:pPr>
              <w:pStyle w:val="TAC"/>
              <w:rPr>
                <w:rFonts w:eastAsia="SimSun"/>
                <w:lang w:eastAsia="zh-CN"/>
              </w:rPr>
            </w:pPr>
            <w:r w:rsidRPr="00614B7A">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6CF87E8" w14:textId="77777777" w:rsidR="00A85D8A" w:rsidRPr="00614B7A" w:rsidRDefault="00A85D8A" w:rsidP="00BE3F9E">
            <w:pPr>
              <w:pStyle w:val="TAL"/>
              <w:rPr>
                <w:rFonts w:eastAsia="SimSun"/>
                <w:lang w:eastAsia="zh-CN"/>
              </w:rPr>
            </w:pPr>
            <w:r w:rsidRPr="00614B7A">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29DC72B" w14:textId="77777777" w:rsidR="00A85D8A" w:rsidRPr="00614B7A" w:rsidRDefault="00A85D8A" w:rsidP="00BE3F9E">
            <w:pPr>
              <w:pStyle w:val="TAL"/>
              <w:rPr>
                <w:rFonts w:eastAsia="SimSun"/>
                <w:lang w:eastAsia="zh-CN"/>
              </w:rPr>
            </w:pPr>
            <w:r w:rsidRPr="00614B7A">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9EE8813" w14:textId="77777777" w:rsidR="00A85D8A" w:rsidRPr="00614B7A" w:rsidRDefault="00A85D8A" w:rsidP="00BE3F9E">
            <w:pPr>
              <w:pStyle w:val="TAL"/>
              <w:rPr>
                <w:rFonts w:eastAsia="SimSun"/>
                <w:lang w:eastAsia="zh-CN"/>
              </w:rPr>
            </w:pPr>
            <w:r w:rsidRPr="00614B7A">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EE7175F"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2786284" w14:textId="77777777" w:rsidR="00A85D8A" w:rsidRPr="00614B7A" w:rsidRDefault="00A85D8A" w:rsidP="00BE3F9E">
            <w:pPr>
              <w:pStyle w:val="TAL"/>
            </w:pPr>
            <w:r w:rsidRPr="00614B7A">
              <w:t>NOTE 1</w:t>
            </w:r>
          </w:p>
        </w:tc>
      </w:tr>
      <w:tr w:rsidR="00A85D8A" w:rsidRPr="00614B7A" w14:paraId="23DD84C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BC51831" w14:textId="77777777" w:rsidR="00A85D8A" w:rsidRPr="00614B7A" w:rsidRDefault="00A85D8A" w:rsidP="00BE3F9E">
            <w:pPr>
              <w:pStyle w:val="TAL"/>
            </w:pPr>
            <w:r w:rsidRPr="00614B7A">
              <w:t>7.5D</w:t>
            </w:r>
          </w:p>
        </w:tc>
        <w:tc>
          <w:tcPr>
            <w:tcW w:w="4460" w:type="dxa"/>
            <w:tcBorders>
              <w:top w:val="single" w:sz="4" w:space="0" w:color="auto"/>
              <w:left w:val="single" w:sz="4" w:space="0" w:color="auto"/>
              <w:bottom w:val="single" w:sz="4" w:space="0" w:color="auto"/>
              <w:right w:val="single" w:sz="4" w:space="0" w:color="auto"/>
            </w:tcBorders>
            <w:hideMark/>
          </w:tcPr>
          <w:p w14:paraId="233DBA4A" w14:textId="77777777" w:rsidR="00A85D8A" w:rsidRPr="00614B7A" w:rsidRDefault="00A85D8A" w:rsidP="00BE3F9E">
            <w:pPr>
              <w:pStyle w:val="TAL"/>
            </w:pPr>
            <w:r w:rsidRPr="00614B7A">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12205BFD" w14:textId="77777777" w:rsidR="00A85D8A" w:rsidRPr="00614B7A" w:rsidRDefault="00A85D8A" w:rsidP="00BE3F9E">
            <w:pPr>
              <w:pStyle w:val="TAC"/>
              <w:rPr>
                <w:rFonts w:eastAsia="SimSun"/>
                <w:lang w:eastAsia="zh-CN"/>
              </w:rPr>
            </w:pPr>
            <w:r w:rsidRPr="00614B7A">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E75A7BD" w14:textId="77777777" w:rsidR="00A85D8A" w:rsidRPr="00614B7A" w:rsidRDefault="00A85D8A" w:rsidP="00BE3F9E">
            <w:pPr>
              <w:pStyle w:val="TAL"/>
              <w:rPr>
                <w:rFonts w:eastAsia="SimSun"/>
                <w:lang w:eastAsia="zh-CN"/>
              </w:rPr>
            </w:pPr>
            <w:r w:rsidRPr="00614B7A">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2B0EBA9" w14:textId="77777777" w:rsidR="00A85D8A" w:rsidRPr="00614B7A" w:rsidRDefault="00A85D8A" w:rsidP="00BE3F9E">
            <w:pPr>
              <w:pStyle w:val="TAL"/>
              <w:rPr>
                <w:rFonts w:eastAsia="SimSun"/>
                <w:lang w:eastAsia="zh-CN"/>
              </w:rPr>
            </w:pPr>
            <w:r w:rsidRPr="00614B7A">
              <w:rPr>
                <w:rFonts w:eastAsia="SimSun"/>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84D5862" w14:textId="77777777" w:rsidR="00A85D8A" w:rsidRPr="00614B7A" w:rsidRDefault="00A85D8A" w:rsidP="00BE3F9E">
            <w:pPr>
              <w:pStyle w:val="TAL"/>
              <w:rPr>
                <w:rFonts w:eastAsia="SimSun"/>
                <w:lang w:eastAsia="zh-CN"/>
              </w:rPr>
            </w:pPr>
            <w:r w:rsidRPr="00614B7A">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A4484F7"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1ADCEA6" w14:textId="77777777" w:rsidR="00A85D8A" w:rsidRPr="00614B7A" w:rsidRDefault="00A85D8A" w:rsidP="00BE3F9E">
            <w:pPr>
              <w:pStyle w:val="TAL"/>
            </w:pPr>
          </w:p>
        </w:tc>
      </w:tr>
      <w:tr w:rsidR="00A85D8A" w:rsidRPr="00614B7A" w14:paraId="7EB9467A"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43AC0C6" w14:textId="77777777" w:rsidR="00A85D8A" w:rsidRPr="00614B7A" w:rsidRDefault="00A85D8A" w:rsidP="00BE3F9E">
            <w:pPr>
              <w:pStyle w:val="TAL"/>
            </w:pPr>
            <w:r w:rsidRPr="00614B7A">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5D022B8B" w14:textId="77777777" w:rsidR="00A85D8A" w:rsidRPr="00614B7A" w:rsidRDefault="00A85D8A" w:rsidP="00BE3F9E">
            <w:pPr>
              <w:pStyle w:val="TAL"/>
            </w:pPr>
            <w:r w:rsidRPr="00614B7A">
              <w:t>In-band blocking</w:t>
            </w:r>
          </w:p>
        </w:tc>
        <w:tc>
          <w:tcPr>
            <w:tcW w:w="850" w:type="dxa"/>
            <w:tcBorders>
              <w:top w:val="single" w:sz="4" w:space="0" w:color="auto"/>
              <w:left w:val="single" w:sz="4" w:space="0" w:color="auto"/>
              <w:bottom w:val="single" w:sz="4" w:space="0" w:color="auto"/>
              <w:right w:val="single" w:sz="4" w:space="0" w:color="auto"/>
            </w:tcBorders>
            <w:hideMark/>
          </w:tcPr>
          <w:p w14:paraId="374D5581" w14:textId="77777777" w:rsidR="00A85D8A" w:rsidRPr="00614B7A" w:rsidRDefault="00A85D8A" w:rsidP="00BE3F9E">
            <w:pPr>
              <w:pStyle w:val="TAC"/>
              <w:rPr>
                <w:rFonts w:eastAsia="SimSun"/>
                <w:lang w:eastAsia="zh-CN"/>
              </w:rPr>
            </w:pPr>
            <w:r w:rsidRPr="00614B7A">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CD5FFD2" w14:textId="77777777" w:rsidR="00A85D8A" w:rsidRPr="00614B7A" w:rsidRDefault="00A85D8A" w:rsidP="00BE3F9E">
            <w:pPr>
              <w:pStyle w:val="TAL"/>
              <w:rPr>
                <w:rFonts w:eastAsia="SimSun"/>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8C3D97B" w14:textId="77777777" w:rsidR="00A85D8A" w:rsidRPr="00614B7A" w:rsidRDefault="00A85D8A" w:rsidP="00BE3F9E">
            <w:pPr>
              <w:pStyle w:val="TAL"/>
              <w:rPr>
                <w:rFonts w:eastAsia="SimSun"/>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C7B1461" w14:textId="77777777" w:rsidR="00A85D8A" w:rsidRPr="00614B7A" w:rsidRDefault="00A85D8A" w:rsidP="00BE3F9E">
            <w:pPr>
              <w:pStyle w:val="TAL"/>
              <w:rPr>
                <w:rFonts w:eastAsia="SimSun"/>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8C9BF22"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EB6326D" w14:textId="77777777" w:rsidR="00A85D8A" w:rsidRPr="00614B7A" w:rsidRDefault="00A85D8A" w:rsidP="00BE3F9E">
            <w:pPr>
              <w:pStyle w:val="TAL"/>
            </w:pPr>
            <w:r w:rsidRPr="00614B7A">
              <w:t>Skip TC 7.6.2 if UE supports NSA and TS 38.521-3 TC 7.6B.2.2 or 7.6B.2.3 has been executed.</w:t>
            </w:r>
          </w:p>
        </w:tc>
      </w:tr>
      <w:tr w:rsidR="00A85D8A" w:rsidRPr="00614B7A" w14:paraId="473F234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4D1B015" w14:textId="77777777" w:rsidR="00A85D8A" w:rsidRPr="00614B7A" w:rsidRDefault="00A85D8A" w:rsidP="00BE3F9E">
            <w:pPr>
              <w:pStyle w:val="TAL"/>
              <w:rPr>
                <w:lang w:eastAsia="zh-CN"/>
              </w:rPr>
            </w:pPr>
            <w:r w:rsidRPr="00614B7A">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1B5CCF8D" w14:textId="77777777" w:rsidR="00A85D8A" w:rsidRPr="00614B7A" w:rsidRDefault="00A85D8A" w:rsidP="00BE3F9E">
            <w:pPr>
              <w:pStyle w:val="TAL"/>
            </w:pPr>
            <w:r w:rsidRPr="00614B7A">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5293175C" w14:textId="77777777" w:rsidR="00A85D8A" w:rsidRPr="00614B7A" w:rsidRDefault="00A85D8A" w:rsidP="00BE3F9E">
            <w:pPr>
              <w:pStyle w:val="TAC"/>
              <w:rPr>
                <w:lang w:eastAsia="zh-CN"/>
              </w:rPr>
            </w:pPr>
            <w:r w:rsidRPr="00614B7A">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FF3F4AB"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CFE3290"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EE6B4A0"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3AC30C6"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FD7DCD1" w14:textId="77777777" w:rsidR="00A85D8A" w:rsidRPr="00614B7A" w:rsidRDefault="00A85D8A" w:rsidP="00BE3F9E">
            <w:pPr>
              <w:pStyle w:val="TAL"/>
            </w:pPr>
          </w:p>
        </w:tc>
      </w:tr>
      <w:tr w:rsidR="00A85D8A" w:rsidRPr="00614B7A" w14:paraId="150B366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C3A3808" w14:textId="77777777" w:rsidR="00A85D8A" w:rsidRPr="00614B7A" w:rsidRDefault="00A85D8A" w:rsidP="00BE3F9E">
            <w:pPr>
              <w:pStyle w:val="TAL"/>
              <w:rPr>
                <w:lang w:eastAsia="zh-CN"/>
              </w:rPr>
            </w:pPr>
            <w:r w:rsidRPr="00614B7A">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40847CCC" w14:textId="77777777" w:rsidR="00A85D8A" w:rsidRPr="00614B7A" w:rsidRDefault="00A85D8A" w:rsidP="00BE3F9E">
            <w:pPr>
              <w:pStyle w:val="TAL"/>
            </w:pPr>
            <w:r w:rsidRPr="00614B7A">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35B47B8C" w14:textId="77777777" w:rsidR="00A85D8A" w:rsidRPr="00614B7A" w:rsidRDefault="00A85D8A" w:rsidP="00BE3F9E">
            <w:pPr>
              <w:pStyle w:val="TAC"/>
              <w:rPr>
                <w:lang w:eastAsia="zh-CN"/>
              </w:rPr>
            </w:pPr>
            <w:r w:rsidRPr="00614B7A">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7F470BD"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795FC6C"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0017514" w14:textId="77777777" w:rsidR="00A85D8A" w:rsidRPr="00614B7A" w:rsidRDefault="00A85D8A" w:rsidP="00BE3F9E">
            <w:pPr>
              <w:pStyle w:val="TAL"/>
              <w:rPr>
                <w:lang w:eastAsia="zh-CN"/>
              </w:rPr>
            </w:pPr>
            <w:r w:rsidRPr="00614B7A">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12F562CD"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ADC007A" w14:textId="77777777" w:rsidR="00A85D8A" w:rsidRPr="00614B7A" w:rsidRDefault="00A85D8A" w:rsidP="00BE3F9E">
            <w:pPr>
              <w:pStyle w:val="TAL"/>
            </w:pPr>
            <w:r w:rsidRPr="00614B7A">
              <w:t>Skip TC 7.6.4 if UE supports NSA and TS 38.521-3 TC 7.6B.4.2 or 7.6B.4.3 has been executed.</w:t>
            </w:r>
          </w:p>
        </w:tc>
      </w:tr>
      <w:tr w:rsidR="00A85D8A" w:rsidRPr="00614B7A" w14:paraId="4315E7C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A326DB9" w14:textId="77777777" w:rsidR="00A85D8A" w:rsidRPr="00614B7A" w:rsidRDefault="00A85D8A" w:rsidP="00BE3F9E">
            <w:pPr>
              <w:pStyle w:val="TAL"/>
              <w:rPr>
                <w:lang w:eastAsia="zh-CN"/>
              </w:rPr>
            </w:pPr>
            <w:r w:rsidRPr="00614B7A">
              <w:t>7.6A.2.1</w:t>
            </w:r>
          </w:p>
        </w:tc>
        <w:tc>
          <w:tcPr>
            <w:tcW w:w="4460" w:type="dxa"/>
            <w:tcBorders>
              <w:top w:val="single" w:sz="4" w:space="0" w:color="auto"/>
              <w:left w:val="single" w:sz="4" w:space="0" w:color="auto"/>
              <w:bottom w:val="single" w:sz="4" w:space="0" w:color="auto"/>
              <w:right w:val="single" w:sz="4" w:space="0" w:color="auto"/>
            </w:tcBorders>
            <w:hideMark/>
          </w:tcPr>
          <w:p w14:paraId="2BA8326B" w14:textId="77777777" w:rsidR="00A85D8A" w:rsidRPr="00614B7A" w:rsidRDefault="00A85D8A" w:rsidP="00BE3F9E">
            <w:pPr>
              <w:pStyle w:val="TAL"/>
            </w:pPr>
            <w:r w:rsidRPr="00614B7A">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6EA2EF09" w14:textId="77777777" w:rsidR="00A85D8A" w:rsidRPr="00614B7A" w:rsidRDefault="00A85D8A" w:rsidP="00BE3F9E">
            <w:pPr>
              <w:pStyle w:val="TAC"/>
              <w:rPr>
                <w:lang w:eastAsia="zh-CN"/>
              </w:rPr>
            </w:pPr>
            <w:r w:rsidRPr="00614B7A">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BB92700" w14:textId="77777777" w:rsidR="00A85D8A" w:rsidRPr="00614B7A" w:rsidRDefault="00A85D8A" w:rsidP="00BE3F9E">
            <w:pPr>
              <w:pStyle w:val="TAL"/>
              <w:rPr>
                <w:lang w:eastAsia="zh-CN"/>
              </w:rPr>
            </w:pPr>
            <w:r w:rsidRPr="00614B7A">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91A1939" w14:textId="77777777" w:rsidR="00A85D8A" w:rsidRPr="00614B7A" w:rsidRDefault="00A85D8A" w:rsidP="00BE3F9E">
            <w:pPr>
              <w:pStyle w:val="TAL"/>
              <w:rPr>
                <w:lang w:eastAsia="zh-CN"/>
              </w:rPr>
            </w:pPr>
            <w:r w:rsidRPr="00614B7A">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9465AAD" w14:textId="77777777" w:rsidR="00A85D8A" w:rsidRPr="00614B7A" w:rsidRDefault="00A85D8A" w:rsidP="00BE3F9E">
            <w:pPr>
              <w:pStyle w:val="TAL"/>
              <w:rPr>
                <w:lang w:eastAsia="zh-CN"/>
              </w:rPr>
            </w:pPr>
            <w:r w:rsidRPr="00614B7A">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B1176D1"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807ECD7" w14:textId="77777777" w:rsidR="00A85D8A" w:rsidRPr="00614B7A" w:rsidRDefault="00A85D8A" w:rsidP="00BE3F9E">
            <w:pPr>
              <w:pStyle w:val="TAL"/>
            </w:pPr>
          </w:p>
        </w:tc>
      </w:tr>
      <w:tr w:rsidR="00A85D8A" w:rsidRPr="00614B7A" w14:paraId="3C83D72B"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3A6A41F8" w14:textId="77777777" w:rsidR="00A85D8A" w:rsidRPr="00614B7A" w:rsidRDefault="00A85D8A" w:rsidP="00BE3F9E">
            <w:pPr>
              <w:pStyle w:val="TAL"/>
              <w:rPr>
                <w:lang w:eastAsia="zh-TW"/>
              </w:rPr>
            </w:pPr>
            <w:r w:rsidRPr="00614B7A">
              <w:rPr>
                <w:lang w:eastAsia="zh-CN"/>
              </w:rPr>
              <w:lastRenderedPageBreak/>
              <w:t>7.6A.2.2</w:t>
            </w:r>
          </w:p>
        </w:tc>
        <w:tc>
          <w:tcPr>
            <w:tcW w:w="4460" w:type="dxa"/>
            <w:tcBorders>
              <w:top w:val="single" w:sz="4" w:space="0" w:color="auto"/>
              <w:left w:val="single" w:sz="4" w:space="0" w:color="auto"/>
              <w:bottom w:val="nil"/>
              <w:right w:val="single" w:sz="4" w:space="0" w:color="auto"/>
            </w:tcBorders>
            <w:hideMark/>
          </w:tcPr>
          <w:p w14:paraId="19719E2A" w14:textId="77777777" w:rsidR="00A85D8A" w:rsidRPr="00614B7A" w:rsidRDefault="00A85D8A" w:rsidP="00BE3F9E">
            <w:pPr>
              <w:pStyle w:val="TAL"/>
              <w:rPr>
                <w:lang w:eastAsia="zh-TW"/>
              </w:rPr>
            </w:pPr>
            <w:r w:rsidRPr="00614B7A">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36CD6748" w14:textId="77777777" w:rsidR="00A85D8A" w:rsidRPr="00614B7A" w:rsidRDefault="00A85D8A" w:rsidP="00BE3F9E">
            <w:pPr>
              <w:pStyle w:val="TAC"/>
              <w:rPr>
                <w:lang w:eastAsia="zh-CN"/>
              </w:rPr>
            </w:pPr>
            <w:r w:rsidRPr="00614B7A">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01000D93" w14:textId="77777777" w:rsidR="00A85D8A" w:rsidRPr="00614B7A" w:rsidRDefault="00A85D8A" w:rsidP="00BE3F9E">
            <w:pPr>
              <w:pStyle w:val="TAL"/>
              <w:rPr>
                <w:lang w:eastAsia="zh-CN"/>
              </w:rPr>
            </w:pPr>
            <w:r w:rsidRPr="00614B7A">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7A1580C3" w14:textId="77777777" w:rsidR="00A85D8A" w:rsidRPr="00614B7A" w:rsidRDefault="00A85D8A" w:rsidP="00BE3F9E">
            <w:pPr>
              <w:pStyle w:val="TAL"/>
              <w:rPr>
                <w:lang w:eastAsia="zh-CN"/>
              </w:rPr>
            </w:pPr>
            <w:r w:rsidRPr="00614B7A">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25F9BA2B" w14:textId="77777777" w:rsidR="00A85D8A" w:rsidRPr="00614B7A" w:rsidRDefault="00A85D8A" w:rsidP="00BE3F9E">
            <w:pPr>
              <w:pStyle w:val="TAL"/>
              <w:rPr>
                <w:lang w:eastAsia="zh-CN"/>
              </w:rPr>
            </w:pPr>
            <w:r w:rsidRPr="00614B7A">
              <w:rPr>
                <w:lang w:eastAsia="zh-CN"/>
              </w:rPr>
              <w:t>E017</w:t>
            </w:r>
          </w:p>
        </w:tc>
        <w:tc>
          <w:tcPr>
            <w:tcW w:w="1103" w:type="dxa"/>
            <w:tcBorders>
              <w:top w:val="single" w:sz="4" w:space="0" w:color="auto"/>
              <w:left w:val="single" w:sz="4" w:space="0" w:color="auto"/>
              <w:bottom w:val="nil"/>
              <w:right w:val="single" w:sz="4" w:space="0" w:color="auto"/>
            </w:tcBorders>
          </w:tcPr>
          <w:p w14:paraId="7867D644" w14:textId="77777777" w:rsidR="00A85D8A" w:rsidRPr="00614B7A" w:rsidRDefault="00A85D8A" w:rsidP="00BE3F9E">
            <w:pPr>
              <w:pStyle w:val="TAL"/>
            </w:pPr>
          </w:p>
        </w:tc>
        <w:tc>
          <w:tcPr>
            <w:tcW w:w="1999" w:type="dxa"/>
            <w:tcBorders>
              <w:top w:val="single" w:sz="4" w:space="0" w:color="auto"/>
              <w:left w:val="single" w:sz="4" w:space="0" w:color="auto"/>
              <w:bottom w:val="nil"/>
              <w:right w:val="single" w:sz="4" w:space="0" w:color="auto"/>
            </w:tcBorders>
          </w:tcPr>
          <w:p w14:paraId="4293D5F4" w14:textId="77777777" w:rsidR="00A85D8A" w:rsidRPr="00614B7A" w:rsidRDefault="00A85D8A" w:rsidP="00BE3F9E">
            <w:pPr>
              <w:pStyle w:val="TAL"/>
            </w:pPr>
          </w:p>
        </w:tc>
      </w:tr>
      <w:tr w:rsidR="00A85D8A" w:rsidRPr="00614B7A" w14:paraId="3290012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8E26B2F" w14:textId="77777777" w:rsidR="00A85D8A" w:rsidRPr="00614B7A" w:rsidRDefault="00A85D8A" w:rsidP="00BE3F9E">
            <w:pPr>
              <w:pStyle w:val="TAL"/>
              <w:rPr>
                <w:lang w:eastAsia="zh-TW"/>
              </w:rPr>
            </w:pPr>
            <w:r w:rsidRPr="00614B7A">
              <w:rPr>
                <w:lang w:eastAsia="zh-CN"/>
              </w:rPr>
              <w:t>7.6A.2.</w:t>
            </w:r>
            <w:r w:rsidRPr="00614B7A">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1136A665" w14:textId="77777777" w:rsidR="00A85D8A" w:rsidRPr="00614B7A" w:rsidRDefault="00A85D8A" w:rsidP="00BE3F9E">
            <w:pPr>
              <w:pStyle w:val="TAL"/>
              <w:rPr>
                <w:lang w:eastAsia="zh-TW"/>
              </w:rPr>
            </w:pPr>
            <w:r w:rsidRPr="00614B7A">
              <w:t>In-band blocking for CA (</w:t>
            </w:r>
            <w:r w:rsidRPr="00614B7A">
              <w:rPr>
                <w:lang w:eastAsia="zh-TW"/>
              </w:rPr>
              <w:t>4</w:t>
            </w:r>
            <w:r w:rsidRPr="00614B7A">
              <w:t>DL CA)</w:t>
            </w:r>
          </w:p>
        </w:tc>
        <w:tc>
          <w:tcPr>
            <w:tcW w:w="850" w:type="dxa"/>
            <w:tcBorders>
              <w:top w:val="single" w:sz="4" w:space="0" w:color="auto"/>
              <w:left w:val="single" w:sz="4" w:space="0" w:color="auto"/>
              <w:bottom w:val="single" w:sz="4" w:space="0" w:color="auto"/>
              <w:right w:val="single" w:sz="4" w:space="0" w:color="auto"/>
            </w:tcBorders>
            <w:hideMark/>
          </w:tcPr>
          <w:p w14:paraId="789A2CA2" w14:textId="77777777" w:rsidR="00A85D8A" w:rsidRPr="00614B7A" w:rsidRDefault="00A85D8A" w:rsidP="00BE3F9E">
            <w:pPr>
              <w:pStyle w:val="TAC"/>
              <w:rPr>
                <w:lang w:eastAsia="zh-CN"/>
              </w:rPr>
            </w:pPr>
            <w:r w:rsidRPr="00614B7A">
              <w:rPr>
                <w:lang w:eastAsia="zh-CN"/>
              </w:rPr>
              <w:t>Rel-1</w:t>
            </w:r>
            <w:r w:rsidRPr="00614B7A">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DAF28AE" w14:textId="77777777" w:rsidR="00A85D8A" w:rsidRPr="00614B7A" w:rsidRDefault="00A85D8A" w:rsidP="00BE3F9E">
            <w:pPr>
              <w:pStyle w:val="TAL"/>
              <w:rPr>
                <w:lang w:eastAsia="zh-CN"/>
              </w:rPr>
            </w:pPr>
            <w:r w:rsidRPr="00614B7A">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53B86F5B" w14:textId="77777777" w:rsidR="00A85D8A" w:rsidRPr="00614B7A" w:rsidRDefault="00A85D8A" w:rsidP="00BE3F9E">
            <w:pPr>
              <w:pStyle w:val="TAL"/>
              <w:rPr>
                <w:lang w:eastAsia="zh-CN"/>
              </w:rPr>
            </w:pPr>
            <w:r w:rsidRPr="00614B7A">
              <w:rPr>
                <w:lang w:eastAsia="zh-CN"/>
              </w:rPr>
              <w:t>UEs supporting 5GS FR1 and CA (</w:t>
            </w:r>
            <w:r w:rsidRPr="00614B7A">
              <w:rPr>
                <w:lang w:eastAsia="zh-TW"/>
              </w:rPr>
              <w:t>4DL CA</w:t>
            </w:r>
            <w:r w:rsidRPr="00614B7A">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594CF39" w14:textId="77777777" w:rsidR="00A85D8A" w:rsidRPr="00614B7A" w:rsidRDefault="00A85D8A" w:rsidP="00BE3F9E">
            <w:pPr>
              <w:pStyle w:val="TAL"/>
              <w:rPr>
                <w:lang w:eastAsia="zh-CN"/>
              </w:rPr>
            </w:pPr>
            <w:r w:rsidRPr="00614B7A">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18DE9D65"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F48DD72" w14:textId="77777777" w:rsidR="00A85D8A" w:rsidRPr="00614B7A" w:rsidRDefault="00A85D8A" w:rsidP="00BE3F9E">
            <w:pPr>
              <w:pStyle w:val="TAL"/>
              <w:rPr>
                <w:rFonts w:eastAsia="SimSun"/>
                <w:lang w:eastAsia="zh-CN"/>
              </w:rPr>
            </w:pPr>
            <w:r w:rsidRPr="00614B7A">
              <w:t>NOTE 1</w:t>
            </w:r>
          </w:p>
          <w:p w14:paraId="19642945" w14:textId="77777777" w:rsidR="00A85D8A" w:rsidRPr="00614B7A" w:rsidRDefault="00A85D8A" w:rsidP="00BE3F9E">
            <w:pPr>
              <w:pStyle w:val="TAL"/>
            </w:pPr>
            <w:r w:rsidRPr="00614B7A">
              <w:t>Skip TC 7.6</w:t>
            </w:r>
            <w:r w:rsidRPr="00614B7A">
              <w:rPr>
                <w:rFonts w:eastAsia="SimSun"/>
                <w:lang w:eastAsia="zh-CN"/>
              </w:rPr>
              <w:t>A</w:t>
            </w:r>
            <w:r w:rsidRPr="00614B7A">
              <w:t>.</w:t>
            </w:r>
            <w:r w:rsidRPr="00614B7A">
              <w:rPr>
                <w:rFonts w:eastAsia="SimSun"/>
                <w:lang w:eastAsia="zh-CN"/>
              </w:rPr>
              <w:t>2.3</w:t>
            </w:r>
            <w:r w:rsidRPr="00614B7A">
              <w:t xml:space="preserve"> if UE supports NSA and TS 38.521-3 TC 7.6B.</w:t>
            </w:r>
            <w:r w:rsidRPr="00614B7A">
              <w:rPr>
                <w:rFonts w:eastAsia="SimSun"/>
                <w:lang w:eastAsia="zh-CN"/>
              </w:rPr>
              <w:t>2</w:t>
            </w:r>
            <w:r w:rsidRPr="00614B7A">
              <w:t>.</w:t>
            </w:r>
            <w:r w:rsidRPr="00614B7A">
              <w:rPr>
                <w:rFonts w:eastAsia="SimSun"/>
                <w:lang w:eastAsia="zh-CN"/>
              </w:rPr>
              <w:t>3_1.3</w:t>
            </w:r>
            <w:r w:rsidRPr="00614B7A">
              <w:t xml:space="preserve"> has been executed.</w:t>
            </w:r>
          </w:p>
        </w:tc>
      </w:tr>
      <w:tr w:rsidR="00A85D8A" w:rsidRPr="00614B7A" w14:paraId="5C4B341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988FAC6" w14:textId="77777777" w:rsidR="00A85D8A" w:rsidRPr="00614B7A" w:rsidRDefault="00A85D8A" w:rsidP="00BE3F9E">
            <w:pPr>
              <w:pStyle w:val="TAL"/>
              <w:rPr>
                <w:lang w:eastAsia="zh-TW"/>
              </w:rPr>
            </w:pPr>
            <w:r w:rsidRPr="00614B7A">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77097450" w14:textId="77777777" w:rsidR="00A85D8A" w:rsidRPr="00614B7A" w:rsidRDefault="00A85D8A" w:rsidP="00BE3F9E">
            <w:pPr>
              <w:pStyle w:val="TAL"/>
              <w:rPr>
                <w:lang w:eastAsia="zh-TW"/>
              </w:rPr>
            </w:pPr>
            <w:r w:rsidRPr="00614B7A">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40C020F7" w14:textId="77777777" w:rsidR="00A85D8A" w:rsidRPr="00614B7A" w:rsidRDefault="00A85D8A" w:rsidP="00BE3F9E">
            <w:pPr>
              <w:pStyle w:val="TAC"/>
              <w:rPr>
                <w:lang w:eastAsia="zh-CN"/>
              </w:rPr>
            </w:pPr>
            <w:r w:rsidRPr="00614B7A">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5BD7FF8" w14:textId="77777777" w:rsidR="00A85D8A" w:rsidRPr="00614B7A" w:rsidRDefault="00A85D8A" w:rsidP="00BE3F9E">
            <w:pPr>
              <w:pStyle w:val="TAL"/>
              <w:rPr>
                <w:lang w:eastAsia="zh-CN"/>
              </w:rPr>
            </w:pPr>
            <w:r w:rsidRPr="00614B7A">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1E31792" w14:textId="77777777" w:rsidR="00A85D8A" w:rsidRPr="00614B7A" w:rsidRDefault="00A85D8A" w:rsidP="00BE3F9E">
            <w:pPr>
              <w:pStyle w:val="TAL"/>
              <w:rPr>
                <w:lang w:eastAsia="zh-CN"/>
              </w:rPr>
            </w:pPr>
            <w:r w:rsidRPr="00614B7A">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00C2B02" w14:textId="77777777" w:rsidR="00A85D8A" w:rsidRPr="00614B7A" w:rsidRDefault="00A85D8A" w:rsidP="00BE3F9E">
            <w:pPr>
              <w:pStyle w:val="TAL"/>
              <w:rPr>
                <w:lang w:eastAsia="zh-CN"/>
              </w:rPr>
            </w:pPr>
            <w:r w:rsidRPr="00614B7A">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DDAC603"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CEB5C93" w14:textId="77777777" w:rsidR="00A85D8A" w:rsidRPr="00614B7A" w:rsidRDefault="00A85D8A" w:rsidP="00BE3F9E">
            <w:pPr>
              <w:pStyle w:val="TAL"/>
            </w:pPr>
          </w:p>
        </w:tc>
      </w:tr>
      <w:tr w:rsidR="00A85D8A" w:rsidRPr="00614B7A" w14:paraId="726D7C3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C1940A6" w14:textId="77777777" w:rsidR="00A85D8A" w:rsidRPr="00614B7A" w:rsidRDefault="00A85D8A" w:rsidP="00BE3F9E">
            <w:pPr>
              <w:pStyle w:val="TAL"/>
              <w:rPr>
                <w:lang w:eastAsia="zh-TW"/>
              </w:rPr>
            </w:pPr>
            <w:r w:rsidRPr="00614B7A">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7FD1FD4A" w14:textId="77777777" w:rsidR="00A85D8A" w:rsidRPr="00614B7A" w:rsidRDefault="00A85D8A" w:rsidP="00BE3F9E">
            <w:pPr>
              <w:pStyle w:val="TAL"/>
              <w:rPr>
                <w:lang w:eastAsia="zh-TW"/>
              </w:rPr>
            </w:pPr>
            <w:r w:rsidRPr="00614B7A">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35EEE9AF" w14:textId="77777777" w:rsidR="00A85D8A" w:rsidRPr="00614B7A" w:rsidRDefault="00A85D8A" w:rsidP="00BE3F9E">
            <w:pPr>
              <w:pStyle w:val="TAC"/>
              <w:rPr>
                <w:lang w:eastAsia="zh-CN"/>
              </w:rPr>
            </w:pPr>
            <w:r w:rsidRPr="00614B7A">
              <w:rPr>
                <w:lang w:eastAsia="zh-CN"/>
              </w:rPr>
              <w:t>Rel-1</w:t>
            </w:r>
            <w:r w:rsidRPr="00614B7A">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987A456" w14:textId="77777777" w:rsidR="00A85D8A" w:rsidRPr="00614B7A" w:rsidRDefault="00A85D8A" w:rsidP="00BE3F9E">
            <w:pPr>
              <w:pStyle w:val="TAL"/>
              <w:rPr>
                <w:lang w:eastAsia="zh-CN"/>
              </w:rPr>
            </w:pPr>
            <w:r w:rsidRPr="00614B7A">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53B82ED7" w14:textId="77777777" w:rsidR="00A85D8A" w:rsidRPr="00614B7A" w:rsidRDefault="00A85D8A" w:rsidP="00BE3F9E">
            <w:pPr>
              <w:pStyle w:val="TAL"/>
              <w:rPr>
                <w:lang w:eastAsia="zh-CN"/>
              </w:rPr>
            </w:pPr>
            <w:r w:rsidRPr="00614B7A">
              <w:rPr>
                <w:lang w:eastAsia="zh-CN"/>
              </w:rPr>
              <w:t>UEs supporting 5GS FR1 and CA (</w:t>
            </w:r>
            <w:r w:rsidRPr="00614B7A">
              <w:rPr>
                <w:lang w:eastAsia="zh-TW"/>
              </w:rPr>
              <w:t>3DL CA</w:t>
            </w:r>
            <w:r w:rsidRPr="00614B7A">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BE9BF67" w14:textId="77777777" w:rsidR="00A85D8A" w:rsidRPr="00614B7A" w:rsidRDefault="00A85D8A" w:rsidP="00BE3F9E">
            <w:pPr>
              <w:pStyle w:val="TAL"/>
              <w:rPr>
                <w:lang w:eastAsia="zh-CN"/>
              </w:rPr>
            </w:pPr>
            <w:r w:rsidRPr="00614B7A">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3160AF55"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5330C58" w14:textId="77777777" w:rsidR="00A85D8A" w:rsidRPr="00614B7A" w:rsidRDefault="00A85D8A" w:rsidP="00BE3F9E">
            <w:pPr>
              <w:pStyle w:val="TAL"/>
            </w:pPr>
          </w:p>
        </w:tc>
      </w:tr>
      <w:tr w:rsidR="00A85D8A" w:rsidRPr="00614B7A" w14:paraId="749920FF"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D430133" w14:textId="77777777" w:rsidR="00A85D8A" w:rsidRPr="00614B7A" w:rsidRDefault="00A85D8A" w:rsidP="00BE3F9E">
            <w:pPr>
              <w:pStyle w:val="TAL"/>
              <w:rPr>
                <w:lang w:eastAsia="zh-TW"/>
              </w:rPr>
            </w:pPr>
            <w:r w:rsidRPr="00614B7A">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3E91FCC9" w14:textId="77777777" w:rsidR="00A85D8A" w:rsidRPr="00614B7A" w:rsidRDefault="00A85D8A" w:rsidP="00BE3F9E">
            <w:pPr>
              <w:pStyle w:val="TAL"/>
              <w:rPr>
                <w:lang w:eastAsia="zh-TW"/>
              </w:rPr>
            </w:pPr>
            <w:r w:rsidRPr="00614B7A">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019B7D38" w14:textId="77777777" w:rsidR="00A85D8A" w:rsidRPr="00614B7A" w:rsidRDefault="00A85D8A" w:rsidP="00BE3F9E">
            <w:pPr>
              <w:pStyle w:val="TAC"/>
              <w:rPr>
                <w:lang w:eastAsia="zh-CN"/>
              </w:rPr>
            </w:pPr>
            <w:r w:rsidRPr="00614B7A">
              <w:rPr>
                <w:lang w:eastAsia="zh-CN"/>
              </w:rPr>
              <w:t>Rel-1</w:t>
            </w:r>
            <w:r w:rsidRPr="00614B7A">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51F8AC9" w14:textId="77777777" w:rsidR="00A85D8A" w:rsidRPr="00614B7A" w:rsidRDefault="00A85D8A" w:rsidP="00BE3F9E">
            <w:pPr>
              <w:pStyle w:val="TAL"/>
              <w:rPr>
                <w:lang w:eastAsia="zh-CN"/>
              </w:rPr>
            </w:pPr>
            <w:r w:rsidRPr="00614B7A">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61C18C2" w14:textId="77777777" w:rsidR="00A85D8A" w:rsidRPr="00614B7A" w:rsidRDefault="00A85D8A" w:rsidP="00BE3F9E">
            <w:pPr>
              <w:pStyle w:val="TAL"/>
              <w:rPr>
                <w:lang w:eastAsia="zh-CN"/>
              </w:rPr>
            </w:pPr>
            <w:r w:rsidRPr="00614B7A">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5EEECAAD" w14:textId="77777777" w:rsidR="00A85D8A" w:rsidRPr="00614B7A" w:rsidRDefault="00A85D8A" w:rsidP="00BE3F9E">
            <w:pPr>
              <w:pStyle w:val="TAL"/>
              <w:rPr>
                <w:lang w:eastAsia="zh-CN"/>
              </w:rPr>
            </w:pPr>
            <w:r w:rsidRPr="00614B7A">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09E246E3"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8C6257E" w14:textId="77777777" w:rsidR="00A85D8A" w:rsidRPr="00614B7A" w:rsidRDefault="00A85D8A" w:rsidP="00BE3F9E">
            <w:pPr>
              <w:pStyle w:val="TAL"/>
            </w:pPr>
          </w:p>
        </w:tc>
      </w:tr>
      <w:tr w:rsidR="00A85D8A" w:rsidRPr="00614B7A" w14:paraId="79E034A4"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193C8C1" w14:textId="77777777" w:rsidR="00A85D8A" w:rsidRPr="00614B7A" w:rsidRDefault="00A85D8A" w:rsidP="00BE3F9E">
            <w:pPr>
              <w:pStyle w:val="TAL"/>
              <w:rPr>
                <w:lang w:eastAsia="zh-TW"/>
              </w:rPr>
            </w:pPr>
            <w:r w:rsidRPr="00614B7A">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0D89602B" w14:textId="77777777" w:rsidR="00A85D8A" w:rsidRPr="00614B7A" w:rsidRDefault="00A85D8A" w:rsidP="00BE3F9E">
            <w:pPr>
              <w:pStyle w:val="TAL"/>
              <w:rPr>
                <w:lang w:eastAsia="zh-TW"/>
              </w:rPr>
            </w:pPr>
            <w:r w:rsidRPr="00614B7A">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6A3B131B" w14:textId="77777777" w:rsidR="00A85D8A" w:rsidRPr="00614B7A" w:rsidRDefault="00A85D8A" w:rsidP="00BE3F9E">
            <w:pPr>
              <w:pStyle w:val="TAC"/>
              <w:rPr>
                <w:lang w:eastAsia="zh-CN"/>
              </w:rPr>
            </w:pPr>
            <w:r w:rsidRPr="00614B7A">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758E991" w14:textId="77777777" w:rsidR="00A85D8A" w:rsidRPr="00614B7A" w:rsidRDefault="00A85D8A" w:rsidP="00BE3F9E">
            <w:pPr>
              <w:pStyle w:val="TAL"/>
              <w:rPr>
                <w:lang w:eastAsia="zh-CN"/>
              </w:rPr>
            </w:pPr>
            <w:r w:rsidRPr="00614B7A">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9055C0F" w14:textId="77777777" w:rsidR="00A85D8A" w:rsidRPr="00614B7A" w:rsidRDefault="00A85D8A" w:rsidP="00BE3F9E">
            <w:pPr>
              <w:pStyle w:val="TAL"/>
              <w:rPr>
                <w:lang w:eastAsia="zh-CN"/>
              </w:rPr>
            </w:pPr>
            <w:r w:rsidRPr="00614B7A">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DA97301" w14:textId="77777777" w:rsidR="00A85D8A" w:rsidRPr="00614B7A" w:rsidRDefault="00A85D8A" w:rsidP="00BE3F9E">
            <w:pPr>
              <w:pStyle w:val="TAL"/>
              <w:rPr>
                <w:lang w:eastAsia="zh-CN"/>
              </w:rPr>
            </w:pPr>
            <w:r w:rsidRPr="00614B7A">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8ADD91B"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06EE8A7" w14:textId="77777777" w:rsidR="00A85D8A" w:rsidRPr="00614B7A" w:rsidRDefault="00A85D8A" w:rsidP="00BE3F9E">
            <w:pPr>
              <w:pStyle w:val="TAL"/>
            </w:pPr>
          </w:p>
        </w:tc>
      </w:tr>
      <w:tr w:rsidR="00A85D8A" w:rsidRPr="00614B7A" w14:paraId="0ACCB12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9507FF3" w14:textId="77777777" w:rsidR="00A85D8A" w:rsidRPr="00614B7A" w:rsidRDefault="00A85D8A" w:rsidP="00BE3F9E">
            <w:pPr>
              <w:pStyle w:val="TAL"/>
              <w:rPr>
                <w:lang w:eastAsia="zh-CN"/>
              </w:rPr>
            </w:pPr>
            <w:r w:rsidRPr="00614B7A">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1049573C" w14:textId="77777777" w:rsidR="00A85D8A" w:rsidRPr="00614B7A" w:rsidRDefault="00A85D8A" w:rsidP="00BE3F9E">
            <w:pPr>
              <w:pStyle w:val="TAL"/>
            </w:pPr>
            <w:r w:rsidRPr="00614B7A">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68A456FC" w14:textId="77777777" w:rsidR="00A85D8A" w:rsidRPr="00614B7A" w:rsidRDefault="00A85D8A" w:rsidP="00BE3F9E">
            <w:pPr>
              <w:pStyle w:val="TAC"/>
              <w:rPr>
                <w:lang w:eastAsia="zh-CN"/>
              </w:rPr>
            </w:pPr>
            <w:r w:rsidRPr="00614B7A">
              <w:rPr>
                <w:lang w:eastAsia="zh-CN"/>
              </w:rPr>
              <w:t>Rel-1</w:t>
            </w:r>
            <w:r w:rsidRPr="00614B7A">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3A9F89D" w14:textId="77777777" w:rsidR="00A85D8A" w:rsidRPr="00614B7A" w:rsidRDefault="00A85D8A" w:rsidP="00BE3F9E">
            <w:pPr>
              <w:pStyle w:val="TAL"/>
              <w:rPr>
                <w:lang w:eastAsia="zh-CN"/>
              </w:rPr>
            </w:pPr>
            <w:r w:rsidRPr="00614B7A">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2AB34434" w14:textId="77777777" w:rsidR="00A85D8A" w:rsidRPr="00614B7A" w:rsidRDefault="00A85D8A" w:rsidP="00BE3F9E">
            <w:pPr>
              <w:pStyle w:val="TAL"/>
              <w:rPr>
                <w:lang w:eastAsia="zh-CN"/>
              </w:rPr>
            </w:pPr>
            <w:r w:rsidRPr="00614B7A">
              <w:rPr>
                <w:lang w:eastAsia="zh-CN"/>
              </w:rPr>
              <w:t>UEs supporting 5GS FR1 and CA (</w:t>
            </w:r>
            <w:r w:rsidRPr="00614B7A">
              <w:rPr>
                <w:lang w:eastAsia="zh-TW"/>
              </w:rPr>
              <w:t>3DL CA</w:t>
            </w:r>
            <w:r w:rsidRPr="00614B7A">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3A4C35F7" w14:textId="77777777" w:rsidR="00A85D8A" w:rsidRPr="00614B7A" w:rsidRDefault="00A85D8A" w:rsidP="00BE3F9E">
            <w:pPr>
              <w:pStyle w:val="TAL"/>
              <w:rPr>
                <w:lang w:eastAsia="zh-CN"/>
              </w:rPr>
            </w:pPr>
            <w:r w:rsidRPr="00614B7A">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18BF0B9E"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42D596D" w14:textId="77777777" w:rsidR="00A85D8A" w:rsidRPr="00614B7A" w:rsidRDefault="00A85D8A" w:rsidP="00BE3F9E">
            <w:pPr>
              <w:pStyle w:val="TAL"/>
            </w:pPr>
          </w:p>
        </w:tc>
      </w:tr>
      <w:tr w:rsidR="00A85D8A" w:rsidRPr="00614B7A" w14:paraId="4954C1B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9B5A126" w14:textId="77777777" w:rsidR="00A85D8A" w:rsidRPr="00614B7A" w:rsidRDefault="00A85D8A" w:rsidP="00BE3F9E">
            <w:pPr>
              <w:pStyle w:val="TAL"/>
              <w:rPr>
                <w:lang w:eastAsia="zh-CN"/>
              </w:rPr>
            </w:pPr>
            <w:r w:rsidRPr="00614B7A">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77F42989" w14:textId="77777777" w:rsidR="00A85D8A" w:rsidRPr="00614B7A" w:rsidRDefault="00A85D8A" w:rsidP="00BE3F9E">
            <w:pPr>
              <w:pStyle w:val="TAL"/>
            </w:pPr>
            <w:r w:rsidRPr="00614B7A">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6CEA5AD6" w14:textId="77777777" w:rsidR="00A85D8A" w:rsidRPr="00614B7A" w:rsidRDefault="00A85D8A" w:rsidP="00BE3F9E">
            <w:pPr>
              <w:pStyle w:val="TAC"/>
              <w:rPr>
                <w:lang w:eastAsia="zh-CN"/>
              </w:rPr>
            </w:pPr>
            <w:r w:rsidRPr="00614B7A">
              <w:rPr>
                <w:lang w:eastAsia="zh-CN"/>
              </w:rPr>
              <w:t>Rel-1</w:t>
            </w:r>
            <w:r w:rsidRPr="00614B7A">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5ABBD7F" w14:textId="77777777" w:rsidR="00A85D8A" w:rsidRPr="00614B7A" w:rsidRDefault="00A85D8A" w:rsidP="00BE3F9E">
            <w:pPr>
              <w:pStyle w:val="TAL"/>
              <w:rPr>
                <w:lang w:eastAsia="zh-CN"/>
              </w:rPr>
            </w:pPr>
            <w:r w:rsidRPr="00614B7A">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5891B7C8" w14:textId="77777777" w:rsidR="00A85D8A" w:rsidRPr="00614B7A" w:rsidRDefault="00A85D8A" w:rsidP="00BE3F9E">
            <w:pPr>
              <w:pStyle w:val="TAL"/>
              <w:rPr>
                <w:lang w:eastAsia="zh-CN"/>
              </w:rPr>
            </w:pPr>
            <w:r w:rsidRPr="00614B7A">
              <w:rPr>
                <w:lang w:eastAsia="zh-CN"/>
              </w:rPr>
              <w:t>UEs supporting 5GS FR1 and CA (</w:t>
            </w:r>
            <w:r w:rsidRPr="00614B7A">
              <w:rPr>
                <w:lang w:eastAsia="zh-TW"/>
              </w:rPr>
              <w:t>4DL CA</w:t>
            </w:r>
            <w:r w:rsidRPr="00614B7A">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9445D3A" w14:textId="77777777" w:rsidR="00A85D8A" w:rsidRPr="00614B7A" w:rsidRDefault="00A85D8A" w:rsidP="00BE3F9E">
            <w:pPr>
              <w:pStyle w:val="TAL"/>
              <w:rPr>
                <w:lang w:eastAsia="zh-CN"/>
              </w:rPr>
            </w:pPr>
            <w:r w:rsidRPr="00614B7A">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7EB977A6"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C3005A1" w14:textId="77777777" w:rsidR="00A85D8A" w:rsidRPr="00614B7A" w:rsidRDefault="00A85D8A" w:rsidP="00BE3F9E">
            <w:pPr>
              <w:pStyle w:val="TAL"/>
            </w:pPr>
            <w:r w:rsidRPr="00614B7A">
              <w:t>Skip TC 7.6</w:t>
            </w:r>
            <w:r w:rsidRPr="00614B7A">
              <w:rPr>
                <w:rFonts w:eastAsia="SimSun"/>
                <w:lang w:eastAsia="zh-CN"/>
              </w:rPr>
              <w:t>A</w:t>
            </w:r>
            <w:r w:rsidRPr="00614B7A">
              <w:t>.</w:t>
            </w:r>
            <w:r w:rsidRPr="00614B7A">
              <w:rPr>
                <w:rFonts w:eastAsia="SimSun"/>
                <w:lang w:eastAsia="zh-CN"/>
              </w:rPr>
              <w:t>4.3</w:t>
            </w:r>
            <w:r w:rsidRPr="00614B7A">
              <w:t xml:space="preserve"> if UE supports NSA and TS 38.521-3 TC 7.6B.</w:t>
            </w:r>
            <w:r w:rsidRPr="00614B7A">
              <w:rPr>
                <w:rFonts w:eastAsia="SimSun"/>
                <w:lang w:eastAsia="zh-CN"/>
              </w:rPr>
              <w:t>4</w:t>
            </w:r>
            <w:r w:rsidRPr="00614B7A">
              <w:t>.</w:t>
            </w:r>
            <w:r w:rsidRPr="00614B7A">
              <w:rPr>
                <w:rFonts w:eastAsia="SimSun"/>
                <w:lang w:eastAsia="zh-CN"/>
              </w:rPr>
              <w:t>3_1.3</w:t>
            </w:r>
            <w:r w:rsidRPr="00614B7A">
              <w:t xml:space="preserve"> has been executed.</w:t>
            </w:r>
          </w:p>
        </w:tc>
      </w:tr>
      <w:tr w:rsidR="00A85D8A" w:rsidRPr="00614B7A" w14:paraId="56F53FD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39937BE" w14:textId="77777777" w:rsidR="00A85D8A" w:rsidRPr="00614B7A" w:rsidRDefault="00A85D8A" w:rsidP="00BE3F9E">
            <w:pPr>
              <w:pStyle w:val="TAL"/>
              <w:rPr>
                <w:lang w:eastAsia="zh-CN"/>
              </w:rPr>
            </w:pPr>
            <w:r w:rsidRPr="00614B7A">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37FC43D3" w14:textId="77777777" w:rsidR="00A85D8A" w:rsidRPr="00614B7A" w:rsidRDefault="00A85D8A" w:rsidP="00BE3F9E">
            <w:pPr>
              <w:pStyle w:val="TAL"/>
            </w:pPr>
            <w:r w:rsidRPr="00614B7A">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63C2BA49" w14:textId="77777777" w:rsidR="00A85D8A" w:rsidRPr="00614B7A" w:rsidRDefault="00A85D8A" w:rsidP="00BE3F9E">
            <w:pPr>
              <w:pStyle w:val="TAC"/>
              <w:rPr>
                <w:lang w:eastAsia="zh-CN"/>
              </w:rPr>
            </w:pPr>
            <w:r w:rsidRPr="00614B7A">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0716B0B" w14:textId="77777777" w:rsidR="00A85D8A" w:rsidRPr="00614B7A" w:rsidRDefault="00A85D8A" w:rsidP="00BE3F9E">
            <w:pPr>
              <w:pStyle w:val="TAL"/>
              <w:rPr>
                <w:lang w:eastAsia="zh-CN"/>
              </w:rPr>
            </w:pPr>
            <w:r w:rsidRPr="00614B7A">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A246DBF" w14:textId="77777777" w:rsidR="00A85D8A" w:rsidRPr="00614B7A" w:rsidRDefault="00A85D8A" w:rsidP="00BE3F9E">
            <w:pPr>
              <w:pStyle w:val="TAL"/>
              <w:rPr>
                <w:lang w:eastAsia="zh-CN"/>
              </w:rPr>
            </w:pPr>
            <w:r w:rsidRPr="00614B7A">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2930FAE" w14:textId="77777777" w:rsidR="00A85D8A" w:rsidRPr="00614B7A" w:rsidRDefault="00A85D8A" w:rsidP="00BE3F9E">
            <w:pPr>
              <w:pStyle w:val="TAL"/>
              <w:rPr>
                <w:lang w:eastAsia="zh-CN"/>
              </w:rPr>
            </w:pPr>
            <w:r w:rsidRPr="00614B7A">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ECD5124"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5AE9E21" w14:textId="77777777" w:rsidR="00A85D8A" w:rsidRPr="00614B7A" w:rsidRDefault="00A85D8A" w:rsidP="00BE3F9E">
            <w:pPr>
              <w:pStyle w:val="TAL"/>
            </w:pPr>
          </w:p>
        </w:tc>
      </w:tr>
      <w:tr w:rsidR="00A85D8A" w:rsidRPr="00614B7A" w14:paraId="2704DB1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99EEB82" w14:textId="77777777" w:rsidR="00A85D8A" w:rsidRPr="00614B7A" w:rsidRDefault="00A85D8A" w:rsidP="00BE3F9E">
            <w:pPr>
              <w:pStyle w:val="TAL"/>
              <w:rPr>
                <w:lang w:eastAsia="zh-CN"/>
              </w:rPr>
            </w:pPr>
            <w:r w:rsidRPr="00614B7A">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00BD89E3" w14:textId="77777777" w:rsidR="00A85D8A" w:rsidRPr="00614B7A" w:rsidRDefault="00A85D8A" w:rsidP="00BE3F9E">
            <w:pPr>
              <w:pStyle w:val="TAL"/>
            </w:pPr>
            <w:r w:rsidRPr="00614B7A">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025F6AAA" w14:textId="77777777" w:rsidR="00A85D8A" w:rsidRPr="00614B7A" w:rsidRDefault="00A85D8A" w:rsidP="00BE3F9E">
            <w:pPr>
              <w:pStyle w:val="TAC"/>
              <w:rPr>
                <w:lang w:eastAsia="zh-CN"/>
              </w:rPr>
            </w:pPr>
            <w:r w:rsidRPr="00614B7A">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218B9AC8" w14:textId="77777777" w:rsidR="00A85D8A" w:rsidRPr="00614B7A" w:rsidRDefault="00A85D8A" w:rsidP="00BE3F9E">
            <w:pPr>
              <w:pStyle w:val="TAL"/>
              <w:rPr>
                <w:lang w:eastAsia="zh-CN"/>
              </w:rPr>
            </w:pPr>
            <w:r w:rsidRPr="00614B7A">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03BDB147" w14:textId="77777777" w:rsidR="00A85D8A" w:rsidRPr="00614B7A" w:rsidRDefault="00A85D8A" w:rsidP="00BE3F9E">
            <w:pPr>
              <w:pStyle w:val="TAL"/>
              <w:rPr>
                <w:lang w:eastAsia="zh-CN"/>
              </w:rPr>
            </w:pPr>
            <w:r w:rsidRPr="00614B7A">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1F46A7FB" w14:textId="77777777" w:rsidR="00A85D8A" w:rsidRPr="00614B7A" w:rsidRDefault="00A85D8A" w:rsidP="00BE3F9E">
            <w:pPr>
              <w:pStyle w:val="TAL"/>
              <w:rPr>
                <w:lang w:eastAsia="zh-CN"/>
              </w:rPr>
            </w:pPr>
            <w:r w:rsidRPr="00614B7A">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74A70655"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6AAF1A3" w14:textId="77777777" w:rsidR="00A85D8A" w:rsidRPr="00614B7A" w:rsidRDefault="00A85D8A" w:rsidP="00BE3F9E">
            <w:pPr>
              <w:pStyle w:val="TAL"/>
            </w:pPr>
          </w:p>
        </w:tc>
      </w:tr>
      <w:tr w:rsidR="00A85D8A" w:rsidRPr="00614B7A" w14:paraId="59CB5FC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056229B" w14:textId="77777777" w:rsidR="00A85D8A" w:rsidRPr="00614B7A" w:rsidRDefault="00A85D8A" w:rsidP="00BE3F9E">
            <w:pPr>
              <w:pStyle w:val="TAL"/>
              <w:rPr>
                <w:lang w:eastAsia="zh-CN"/>
              </w:rPr>
            </w:pPr>
            <w:r w:rsidRPr="00614B7A">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037A4398" w14:textId="77777777" w:rsidR="00A85D8A" w:rsidRPr="00614B7A" w:rsidRDefault="00A85D8A" w:rsidP="00BE3F9E">
            <w:pPr>
              <w:pStyle w:val="TAL"/>
            </w:pPr>
            <w:r w:rsidRPr="00614B7A">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047FC2F0" w14:textId="77777777" w:rsidR="00A85D8A" w:rsidRPr="00614B7A" w:rsidRDefault="00A85D8A" w:rsidP="00BE3F9E">
            <w:pPr>
              <w:pStyle w:val="TAC"/>
              <w:rPr>
                <w:lang w:eastAsia="zh-CN"/>
              </w:rPr>
            </w:pPr>
            <w:r w:rsidRPr="00614B7A">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4663330" w14:textId="77777777" w:rsidR="00A85D8A" w:rsidRPr="00614B7A" w:rsidRDefault="00A85D8A" w:rsidP="00BE3F9E">
            <w:pPr>
              <w:pStyle w:val="TAL"/>
              <w:rPr>
                <w:lang w:eastAsia="zh-CN"/>
              </w:rPr>
            </w:pPr>
            <w:r w:rsidRPr="00614B7A">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FC67C5D" w14:textId="77777777" w:rsidR="00A85D8A" w:rsidRPr="00614B7A" w:rsidRDefault="00A85D8A" w:rsidP="00BE3F9E">
            <w:pPr>
              <w:pStyle w:val="TAL"/>
              <w:rPr>
                <w:lang w:eastAsia="zh-CN"/>
              </w:rPr>
            </w:pPr>
            <w:r w:rsidRPr="00614B7A">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C9DE34D" w14:textId="77777777" w:rsidR="00A85D8A" w:rsidRPr="00614B7A" w:rsidRDefault="00A85D8A" w:rsidP="00BE3F9E">
            <w:pPr>
              <w:pStyle w:val="TAL"/>
              <w:rPr>
                <w:lang w:eastAsia="zh-CN"/>
              </w:rPr>
            </w:pPr>
            <w:r w:rsidRPr="00614B7A">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025C529"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409749C" w14:textId="77777777" w:rsidR="00A85D8A" w:rsidRPr="00614B7A" w:rsidRDefault="00A85D8A" w:rsidP="00BE3F9E">
            <w:pPr>
              <w:pStyle w:val="TAL"/>
            </w:pPr>
          </w:p>
        </w:tc>
      </w:tr>
      <w:tr w:rsidR="00A85D8A" w:rsidRPr="00614B7A" w14:paraId="4502D6B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A267710" w14:textId="77777777" w:rsidR="00A85D8A" w:rsidRPr="00614B7A" w:rsidRDefault="00A85D8A" w:rsidP="00BE3F9E">
            <w:pPr>
              <w:pStyle w:val="TAL"/>
              <w:rPr>
                <w:lang w:eastAsia="zh-CN"/>
              </w:rPr>
            </w:pPr>
            <w:r w:rsidRPr="00614B7A">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60B280DE" w14:textId="77777777" w:rsidR="00A85D8A" w:rsidRPr="00614B7A" w:rsidRDefault="00A85D8A" w:rsidP="00BE3F9E">
            <w:pPr>
              <w:pStyle w:val="TAL"/>
            </w:pPr>
            <w:r w:rsidRPr="00614B7A">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3B06BF9B" w14:textId="77777777" w:rsidR="00A85D8A" w:rsidRPr="00614B7A" w:rsidRDefault="00A85D8A" w:rsidP="00BE3F9E">
            <w:pPr>
              <w:pStyle w:val="TAC"/>
              <w:rPr>
                <w:lang w:eastAsia="zh-CN"/>
              </w:rPr>
            </w:pPr>
            <w:r w:rsidRPr="00614B7A">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0CF179EC" w14:textId="77777777" w:rsidR="00A85D8A" w:rsidRPr="00614B7A" w:rsidRDefault="00A85D8A" w:rsidP="00BE3F9E">
            <w:pPr>
              <w:pStyle w:val="TAL"/>
              <w:rPr>
                <w:lang w:eastAsia="zh-CN"/>
              </w:rPr>
            </w:pPr>
            <w:r w:rsidRPr="00614B7A">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26DF19B1" w14:textId="77777777" w:rsidR="00A85D8A" w:rsidRPr="00614B7A" w:rsidRDefault="00A85D8A" w:rsidP="00BE3F9E">
            <w:pPr>
              <w:pStyle w:val="TAL"/>
              <w:rPr>
                <w:lang w:eastAsia="zh-CN"/>
              </w:rPr>
            </w:pPr>
            <w:r w:rsidRPr="00614B7A">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57E975AA" w14:textId="77777777" w:rsidR="00A85D8A" w:rsidRPr="00614B7A" w:rsidRDefault="00A85D8A" w:rsidP="00BE3F9E">
            <w:pPr>
              <w:pStyle w:val="TAL"/>
              <w:rPr>
                <w:lang w:eastAsia="zh-CN"/>
              </w:rPr>
            </w:pPr>
            <w:r w:rsidRPr="00614B7A">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3253D6D9"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565FF60" w14:textId="77777777" w:rsidR="00A85D8A" w:rsidRPr="00614B7A" w:rsidRDefault="00A85D8A" w:rsidP="00BE3F9E">
            <w:pPr>
              <w:pStyle w:val="TAL"/>
            </w:pPr>
          </w:p>
        </w:tc>
      </w:tr>
      <w:tr w:rsidR="00A85D8A" w:rsidRPr="00614B7A" w14:paraId="604E6A4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8F450AD" w14:textId="77777777" w:rsidR="00A85D8A" w:rsidRPr="00614B7A" w:rsidRDefault="00A85D8A" w:rsidP="00BE3F9E">
            <w:pPr>
              <w:pStyle w:val="TAL"/>
              <w:rPr>
                <w:lang w:eastAsia="zh-CN"/>
              </w:rPr>
            </w:pPr>
            <w:r w:rsidRPr="00614B7A">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6FC7ABAD" w14:textId="77777777" w:rsidR="00A85D8A" w:rsidRPr="00614B7A" w:rsidRDefault="00A85D8A" w:rsidP="00BE3F9E">
            <w:pPr>
              <w:pStyle w:val="TAL"/>
            </w:pPr>
            <w:r w:rsidRPr="00614B7A">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5A11F9D7" w14:textId="77777777" w:rsidR="00A85D8A" w:rsidRPr="00614B7A" w:rsidRDefault="00A85D8A" w:rsidP="00BE3F9E">
            <w:pPr>
              <w:pStyle w:val="TAC"/>
              <w:rPr>
                <w:lang w:eastAsia="zh-CN"/>
              </w:rPr>
            </w:pPr>
            <w:r w:rsidRPr="00614B7A">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EAA9FD1" w14:textId="77777777" w:rsidR="00A85D8A" w:rsidRPr="00614B7A" w:rsidRDefault="00A85D8A" w:rsidP="00BE3F9E">
            <w:pPr>
              <w:pStyle w:val="TAL"/>
              <w:rPr>
                <w:lang w:eastAsia="zh-CN"/>
              </w:rPr>
            </w:pPr>
            <w:r w:rsidRPr="00614B7A">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2C218A6" w14:textId="77777777" w:rsidR="00A85D8A" w:rsidRPr="00614B7A" w:rsidRDefault="00A85D8A" w:rsidP="00BE3F9E">
            <w:pPr>
              <w:pStyle w:val="TAL"/>
              <w:rPr>
                <w:lang w:eastAsia="zh-CN"/>
              </w:rPr>
            </w:pPr>
            <w:r w:rsidRPr="00614B7A">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B387EBC" w14:textId="77777777" w:rsidR="00A85D8A" w:rsidRPr="00614B7A" w:rsidRDefault="00A85D8A" w:rsidP="00BE3F9E">
            <w:pPr>
              <w:pStyle w:val="TAL"/>
              <w:rPr>
                <w:lang w:eastAsia="zh-CN"/>
              </w:rPr>
            </w:pPr>
            <w:r w:rsidRPr="00614B7A">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162B176"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23EDA6E" w14:textId="77777777" w:rsidR="00A85D8A" w:rsidRPr="00614B7A" w:rsidRDefault="00A85D8A" w:rsidP="00BE3F9E">
            <w:pPr>
              <w:pStyle w:val="TAL"/>
            </w:pPr>
          </w:p>
        </w:tc>
      </w:tr>
      <w:tr w:rsidR="00A85D8A" w:rsidRPr="00614B7A" w14:paraId="795EA87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B500819" w14:textId="77777777" w:rsidR="00A85D8A" w:rsidRPr="00614B7A" w:rsidRDefault="00A85D8A" w:rsidP="00BE3F9E">
            <w:pPr>
              <w:pStyle w:val="TAL"/>
              <w:rPr>
                <w:lang w:eastAsia="zh-CN"/>
              </w:rPr>
            </w:pPr>
            <w:r w:rsidRPr="00614B7A">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08538CEA" w14:textId="77777777" w:rsidR="00A85D8A" w:rsidRPr="00614B7A" w:rsidRDefault="00A85D8A" w:rsidP="00BE3F9E">
            <w:pPr>
              <w:pStyle w:val="TAL"/>
            </w:pPr>
            <w:r w:rsidRPr="00614B7A">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08519AB8" w14:textId="77777777" w:rsidR="00A85D8A" w:rsidRPr="00614B7A" w:rsidRDefault="00A85D8A" w:rsidP="00BE3F9E">
            <w:pPr>
              <w:pStyle w:val="TAC"/>
              <w:rPr>
                <w:lang w:eastAsia="zh-CN"/>
              </w:rPr>
            </w:pPr>
            <w:r w:rsidRPr="00614B7A">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DA930AD" w14:textId="77777777" w:rsidR="00A85D8A" w:rsidRPr="00614B7A" w:rsidRDefault="00A85D8A" w:rsidP="00BE3F9E">
            <w:pPr>
              <w:pStyle w:val="TAL"/>
              <w:rPr>
                <w:lang w:eastAsia="zh-CN"/>
              </w:rPr>
            </w:pPr>
            <w:r w:rsidRPr="00614B7A">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EBD40A8" w14:textId="77777777" w:rsidR="00A85D8A" w:rsidRPr="00614B7A" w:rsidRDefault="00A85D8A" w:rsidP="00BE3F9E">
            <w:pPr>
              <w:pStyle w:val="TAL"/>
              <w:rPr>
                <w:lang w:eastAsia="zh-CN"/>
              </w:rPr>
            </w:pPr>
            <w:r w:rsidRPr="00614B7A">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D661E68" w14:textId="77777777" w:rsidR="00A85D8A" w:rsidRPr="00614B7A" w:rsidRDefault="00A85D8A" w:rsidP="00BE3F9E">
            <w:pPr>
              <w:pStyle w:val="TAL"/>
              <w:rPr>
                <w:lang w:eastAsia="zh-CN"/>
              </w:rPr>
            </w:pPr>
            <w:r w:rsidRPr="00614B7A">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1A97085"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C4E7801" w14:textId="77777777" w:rsidR="00A85D8A" w:rsidRPr="00614B7A" w:rsidRDefault="00A85D8A" w:rsidP="00BE3F9E">
            <w:pPr>
              <w:pStyle w:val="TAL"/>
            </w:pPr>
          </w:p>
        </w:tc>
      </w:tr>
      <w:tr w:rsidR="00A85D8A" w:rsidRPr="00614B7A" w14:paraId="1149862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F719880" w14:textId="77777777" w:rsidR="00A85D8A" w:rsidRPr="00614B7A" w:rsidRDefault="00A85D8A" w:rsidP="00BE3F9E">
            <w:pPr>
              <w:pStyle w:val="TAL"/>
              <w:rPr>
                <w:lang w:eastAsia="zh-CN"/>
              </w:rPr>
            </w:pPr>
            <w:r w:rsidRPr="00614B7A">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03F4340E" w14:textId="77777777" w:rsidR="00A85D8A" w:rsidRPr="00614B7A" w:rsidRDefault="00A85D8A" w:rsidP="00BE3F9E">
            <w:pPr>
              <w:pStyle w:val="TAL"/>
            </w:pPr>
            <w:r w:rsidRPr="00614B7A">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4A7DB07D" w14:textId="77777777" w:rsidR="00A85D8A" w:rsidRPr="00614B7A" w:rsidRDefault="00A85D8A" w:rsidP="00BE3F9E">
            <w:pPr>
              <w:pStyle w:val="TAC"/>
              <w:rPr>
                <w:lang w:eastAsia="zh-CN"/>
              </w:rPr>
            </w:pPr>
            <w:r w:rsidRPr="00614B7A">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2E8761D" w14:textId="77777777" w:rsidR="00A85D8A" w:rsidRPr="00614B7A" w:rsidRDefault="00A85D8A" w:rsidP="00BE3F9E">
            <w:pPr>
              <w:pStyle w:val="TAL"/>
              <w:rPr>
                <w:lang w:eastAsia="zh-CN"/>
              </w:rPr>
            </w:pPr>
            <w:r w:rsidRPr="00614B7A">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B08140C" w14:textId="77777777" w:rsidR="00A85D8A" w:rsidRPr="00614B7A" w:rsidRDefault="00A85D8A" w:rsidP="00BE3F9E">
            <w:pPr>
              <w:pStyle w:val="TAL"/>
              <w:rPr>
                <w:lang w:eastAsia="zh-CN"/>
              </w:rPr>
            </w:pPr>
            <w:r w:rsidRPr="00614B7A">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FF5DE36" w14:textId="77777777" w:rsidR="00A85D8A" w:rsidRPr="00614B7A" w:rsidRDefault="00A85D8A" w:rsidP="00BE3F9E">
            <w:pPr>
              <w:pStyle w:val="TAL"/>
              <w:rPr>
                <w:lang w:eastAsia="zh-CN"/>
              </w:rPr>
            </w:pPr>
            <w:r w:rsidRPr="00614B7A">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65A8CE4"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ADBE769" w14:textId="77777777" w:rsidR="00A85D8A" w:rsidRPr="00614B7A" w:rsidRDefault="00A85D8A" w:rsidP="00BE3F9E">
            <w:pPr>
              <w:pStyle w:val="TAL"/>
            </w:pPr>
          </w:p>
        </w:tc>
      </w:tr>
      <w:tr w:rsidR="00A85D8A" w:rsidRPr="00614B7A" w14:paraId="51AA0C8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CAC6C4B" w14:textId="77777777" w:rsidR="00A85D8A" w:rsidRPr="00614B7A" w:rsidRDefault="00A85D8A" w:rsidP="00BE3F9E">
            <w:pPr>
              <w:pStyle w:val="TAL"/>
              <w:rPr>
                <w:lang w:eastAsia="zh-CN"/>
              </w:rPr>
            </w:pPr>
            <w:r w:rsidRPr="00614B7A">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0DC36931" w14:textId="77777777" w:rsidR="00A85D8A" w:rsidRPr="00614B7A" w:rsidRDefault="00A85D8A" w:rsidP="00BE3F9E">
            <w:pPr>
              <w:pStyle w:val="TAL"/>
            </w:pPr>
            <w:r w:rsidRPr="00614B7A">
              <w:t>Spurious response</w:t>
            </w:r>
          </w:p>
        </w:tc>
        <w:tc>
          <w:tcPr>
            <w:tcW w:w="850" w:type="dxa"/>
            <w:tcBorders>
              <w:top w:val="single" w:sz="4" w:space="0" w:color="auto"/>
              <w:left w:val="single" w:sz="4" w:space="0" w:color="auto"/>
              <w:bottom w:val="single" w:sz="4" w:space="0" w:color="auto"/>
              <w:right w:val="single" w:sz="4" w:space="0" w:color="auto"/>
            </w:tcBorders>
            <w:hideMark/>
          </w:tcPr>
          <w:p w14:paraId="1CA73E84" w14:textId="77777777" w:rsidR="00A85D8A" w:rsidRPr="00614B7A" w:rsidRDefault="00A85D8A" w:rsidP="00BE3F9E">
            <w:pPr>
              <w:pStyle w:val="TAC"/>
              <w:rPr>
                <w:lang w:eastAsia="zh-CN"/>
              </w:rPr>
            </w:pPr>
            <w:r w:rsidRPr="00614B7A">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7160CE4"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3F976DA"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4512B84"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8FF21C7"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EBF72F6" w14:textId="77777777" w:rsidR="00A85D8A" w:rsidRPr="00614B7A" w:rsidRDefault="00A85D8A" w:rsidP="00BE3F9E">
            <w:pPr>
              <w:pStyle w:val="TAL"/>
            </w:pPr>
          </w:p>
        </w:tc>
      </w:tr>
      <w:tr w:rsidR="00A85D8A" w:rsidRPr="00614B7A" w14:paraId="0AF6905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3AF63A0" w14:textId="77777777" w:rsidR="00A85D8A" w:rsidRPr="00614B7A" w:rsidRDefault="00A85D8A" w:rsidP="00BE3F9E">
            <w:pPr>
              <w:pStyle w:val="TAL"/>
              <w:rPr>
                <w:lang w:eastAsia="zh-CN"/>
              </w:rPr>
            </w:pPr>
            <w:r w:rsidRPr="00614B7A">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7A8D96A9" w14:textId="77777777" w:rsidR="00A85D8A" w:rsidRPr="00614B7A" w:rsidRDefault="00A85D8A" w:rsidP="00BE3F9E">
            <w:pPr>
              <w:pStyle w:val="TAL"/>
            </w:pPr>
            <w:r w:rsidRPr="00614B7A">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24D9D1AC" w14:textId="77777777" w:rsidR="00A85D8A" w:rsidRPr="00614B7A" w:rsidRDefault="00A85D8A" w:rsidP="00BE3F9E">
            <w:pPr>
              <w:pStyle w:val="TAC"/>
              <w:rPr>
                <w:lang w:eastAsia="zh-CN"/>
              </w:rPr>
            </w:pPr>
            <w:r w:rsidRPr="00614B7A">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34D8C20" w14:textId="77777777" w:rsidR="00A85D8A" w:rsidRPr="00614B7A" w:rsidRDefault="00A85D8A" w:rsidP="00BE3F9E">
            <w:pPr>
              <w:pStyle w:val="TAL"/>
              <w:rPr>
                <w:lang w:eastAsia="zh-CN"/>
              </w:rPr>
            </w:pPr>
            <w:r w:rsidRPr="00614B7A">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1057CE4" w14:textId="77777777" w:rsidR="00A85D8A" w:rsidRPr="00614B7A" w:rsidRDefault="00A85D8A" w:rsidP="00BE3F9E">
            <w:pPr>
              <w:pStyle w:val="TAL"/>
              <w:rPr>
                <w:lang w:eastAsia="zh-CN"/>
              </w:rPr>
            </w:pPr>
            <w:r w:rsidRPr="00614B7A">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A952BCB" w14:textId="77777777" w:rsidR="00A85D8A" w:rsidRPr="00614B7A" w:rsidRDefault="00A85D8A" w:rsidP="00BE3F9E">
            <w:pPr>
              <w:pStyle w:val="TAL"/>
              <w:rPr>
                <w:lang w:eastAsia="zh-CN"/>
              </w:rPr>
            </w:pPr>
            <w:r w:rsidRPr="00614B7A">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7BDD2FA"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8539E8F" w14:textId="77777777" w:rsidR="00A85D8A" w:rsidRPr="00614B7A" w:rsidRDefault="00A85D8A" w:rsidP="00BE3F9E">
            <w:pPr>
              <w:pStyle w:val="TAL"/>
            </w:pPr>
          </w:p>
        </w:tc>
      </w:tr>
      <w:tr w:rsidR="00A85D8A" w:rsidRPr="00614B7A" w14:paraId="3C85195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00C42E2" w14:textId="77777777" w:rsidR="00A85D8A" w:rsidRPr="00614B7A" w:rsidRDefault="00A85D8A" w:rsidP="00BE3F9E">
            <w:pPr>
              <w:pStyle w:val="TAL"/>
              <w:rPr>
                <w:lang w:eastAsia="zh-CN"/>
              </w:rPr>
            </w:pPr>
            <w:r w:rsidRPr="00614B7A">
              <w:rPr>
                <w:lang w:eastAsia="zh-CN"/>
              </w:rPr>
              <w:lastRenderedPageBreak/>
              <w:t>7.7A.2</w:t>
            </w:r>
          </w:p>
        </w:tc>
        <w:tc>
          <w:tcPr>
            <w:tcW w:w="4460" w:type="dxa"/>
            <w:tcBorders>
              <w:top w:val="single" w:sz="4" w:space="0" w:color="auto"/>
              <w:left w:val="single" w:sz="4" w:space="0" w:color="auto"/>
              <w:bottom w:val="single" w:sz="4" w:space="0" w:color="auto"/>
              <w:right w:val="single" w:sz="4" w:space="0" w:color="auto"/>
            </w:tcBorders>
            <w:hideMark/>
          </w:tcPr>
          <w:p w14:paraId="616E9371" w14:textId="77777777" w:rsidR="00A85D8A" w:rsidRPr="00614B7A" w:rsidRDefault="00A85D8A" w:rsidP="00BE3F9E">
            <w:pPr>
              <w:pStyle w:val="TAL"/>
            </w:pPr>
            <w:r w:rsidRPr="00614B7A">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6A1B50DB" w14:textId="77777777" w:rsidR="00A85D8A" w:rsidRPr="00614B7A" w:rsidRDefault="00A85D8A" w:rsidP="00BE3F9E">
            <w:pPr>
              <w:pStyle w:val="TAC"/>
              <w:rPr>
                <w:lang w:eastAsia="zh-CN"/>
              </w:rPr>
            </w:pPr>
            <w:r w:rsidRPr="00614B7A">
              <w:rPr>
                <w:lang w:eastAsia="zh-CN"/>
              </w:rPr>
              <w:t>Rel-1</w:t>
            </w:r>
            <w:r w:rsidRPr="00614B7A">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4F9D699" w14:textId="77777777" w:rsidR="00A85D8A" w:rsidRPr="00614B7A" w:rsidRDefault="00A85D8A" w:rsidP="00BE3F9E">
            <w:pPr>
              <w:pStyle w:val="TAL"/>
              <w:rPr>
                <w:lang w:eastAsia="zh-CN"/>
              </w:rPr>
            </w:pPr>
            <w:r w:rsidRPr="00614B7A">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FAA7AC7" w14:textId="77777777" w:rsidR="00A85D8A" w:rsidRPr="00614B7A" w:rsidRDefault="00A85D8A" w:rsidP="00BE3F9E">
            <w:pPr>
              <w:pStyle w:val="TAL"/>
              <w:rPr>
                <w:lang w:eastAsia="zh-CN"/>
              </w:rPr>
            </w:pPr>
            <w:r w:rsidRPr="00614B7A">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7A352444" w14:textId="77777777" w:rsidR="00A85D8A" w:rsidRPr="00614B7A" w:rsidRDefault="00A85D8A" w:rsidP="00BE3F9E">
            <w:pPr>
              <w:pStyle w:val="TAL"/>
              <w:rPr>
                <w:lang w:eastAsia="zh-CN"/>
              </w:rPr>
            </w:pPr>
            <w:r w:rsidRPr="00614B7A">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3BD4E32"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06DB9FD" w14:textId="77777777" w:rsidR="00A85D8A" w:rsidRPr="00614B7A" w:rsidRDefault="00A85D8A" w:rsidP="00BE3F9E">
            <w:pPr>
              <w:pStyle w:val="TAL"/>
            </w:pPr>
            <w:r w:rsidRPr="00614B7A">
              <w:t>NOTE 1</w:t>
            </w:r>
          </w:p>
        </w:tc>
      </w:tr>
      <w:tr w:rsidR="00A85D8A" w:rsidRPr="00614B7A" w14:paraId="2AC0DCC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92A1750" w14:textId="77777777" w:rsidR="00A85D8A" w:rsidRPr="00614B7A" w:rsidRDefault="00A85D8A" w:rsidP="00BE3F9E">
            <w:pPr>
              <w:pStyle w:val="TAL"/>
              <w:rPr>
                <w:lang w:eastAsia="zh-CN"/>
              </w:rPr>
            </w:pPr>
            <w:r w:rsidRPr="00614B7A">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3ECD49CE" w14:textId="77777777" w:rsidR="00A85D8A" w:rsidRPr="00614B7A" w:rsidRDefault="00A85D8A" w:rsidP="00BE3F9E">
            <w:pPr>
              <w:pStyle w:val="TAL"/>
            </w:pPr>
            <w:r w:rsidRPr="00614B7A">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64953355" w14:textId="77777777" w:rsidR="00A85D8A" w:rsidRPr="00614B7A" w:rsidRDefault="00A85D8A" w:rsidP="00BE3F9E">
            <w:pPr>
              <w:pStyle w:val="TAC"/>
              <w:rPr>
                <w:lang w:eastAsia="zh-CN"/>
              </w:rPr>
            </w:pPr>
            <w:r w:rsidRPr="00614B7A">
              <w:rPr>
                <w:lang w:eastAsia="zh-CN"/>
              </w:rPr>
              <w:t>Rel-1</w:t>
            </w:r>
            <w:r w:rsidRPr="00614B7A">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ADF395E" w14:textId="77777777" w:rsidR="00A85D8A" w:rsidRPr="00614B7A" w:rsidRDefault="00A85D8A" w:rsidP="00BE3F9E">
            <w:pPr>
              <w:pStyle w:val="TAL"/>
              <w:rPr>
                <w:lang w:eastAsia="zh-CN"/>
              </w:rPr>
            </w:pPr>
            <w:r w:rsidRPr="00614B7A">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0A89DCB" w14:textId="77777777" w:rsidR="00A85D8A" w:rsidRPr="00614B7A" w:rsidRDefault="00A85D8A" w:rsidP="00BE3F9E">
            <w:pPr>
              <w:pStyle w:val="TAL"/>
              <w:rPr>
                <w:lang w:eastAsia="zh-CN"/>
              </w:rPr>
            </w:pPr>
            <w:r w:rsidRPr="00614B7A">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0FBA5C00" w14:textId="77777777" w:rsidR="00A85D8A" w:rsidRPr="00614B7A" w:rsidRDefault="00A85D8A" w:rsidP="00BE3F9E">
            <w:pPr>
              <w:pStyle w:val="TAL"/>
              <w:rPr>
                <w:lang w:eastAsia="zh-CN"/>
              </w:rPr>
            </w:pPr>
            <w:r w:rsidRPr="00614B7A">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B682B29"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64CC8D1" w14:textId="77777777" w:rsidR="00A85D8A" w:rsidRPr="00614B7A" w:rsidRDefault="00A85D8A" w:rsidP="00BE3F9E">
            <w:pPr>
              <w:pStyle w:val="TAL"/>
            </w:pPr>
            <w:r w:rsidRPr="00614B7A">
              <w:t>NOTE 1</w:t>
            </w:r>
          </w:p>
        </w:tc>
      </w:tr>
      <w:tr w:rsidR="00A85D8A" w:rsidRPr="00614B7A" w14:paraId="7214549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3E1C85B" w14:textId="77777777" w:rsidR="00A85D8A" w:rsidRPr="00614B7A" w:rsidRDefault="00A85D8A" w:rsidP="00BE3F9E">
            <w:pPr>
              <w:pStyle w:val="TAL"/>
              <w:rPr>
                <w:lang w:eastAsia="zh-CN"/>
              </w:rPr>
            </w:pPr>
            <w:r w:rsidRPr="00614B7A">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47D028A5" w14:textId="77777777" w:rsidR="00A85D8A" w:rsidRPr="00614B7A" w:rsidRDefault="00A85D8A" w:rsidP="00BE3F9E">
            <w:pPr>
              <w:pStyle w:val="TAL"/>
            </w:pPr>
            <w:r w:rsidRPr="00614B7A">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17B416C3" w14:textId="77777777" w:rsidR="00A85D8A" w:rsidRPr="00614B7A" w:rsidRDefault="00A85D8A" w:rsidP="00BE3F9E">
            <w:pPr>
              <w:pStyle w:val="TAC"/>
              <w:rPr>
                <w:lang w:eastAsia="zh-CN"/>
              </w:rPr>
            </w:pPr>
            <w:r w:rsidRPr="00614B7A">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2DA01FD" w14:textId="77777777" w:rsidR="00A85D8A" w:rsidRPr="00614B7A" w:rsidRDefault="00A85D8A" w:rsidP="00BE3F9E">
            <w:pPr>
              <w:pStyle w:val="TAL"/>
              <w:rPr>
                <w:lang w:eastAsia="zh-CN"/>
              </w:rPr>
            </w:pPr>
            <w:r w:rsidRPr="00614B7A">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08B4E3B" w14:textId="77777777" w:rsidR="00A85D8A" w:rsidRPr="00614B7A" w:rsidRDefault="00A85D8A" w:rsidP="00BE3F9E">
            <w:pPr>
              <w:pStyle w:val="TAL"/>
              <w:rPr>
                <w:lang w:eastAsia="zh-CN"/>
              </w:rPr>
            </w:pPr>
            <w:r w:rsidRPr="00614B7A">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B450912" w14:textId="77777777" w:rsidR="00A85D8A" w:rsidRPr="00614B7A" w:rsidRDefault="00A85D8A" w:rsidP="00BE3F9E">
            <w:pPr>
              <w:pStyle w:val="TAL"/>
              <w:rPr>
                <w:lang w:eastAsia="zh-CN"/>
              </w:rPr>
            </w:pPr>
            <w:r w:rsidRPr="00614B7A">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279D6FF"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739DE5D" w14:textId="77777777" w:rsidR="00A85D8A" w:rsidRPr="00614B7A" w:rsidRDefault="00A85D8A" w:rsidP="00BE3F9E">
            <w:pPr>
              <w:pStyle w:val="TAL"/>
            </w:pPr>
          </w:p>
        </w:tc>
      </w:tr>
      <w:tr w:rsidR="00A85D8A" w:rsidRPr="00614B7A" w14:paraId="625C2B1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0FD6D7D" w14:textId="77777777" w:rsidR="00A85D8A" w:rsidRPr="00614B7A" w:rsidRDefault="00A85D8A" w:rsidP="00BE3F9E">
            <w:pPr>
              <w:pStyle w:val="TAL"/>
              <w:rPr>
                <w:lang w:eastAsia="zh-CN"/>
              </w:rPr>
            </w:pPr>
            <w:r w:rsidRPr="00614B7A">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655DFF0B" w14:textId="77777777" w:rsidR="00A85D8A" w:rsidRPr="00614B7A" w:rsidRDefault="00A85D8A" w:rsidP="00BE3F9E">
            <w:pPr>
              <w:pStyle w:val="TAL"/>
            </w:pPr>
            <w:r w:rsidRPr="00614B7A">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620E3065" w14:textId="77777777" w:rsidR="00A85D8A" w:rsidRPr="00614B7A" w:rsidRDefault="00A85D8A" w:rsidP="00BE3F9E">
            <w:pPr>
              <w:pStyle w:val="TAC"/>
              <w:rPr>
                <w:lang w:eastAsia="zh-CN"/>
              </w:rPr>
            </w:pPr>
            <w:r w:rsidRPr="00614B7A">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5638601"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618C31B"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F01CE7B"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35B1F32"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9C8AB30" w14:textId="77777777" w:rsidR="00A85D8A" w:rsidRPr="00614B7A" w:rsidRDefault="00A85D8A" w:rsidP="00BE3F9E">
            <w:pPr>
              <w:pStyle w:val="TAL"/>
            </w:pPr>
            <w:r w:rsidRPr="00614B7A">
              <w:t>Skip TC 7.8.2 if UE supports NSA and TS 38.521-3 TC 7.8B.2.2 or 7.8B.2.3 has been executed.</w:t>
            </w:r>
          </w:p>
        </w:tc>
      </w:tr>
      <w:tr w:rsidR="00A85D8A" w:rsidRPr="00614B7A" w14:paraId="4DFACA7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4EE560C" w14:textId="77777777" w:rsidR="00A85D8A" w:rsidRPr="00614B7A" w:rsidRDefault="00A85D8A" w:rsidP="00BE3F9E">
            <w:pPr>
              <w:pStyle w:val="TAL"/>
              <w:rPr>
                <w:lang w:eastAsia="zh-TW"/>
              </w:rPr>
            </w:pPr>
            <w:r w:rsidRPr="00614B7A">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4667B66B" w14:textId="77777777" w:rsidR="00A85D8A" w:rsidRPr="00614B7A" w:rsidRDefault="00A85D8A" w:rsidP="00BE3F9E">
            <w:pPr>
              <w:pStyle w:val="TAL"/>
            </w:pPr>
            <w:r w:rsidRPr="00614B7A">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13CDF938" w14:textId="77777777" w:rsidR="00A85D8A" w:rsidRPr="00614B7A" w:rsidRDefault="00A85D8A" w:rsidP="00BE3F9E">
            <w:pPr>
              <w:pStyle w:val="TAC"/>
              <w:rPr>
                <w:lang w:eastAsia="zh-TW"/>
              </w:rPr>
            </w:pPr>
            <w:r w:rsidRPr="00614B7A">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5FDEA4B8" w14:textId="77777777" w:rsidR="00A85D8A" w:rsidRPr="00614B7A" w:rsidRDefault="00A85D8A" w:rsidP="00BE3F9E">
            <w:pPr>
              <w:pStyle w:val="TAL"/>
              <w:rPr>
                <w:lang w:eastAsia="zh-TW"/>
              </w:rPr>
            </w:pPr>
            <w:r w:rsidRPr="00614B7A">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7B621CB4" w14:textId="77777777" w:rsidR="00A85D8A" w:rsidRPr="00614B7A" w:rsidRDefault="00A85D8A" w:rsidP="00BE3F9E">
            <w:pPr>
              <w:pStyle w:val="TAL"/>
              <w:rPr>
                <w:lang w:eastAsia="zh-CN"/>
              </w:rPr>
            </w:pPr>
            <w:r w:rsidRPr="00614B7A">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DF41AE0" w14:textId="77777777" w:rsidR="00A85D8A" w:rsidRPr="00614B7A" w:rsidRDefault="00A85D8A" w:rsidP="00BE3F9E">
            <w:pPr>
              <w:pStyle w:val="TAL"/>
              <w:rPr>
                <w:lang w:eastAsia="zh-TW"/>
              </w:rPr>
            </w:pPr>
            <w:r w:rsidRPr="00614B7A">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8B7FC63"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55A22ED" w14:textId="77777777" w:rsidR="00A85D8A" w:rsidRPr="00614B7A" w:rsidRDefault="00A85D8A" w:rsidP="00BE3F9E">
            <w:pPr>
              <w:pStyle w:val="TAL"/>
            </w:pPr>
          </w:p>
        </w:tc>
      </w:tr>
      <w:tr w:rsidR="00A85D8A" w:rsidRPr="00614B7A" w14:paraId="39D27B0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93543EB" w14:textId="77777777" w:rsidR="00A85D8A" w:rsidRPr="00614B7A" w:rsidRDefault="00A85D8A" w:rsidP="00BE3F9E">
            <w:pPr>
              <w:pStyle w:val="TAL"/>
              <w:rPr>
                <w:lang w:eastAsia="zh-CN"/>
              </w:rPr>
            </w:pPr>
            <w:r w:rsidRPr="00614B7A">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7B7B534D" w14:textId="77777777" w:rsidR="00A85D8A" w:rsidRPr="00614B7A" w:rsidRDefault="00A85D8A" w:rsidP="00BE3F9E">
            <w:pPr>
              <w:pStyle w:val="TAL"/>
            </w:pPr>
            <w:r w:rsidRPr="00614B7A">
              <w:t>Wide band Intermodulation for CA (</w:t>
            </w:r>
            <w:r w:rsidRPr="00614B7A">
              <w:rPr>
                <w:lang w:eastAsia="zh-TW"/>
              </w:rPr>
              <w:t>3DL CA</w:t>
            </w:r>
            <w:r w:rsidRPr="00614B7A">
              <w:t>)</w:t>
            </w:r>
          </w:p>
        </w:tc>
        <w:tc>
          <w:tcPr>
            <w:tcW w:w="850" w:type="dxa"/>
            <w:tcBorders>
              <w:top w:val="single" w:sz="4" w:space="0" w:color="auto"/>
              <w:left w:val="single" w:sz="4" w:space="0" w:color="auto"/>
              <w:bottom w:val="single" w:sz="4" w:space="0" w:color="auto"/>
              <w:right w:val="single" w:sz="4" w:space="0" w:color="auto"/>
            </w:tcBorders>
            <w:hideMark/>
          </w:tcPr>
          <w:p w14:paraId="4537B55F" w14:textId="77777777" w:rsidR="00A85D8A" w:rsidRPr="00614B7A" w:rsidRDefault="00A85D8A" w:rsidP="00BE3F9E">
            <w:pPr>
              <w:pStyle w:val="TAC"/>
              <w:rPr>
                <w:lang w:eastAsia="zh-CN"/>
              </w:rPr>
            </w:pPr>
            <w:r w:rsidRPr="00614B7A">
              <w:rPr>
                <w:lang w:eastAsia="zh-TW"/>
              </w:rPr>
              <w:t>Rel-</w:t>
            </w:r>
            <w:r w:rsidRPr="00614B7A">
              <w:rPr>
                <w:lang w:eastAsia="zh-CN"/>
              </w:rPr>
              <w:t>1</w:t>
            </w:r>
            <w:r w:rsidRPr="00614B7A">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535D5DB" w14:textId="77777777" w:rsidR="00A85D8A" w:rsidRPr="00614B7A" w:rsidRDefault="00A85D8A" w:rsidP="00BE3F9E">
            <w:pPr>
              <w:pStyle w:val="TAL"/>
              <w:rPr>
                <w:lang w:eastAsia="zh-CN"/>
              </w:rPr>
            </w:pPr>
            <w:r w:rsidRPr="00614B7A">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7D59EBF3" w14:textId="77777777" w:rsidR="00A85D8A" w:rsidRPr="00614B7A" w:rsidRDefault="00A85D8A" w:rsidP="00BE3F9E">
            <w:pPr>
              <w:pStyle w:val="TAL"/>
              <w:rPr>
                <w:lang w:eastAsia="zh-CN"/>
              </w:rPr>
            </w:pPr>
            <w:r w:rsidRPr="00614B7A">
              <w:t>UEs supporting 5GS FR1 and CA (</w:t>
            </w:r>
            <w:r w:rsidRPr="00614B7A">
              <w:rPr>
                <w:lang w:eastAsia="zh-TW"/>
              </w:rPr>
              <w:t>3DL CA</w:t>
            </w:r>
            <w:r w:rsidRPr="00614B7A">
              <w:t>)</w:t>
            </w:r>
          </w:p>
        </w:tc>
        <w:tc>
          <w:tcPr>
            <w:tcW w:w="1553" w:type="dxa"/>
            <w:tcBorders>
              <w:top w:val="single" w:sz="4" w:space="0" w:color="auto"/>
              <w:left w:val="single" w:sz="4" w:space="0" w:color="auto"/>
              <w:bottom w:val="single" w:sz="4" w:space="0" w:color="auto"/>
              <w:right w:val="single" w:sz="4" w:space="0" w:color="auto"/>
            </w:tcBorders>
            <w:hideMark/>
          </w:tcPr>
          <w:p w14:paraId="7DBDCEB9" w14:textId="77777777" w:rsidR="00A85D8A" w:rsidRPr="00614B7A" w:rsidRDefault="00A85D8A" w:rsidP="00BE3F9E">
            <w:pPr>
              <w:pStyle w:val="TAL"/>
              <w:rPr>
                <w:lang w:eastAsia="zh-CN"/>
              </w:rPr>
            </w:pPr>
            <w:r w:rsidRPr="00614B7A">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75B07C60"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EA061BE" w14:textId="77777777" w:rsidR="00A85D8A" w:rsidRPr="00614B7A" w:rsidRDefault="00A85D8A" w:rsidP="00BE3F9E">
            <w:pPr>
              <w:pStyle w:val="TAL"/>
            </w:pPr>
          </w:p>
        </w:tc>
      </w:tr>
      <w:tr w:rsidR="00A85D8A" w:rsidRPr="00614B7A" w14:paraId="47E8BF6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AC6C6E9" w14:textId="77777777" w:rsidR="00A85D8A" w:rsidRPr="00614B7A" w:rsidRDefault="00A85D8A" w:rsidP="00BE3F9E">
            <w:pPr>
              <w:pStyle w:val="TAL"/>
              <w:rPr>
                <w:lang w:eastAsia="zh-CN"/>
              </w:rPr>
            </w:pPr>
            <w:r w:rsidRPr="00614B7A">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16C9ACCB" w14:textId="77777777" w:rsidR="00A85D8A" w:rsidRPr="00614B7A" w:rsidRDefault="00A85D8A" w:rsidP="00BE3F9E">
            <w:pPr>
              <w:pStyle w:val="TAL"/>
            </w:pPr>
            <w:r w:rsidRPr="00614B7A">
              <w:t>Wide band Intermodulation for CA (</w:t>
            </w:r>
            <w:r w:rsidRPr="00614B7A">
              <w:rPr>
                <w:lang w:eastAsia="zh-TW"/>
              </w:rPr>
              <w:t>4DL CA</w:t>
            </w:r>
            <w:r w:rsidRPr="00614B7A">
              <w:t>)</w:t>
            </w:r>
          </w:p>
        </w:tc>
        <w:tc>
          <w:tcPr>
            <w:tcW w:w="850" w:type="dxa"/>
            <w:tcBorders>
              <w:top w:val="single" w:sz="4" w:space="0" w:color="auto"/>
              <w:left w:val="single" w:sz="4" w:space="0" w:color="auto"/>
              <w:bottom w:val="single" w:sz="4" w:space="0" w:color="auto"/>
              <w:right w:val="single" w:sz="4" w:space="0" w:color="auto"/>
            </w:tcBorders>
            <w:hideMark/>
          </w:tcPr>
          <w:p w14:paraId="51F69A8C" w14:textId="77777777" w:rsidR="00A85D8A" w:rsidRPr="00614B7A" w:rsidRDefault="00A85D8A" w:rsidP="00BE3F9E">
            <w:pPr>
              <w:pStyle w:val="TAC"/>
              <w:rPr>
                <w:lang w:eastAsia="zh-CN"/>
              </w:rPr>
            </w:pPr>
            <w:r w:rsidRPr="00614B7A">
              <w:rPr>
                <w:lang w:eastAsia="zh-TW"/>
              </w:rPr>
              <w:t>Rel-</w:t>
            </w:r>
            <w:r w:rsidRPr="00614B7A">
              <w:rPr>
                <w:lang w:eastAsia="zh-CN"/>
              </w:rPr>
              <w:t>1</w:t>
            </w:r>
            <w:r w:rsidRPr="00614B7A">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C93CC8A" w14:textId="77777777" w:rsidR="00A85D8A" w:rsidRPr="00614B7A" w:rsidRDefault="00A85D8A" w:rsidP="00BE3F9E">
            <w:pPr>
              <w:pStyle w:val="TAL"/>
              <w:rPr>
                <w:lang w:eastAsia="zh-CN"/>
              </w:rPr>
            </w:pPr>
            <w:r w:rsidRPr="00614B7A">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4D1AC89C" w14:textId="77777777" w:rsidR="00A85D8A" w:rsidRPr="00614B7A" w:rsidRDefault="00A85D8A" w:rsidP="00BE3F9E">
            <w:pPr>
              <w:pStyle w:val="TAL"/>
              <w:rPr>
                <w:lang w:eastAsia="zh-CN"/>
              </w:rPr>
            </w:pPr>
            <w:r w:rsidRPr="00614B7A">
              <w:t>UEs supporting 5GS FR1 and CA (</w:t>
            </w:r>
            <w:r w:rsidRPr="00614B7A">
              <w:rPr>
                <w:lang w:eastAsia="zh-TW"/>
              </w:rPr>
              <w:t>4DL CA</w:t>
            </w:r>
            <w:r w:rsidRPr="00614B7A">
              <w:t>)</w:t>
            </w:r>
          </w:p>
        </w:tc>
        <w:tc>
          <w:tcPr>
            <w:tcW w:w="1553" w:type="dxa"/>
            <w:tcBorders>
              <w:top w:val="single" w:sz="4" w:space="0" w:color="auto"/>
              <w:left w:val="single" w:sz="4" w:space="0" w:color="auto"/>
              <w:bottom w:val="single" w:sz="4" w:space="0" w:color="auto"/>
              <w:right w:val="single" w:sz="4" w:space="0" w:color="auto"/>
            </w:tcBorders>
            <w:hideMark/>
          </w:tcPr>
          <w:p w14:paraId="178EF9E4" w14:textId="77777777" w:rsidR="00A85D8A" w:rsidRPr="00614B7A" w:rsidRDefault="00A85D8A" w:rsidP="00BE3F9E">
            <w:pPr>
              <w:pStyle w:val="TAL"/>
              <w:rPr>
                <w:lang w:eastAsia="zh-CN"/>
              </w:rPr>
            </w:pPr>
            <w:r w:rsidRPr="00614B7A">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631564E9"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6CD2A9E" w14:textId="77777777" w:rsidR="00A85D8A" w:rsidRPr="00614B7A" w:rsidRDefault="00A85D8A" w:rsidP="00BE3F9E">
            <w:pPr>
              <w:pStyle w:val="TAL"/>
            </w:pPr>
          </w:p>
        </w:tc>
      </w:tr>
      <w:tr w:rsidR="00A85D8A" w:rsidRPr="00614B7A" w14:paraId="512A442F"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7046BC6" w14:textId="77777777" w:rsidR="00A85D8A" w:rsidRPr="00614B7A" w:rsidRDefault="00A85D8A" w:rsidP="00BE3F9E">
            <w:pPr>
              <w:pStyle w:val="TAL"/>
              <w:rPr>
                <w:lang w:eastAsia="zh-CN"/>
              </w:rPr>
            </w:pPr>
            <w:r w:rsidRPr="00614B7A">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0FA76718" w14:textId="77777777" w:rsidR="00A85D8A" w:rsidRPr="00614B7A" w:rsidRDefault="00A85D8A" w:rsidP="00BE3F9E">
            <w:pPr>
              <w:pStyle w:val="TAL"/>
            </w:pPr>
            <w:r w:rsidRPr="00614B7A">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242AC73B" w14:textId="77777777" w:rsidR="00A85D8A" w:rsidRPr="00614B7A" w:rsidRDefault="00A85D8A" w:rsidP="00BE3F9E">
            <w:pPr>
              <w:pStyle w:val="TAC"/>
              <w:rPr>
                <w:lang w:eastAsia="zh-CN"/>
              </w:rPr>
            </w:pPr>
            <w:r w:rsidRPr="00614B7A">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829EF2A" w14:textId="77777777" w:rsidR="00A85D8A" w:rsidRPr="00614B7A" w:rsidRDefault="00A85D8A" w:rsidP="00BE3F9E">
            <w:pPr>
              <w:pStyle w:val="TAL"/>
              <w:rPr>
                <w:lang w:eastAsia="zh-CN"/>
              </w:rPr>
            </w:pPr>
            <w:r w:rsidRPr="00614B7A">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BC8D1BC" w14:textId="77777777" w:rsidR="00A85D8A" w:rsidRPr="00614B7A" w:rsidRDefault="00A85D8A" w:rsidP="00BE3F9E">
            <w:pPr>
              <w:pStyle w:val="TAL"/>
              <w:rPr>
                <w:lang w:eastAsia="zh-CN"/>
              </w:rPr>
            </w:pPr>
            <w:r w:rsidRPr="00614B7A">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222EAF9" w14:textId="77777777" w:rsidR="00A85D8A" w:rsidRPr="00614B7A" w:rsidRDefault="00A85D8A" w:rsidP="00BE3F9E">
            <w:pPr>
              <w:pStyle w:val="TAL"/>
              <w:rPr>
                <w:lang w:eastAsia="zh-CN"/>
              </w:rPr>
            </w:pPr>
            <w:r w:rsidRPr="00614B7A">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09D057D"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2E83446" w14:textId="77777777" w:rsidR="00A85D8A" w:rsidRPr="00614B7A" w:rsidRDefault="00A85D8A" w:rsidP="00BE3F9E">
            <w:pPr>
              <w:pStyle w:val="TAL"/>
            </w:pPr>
          </w:p>
        </w:tc>
      </w:tr>
      <w:tr w:rsidR="00A85D8A" w:rsidRPr="00614B7A" w14:paraId="42937F3A"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D86A87F" w14:textId="77777777" w:rsidR="00A85D8A" w:rsidRPr="00614B7A" w:rsidRDefault="00A85D8A" w:rsidP="00BE3F9E">
            <w:pPr>
              <w:pStyle w:val="TAL"/>
              <w:rPr>
                <w:lang w:eastAsia="zh-CN"/>
              </w:rPr>
            </w:pPr>
            <w:r w:rsidRPr="00614B7A">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11FAFFC8" w14:textId="77777777" w:rsidR="00A85D8A" w:rsidRPr="00614B7A" w:rsidRDefault="00A85D8A" w:rsidP="00BE3F9E">
            <w:pPr>
              <w:pStyle w:val="TAL"/>
            </w:pPr>
            <w:r w:rsidRPr="00614B7A">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653367DB" w14:textId="77777777" w:rsidR="00A85D8A" w:rsidRPr="00614B7A" w:rsidRDefault="00A85D8A" w:rsidP="00BE3F9E">
            <w:pPr>
              <w:pStyle w:val="TAC"/>
              <w:rPr>
                <w:lang w:eastAsia="zh-CN"/>
              </w:rPr>
            </w:pPr>
            <w:r w:rsidRPr="00614B7A">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024325A" w14:textId="77777777" w:rsidR="00A85D8A" w:rsidRPr="00614B7A" w:rsidRDefault="00A85D8A" w:rsidP="00BE3F9E">
            <w:pPr>
              <w:pStyle w:val="TAL"/>
              <w:rPr>
                <w:lang w:eastAsia="zh-CN"/>
              </w:rPr>
            </w:pPr>
            <w:r w:rsidRPr="00614B7A">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7AC487E" w14:textId="77777777" w:rsidR="00A85D8A" w:rsidRPr="00614B7A" w:rsidRDefault="00A85D8A" w:rsidP="00BE3F9E">
            <w:pPr>
              <w:pStyle w:val="TAL"/>
              <w:rPr>
                <w:lang w:eastAsia="zh-CN"/>
              </w:rPr>
            </w:pPr>
            <w:r w:rsidRPr="00614B7A">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765BA2D" w14:textId="77777777" w:rsidR="00A85D8A" w:rsidRPr="00614B7A" w:rsidRDefault="00A85D8A" w:rsidP="00BE3F9E">
            <w:pPr>
              <w:pStyle w:val="TAL"/>
              <w:rPr>
                <w:lang w:eastAsia="zh-CN"/>
              </w:rPr>
            </w:pPr>
            <w:r w:rsidRPr="00614B7A">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4A4459B"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D0EF9D6" w14:textId="77777777" w:rsidR="00A85D8A" w:rsidRPr="00614B7A" w:rsidRDefault="00A85D8A" w:rsidP="00BE3F9E">
            <w:pPr>
              <w:pStyle w:val="TAL"/>
            </w:pPr>
            <w:r w:rsidRPr="00614B7A">
              <w:t>Skip TC 7.9 if UE supports NSA and TS 38.521-3 TC 7.9B.1 or 7.9B.2 or 7.9B.3 has been executed.</w:t>
            </w:r>
          </w:p>
        </w:tc>
      </w:tr>
      <w:tr w:rsidR="00A85D8A" w:rsidRPr="00614B7A" w14:paraId="3EC083B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F84B0E8" w14:textId="77777777" w:rsidR="00A85D8A" w:rsidRPr="00614B7A" w:rsidRDefault="00A85D8A" w:rsidP="00BE3F9E">
            <w:pPr>
              <w:pStyle w:val="TAL"/>
              <w:rPr>
                <w:lang w:eastAsia="zh-CN"/>
              </w:rPr>
            </w:pPr>
            <w:r w:rsidRPr="00614B7A">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10839026" w14:textId="77777777" w:rsidR="00A85D8A" w:rsidRPr="00614B7A" w:rsidRDefault="00A85D8A" w:rsidP="00BE3F9E">
            <w:pPr>
              <w:pStyle w:val="TAL"/>
            </w:pPr>
            <w:r w:rsidRPr="00614B7A">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223DA972" w14:textId="77777777" w:rsidR="00A85D8A" w:rsidRPr="00614B7A" w:rsidRDefault="00A85D8A" w:rsidP="00BE3F9E">
            <w:pPr>
              <w:pStyle w:val="TAC"/>
              <w:rPr>
                <w:lang w:eastAsia="zh-CN"/>
              </w:rPr>
            </w:pPr>
            <w:r w:rsidRPr="00614B7A">
              <w:t>Rel-15</w:t>
            </w:r>
          </w:p>
        </w:tc>
        <w:tc>
          <w:tcPr>
            <w:tcW w:w="1128" w:type="dxa"/>
            <w:tcBorders>
              <w:top w:val="single" w:sz="4" w:space="0" w:color="auto"/>
              <w:left w:val="single" w:sz="4" w:space="0" w:color="auto"/>
              <w:bottom w:val="single" w:sz="4" w:space="0" w:color="auto"/>
              <w:right w:val="single" w:sz="4" w:space="0" w:color="auto"/>
            </w:tcBorders>
            <w:hideMark/>
          </w:tcPr>
          <w:p w14:paraId="329A3143" w14:textId="77777777" w:rsidR="00A85D8A" w:rsidRPr="00614B7A" w:rsidRDefault="00A85D8A" w:rsidP="00BE3F9E">
            <w:pPr>
              <w:pStyle w:val="TAL"/>
              <w:rPr>
                <w:lang w:eastAsia="zh-CN"/>
              </w:rPr>
            </w:pPr>
            <w:r w:rsidRPr="00614B7A">
              <w:t>C005</w:t>
            </w:r>
          </w:p>
        </w:tc>
        <w:tc>
          <w:tcPr>
            <w:tcW w:w="3115" w:type="dxa"/>
            <w:tcBorders>
              <w:top w:val="single" w:sz="4" w:space="0" w:color="auto"/>
              <w:left w:val="single" w:sz="4" w:space="0" w:color="auto"/>
              <w:bottom w:val="single" w:sz="4" w:space="0" w:color="auto"/>
              <w:right w:val="single" w:sz="4" w:space="0" w:color="auto"/>
            </w:tcBorders>
            <w:hideMark/>
          </w:tcPr>
          <w:p w14:paraId="6060AFAE" w14:textId="77777777" w:rsidR="00A85D8A" w:rsidRPr="00614B7A" w:rsidRDefault="00A85D8A" w:rsidP="00BE3F9E">
            <w:pPr>
              <w:pStyle w:val="TAL"/>
              <w:rPr>
                <w:lang w:eastAsia="zh-CN"/>
              </w:rPr>
            </w:pPr>
            <w:r w:rsidRPr="00614B7A">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784085F7" w14:textId="77777777" w:rsidR="00A85D8A" w:rsidRPr="00614B7A" w:rsidRDefault="00A85D8A" w:rsidP="00BE3F9E">
            <w:pPr>
              <w:pStyle w:val="TAL"/>
              <w:rPr>
                <w:lang w:eastAsia="zh-CN"/>
              </w:rPr>
            </w:pPr>
            <w:r w:rsidRPr="00614B7A">
              <w:t>E002</w:t>
            </w:r>
          </w:p>
        </w:tc>
        <w:tc>
          <w:tcPr>
            <w:tcW w:w="1103" w:type="dxa"/>
            <w:tcBorders>
              <w:top w:val="single" w:sz="4" w:space="0" w:color="auto"/>
              <w:left w:val="single" w:sz="4" w:space="0" w:color="auto"/>
              <w:bottom w:val="single" w:sz="4" w:space="0" w:color="auto"/>
              <w:right w:val="single" w:sz="4" w:space="0" w:color="auto"/>
            </w:tcBorders>
          </w:tcPr>
          <w:p w14:paraId="5E605A2D" w14:textId="77777777" w:rsidR="00A85D8A" w:rsidRPr="00614B7A"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1705D85" w14:textId="77777777" w:rsidR="00A85D8A" w:rsidRPr="00614B7A" w:rsidRDefault="00A85D8A" w:rsidP="00BE3F9E">
            <w:pPr>
              <w:pStyle w:val="TAL"/>
            </w:pPr>
          </w:p>
        </w:tc>
      </w:tr>
      <w:tr w:rsidR="00A85D8A" w:rsidRPr="00614B7A" w14:paraId="3FCD02DA" w14:textId="77777777" w:rsidTr="00BE3F9E">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7A8AF459" w14:textId="77777777" w:rsidR="00A85D8A" w:rsidRPr="00614B7A" w:rsidRDefault="00A85D8A" w:rsidP="00BE3F9E">
            <w:pPr>
              <w:pStyle w:val="TAN"/>
              <w:rPr>
                <w:rFonts w:eastAsia="SimSun"/>
              </w:rPr>
            </w:pPr>
            <w:r w:rsidRPr="00614B7A">
              <w:rPr>
                <w:lang w:eastAsia="zh-TW"/>
              </w:rPr>
              <w:t>NOTE 1:</w:t>
            </w:r>
            <w:r w:rsidRPr="00614B7A">
              <w:rPr>
                <w:lang w:eastAsia="zh-TW"/>
              </w:rPr>
              <w:tab/>
            </w:r>
            <w:r w:rsidRPr="00614B7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14B7A">
              <w:rPr>
                <w:rFonts w:eastAsia="SimSun"/>
                <w:lang w:eastAsia="zh-CN"/>
              </w:rPr>
              <w:t>e</w:t>
            </w:r>
            <w:r w:rsidRPr="00614B7A">
              <w:rPr>
                <w:rFonts w:eastAsia="SimSun"/>
              </w:rPr>
              <w:t xml:space="preserve"> test case/branch. Detail</w:t>
            </w:r>
            <w:r w:rsidRPr="00614B7A">
              <w:rPr>
                <w:rFonts w:eastAsia="SimSun"/>
                <w:lang w:eastAsia="zh-CN"/>
              </w:rPr>
              <w:t>e</w:t>
            </w:r>
            <w:r w:rsidRPr="00614B7A">
              <w:rPr>
                <w:rFonts w:eastAsia="SimSun"/>
              </w:rPr>
              <w:t>d completion status can be found in the corresponding test case section in 38.521-</w:t>
            </w:r>
            <w:r w:rsidRPr="00614B7A">
              <w:rPr>
                <w:rFonts w:eastAsia="SimSun"/>
                <w:lang w:eastAsia="zh-CN"/>
              </w:rPr>
              <w:t>1</w:t>
            </w:r>
            <w:r w:rsidRPr="00614B7A">
              <w:rPr>
                <w:rFonts w:eastAsia="SimSun"/>
              </w:rPr>
              <w:t>.</w:t>
            </w:r>
          </w:p>
        </w:tc>
      </w:tr>
    </w:tbl>
    <w:p w14:paraId="36F33D3D" w14:textId="77777777" w:rsidR="00A85D8A" w:rsidRPr="00614B7A" w:rsidRDefault="00A85D8A" w:rsidP="00A85D8A"/>
    <w:p w14:paraId="2C81110C" w14:textId="77777777" w:rsidR="00A85D8A" w:rsidRPr="00614B7A" w:rsidRDefault="00A85D8A" w:rsidP="00A85D8A">
      <w:pPr>
        <w:spacing w:after="0"/>
        <w:sectPr w:rsidR="00A85D8A" w:rsidRPr="00614B7A" w:rsidSect="00BE3F9E">
          <w:footnotePr>
            <w:numRestart w:val="eachSect"/>
          </w:footnotePr>
          <w:pgSz w:w="16840" w:h="11907" w:orient="landscape"/>
          <w:pgMar w:top="1140" w:right="1412" w:bottom="1140" w:left="1140" w:header="567" w:footer="567" w:gutter="0"/>
          <w:cols w:space="720"/>
        </w:sectPr>
      </w:pPr>
    </w:p>
    <w:p w14:paraId="6E77C290" w14:textId="77777777" w:rsidR="00A85D8A" w:rsidRPr="00614B7A" w:rsidRDefault="00A85D8A" w:rsidP="00A85D8A">
      <w:pPr>
        <w:pStyle w:val="TH"/>
      </w:pPr>
      <w:r w:rsidRPr="00614B7A">
        <w:lastRenderedPageBreak/>
        <w:t>Table 4.1.1-1a: Void</w:t>
      </w:r>
    </w:p>
    <w:p w14:paraId="036FF9EA" w14:textId="77777777" w:rsidR="00A85D8A" w:rsidRPr="00614B7A" w:rsidRDefault="00A85D8A" w:rsidP="00A85D8A">
      <w:pPr>
        <w:pStyle w:val="TH"/>
      </w:pPr>
      <w:r w:rsidRPr="00614B7A">
        <w:t>Table 4.1</w:t>
      </w:r>
      <w:r w:rsidRPr="00614B7A">
        <w:rPr>
          <w:lang w:eastAsia="zh-CN"/>
        </w:rPr>
        <w:t>.1</w:t>
      </w:r>
      <w:r w:rsidRPr="00614B7A">
        <w:t>-1b: Void</w:t>
      </w:r>
    </w:p>
    <w:p w14:paraId="79D33330" w14:textId="77777777" w:rsidR="00A85D8A" w:rsidRPr="00614B7A" w:rsidRDefault="00A85D8A" w:rsidP="00A85D8A">
      <w:pPr>
        <w:pStyle w:val="TH"/>
      </w:pPr>
      <w:r w:rsidRPr="00614B7A">
        <w:t>Table 4.1</w:t>
      </w:r>
      <w:r w:rsidRPr="00614B7A">
        <w:rPr>
          <w:lang w:eastAsia="zh-CN"/>
        </w:rPr>
        <w:t>.1</w:t>
      </w:r>
      <w:r w:rsidRPr="00614B7A">
        <w:t>-1c: Void</w:t>
      </w:r>
    </w:p>
    <w:p w14:paraId="365FA695" w14:textId="77777777" w:rsidR="00A85D8A" w:rsidRPr="00614B7A" w:rsidRDefault="00A85D8A" w:rsidP="00A85D8A">
      <w:pPr>
        <w:rPr>
          <w:lang w:eastAsia="zh-CN"/>
        </w:rPr>
      </w:pPr>
    </w:p>
    <w:p w14:paraId="0E867C92" w14:textId="77777777" w:rsidR="00A85D8A" w:rsidRPr="00614B7A" w:rsidRDefault="00A85D8A" w:rsidP="00A85D8A">
      <w:pPr>
        <w:spacing w:after="0"/>
        <w:rPr>
          <w:iCs/>
          <w:color w:val="FF0000"/>
        </w:rPr>
        <w:sectPr w:rsidR="00A85D8A" w:rsidRPr="00614B7A" w:rsidSect="00BE3F9E">
          <w:footnotePr>
            <w:numRestart w:val="eachSect"/>
          </w:footnotePr>
          <w:pgSz w:w="11907" w:h="16840"/>
          <w:pgMar w:top="1412" w:right="1140" w:bottom="1140" w:left="1140" w:header="567" w:footer="567" w:gutter="0"/>
          <w:cols w:space="720"/>
        </w:sectPr>
      </w:pPr>
    </w:p>
    <w:p w14:paraId="5865A9BB" w14:textId="77777777" w:rsidR="00A85D8A" w:rsidRPr="00614B7A" w:rsidRDefault="00A85D8A" w:rsidP="00A85D8A">
      <w:pPr>
        <w:pStyle w:val="Heading3"/>
        <w:tabs>
          <w:tab w:val="left" w:pos="7125"/>
        </w:tabs>
        <w:rPr>
          <w:rFonts w:eastAsia="Batang"/>
          <w:lang w:eastAsia="ja-JP"/>
        </w:rPr>
      </w:pPr>
      <w:bookmarkStart w:id="247" w:name="_Toc20936808"/>
      <w:bookmarkStart w:id="248" w:name="_Toc36713254"/>
      <w:bookmarkStart w:id="249" w:name="_Toc36713657"/>
      <w:bookmarkStart w:id="250" w:name="_Toc52217970"/>
      <w:bookmarkStart w:id="251" w:name="_Toc58499582"/>
      <w:bookmarkStart w:id="252" w:name="_Toc68538439"/>
      <w:bookmarkStart w:id="253" w:name="_Toc75510022"/>
      <w:bookmarkStart w:id="254" w:name="_Toc90971500"/>
      <w:bookmarkStart w:id="255" w:name="_Toc100158408"/>
      <w:r w:rsidRPr="00614B7A">
        <w:rPr>
          <w:rFonts w:eastAsia="Batang"/>
          <w:lang w:eastAsia="ja-JP"/>
        </w:rPr>
        <w:lastRenderedPageBreak/>
        <w:t>4.1.2</w:t>
      </w:r>
      <w:r w:rsidRPr="00614B7A">
        <w:rPr>
          <w:rFonts w:eastAsia="Batang"/>
          <w:lang w:eastAsia="ja-JP"/>
        </w:rPr>
        <w:tab/>
      </w:r>
      <w:r w:rsidRPr="00614B7A">
        <w:rPr>
          <w:lang w:eastAsia="zh-CN"/>
        </w:rPr>
        <w:t>FR</w:t>
      </w:r>
      <w:r w:rsidRPr="00614B7A">
        <w:rPr>
          <w:rFonts w:eastAsia="Batang"/>
          <w:lang w:eastAsia="ja-JP"/>
        </w:rPr>
        <w:t>2 standalone conformance test cases</w:t>
      </w:r>
      <w:bookmarkEnd w:id="247"/>
      <w:bookmarkEnd w:id="248"/>
      <w:bookmarkEnd w:id="249"/>
      <w:bookmarkEnd w:id="250"/>
      <w:bookmarkEnd w:id="251"/>
      <w:bookmarkEnd w:id="252"/>
      <w:bookmarkEnd w:id="253"/>
      <w:bookmarkEnd w:id="254"/>
      <w:bookmarkEnd w:id="255"/>
    </w:p>
    <w:p w14:paraId="4F2D49B8" w14:textId="77777777" w:rsidR="00A85D8A" w:rsidRPr="00614B7A" w:rsidRDefault="00A85D8A" w:rsidP="00A85D8A">
      <w:pPr>
        <w:pStyle w:val="TH"/>
      </w:pPr>
      <w:r w:rsidRPr="00614B7A">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A85D8A" w:rsidRPr="00614B7A" w14:paraId="165353C2" w14:textId="77777777" w:rsidTr="00BE3F9E">
        <w:trPr>
          <w:tblHeader/>
          <w:jc w:val="center"/>
        </w:trPr>
        <w:tc>
          <w:tcPr>
            <w:tcW w:w="1201" w:type="dxa"/>
            <w:tcBorders>
              <w:top w:val="single" w:sz="4" w:space="0" w:color="auto"/>
              <w:left w:val="single" w:sz="4" w:space="0" w:color="auto"/>
              <w:bottom w:val="nil"/>
              <w:right w:val="single" w:sz="4" w:space="0" w:color="auto"/>
            </w:tcBorders>
            <w:hideMark/>
          </w:tcPr>
          <w:p w14:paraId="1771E912" w14:textId="77777777" w:rsidR="00A85D8A" w:rsidRPr="00614B7A" w:rsidRDefault="00A85D8A" w:rsidP="00BE3F9E">
            <w:pPr>
              <w:pStyle w:val="TAH"/>
            </w:pPr>
            <w:r w:rsidRPr="00614B7A">
              <w:lastRenderedPageBreak/>
              <w:t>Clause</w:t>
            </w:r>
          </w:p>
        </w:tc>
        <w:tc>
          <w:tcPr>
            <w:tcW w:w="4500" w:type="dxa"/>
            <w:tcBorders>
              <w:top w:val="single" w:sz="4" w:space="0" w:color="auto"/>
              <w:left w:val="single" w:sz="4" w:space="0" w:color="auto"/>
              <w:bottom w:val="nil"/>
              <w:right w:val="single" w:sz="4" w:space="0" w:color="auto"/>
            </w:tcBorders>
            <w:hideMark/>
          </w:tcPr>
          <w:p w14:paraId="0807071F" w14:textId="77777777" w:rsidR="00A85D8A" w:rsidRPr="00614B7A" w:rsidRDefault="00A85D8A" w:rsidP="00BE3F9E">
            <w:pPr>
              <w:pStyle w:val="TAH"/>
            </w:pPr>
            <w:r w:rsidRPr="00614B7A">
              <w:t>TC Title</w:t>
            </w:r>
          </w:p>
        </w:tc>
        <w:tc>
          <w:tcPr>
            <w:tcW w:w="671" w:type="dxa"/>
            <w:tcBorders>
              <w:top w:val="single" w:sz="4" w:space="0" w:color="auto"/>
              <w:left w:val="single" w:sz="4" w:space="0" w:color="auto"/>
              <w:bottom w:val="nil"/>
              <w:right w:val="single" w:sz="4" w:space="0" w:color="auto"/>
            </w:tcBorders>
            <w:hideMark/>
          </w:tcPr>
          <w:p w14:paraId="10A8F0DA" w14:textId="77777777" w:rsidR="00A85D8A" w:rsidRPr="00614B7A" w:rsidRDefault="00A85D8A" w:rsidP="00BE3F9E">
            <w:pPr>
              <w:pStyle w:val="TAH"/>
            </w:pPr>
            <w:r w:rsidRPr="00614B7A">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3C2CA4B3" w14:textId="77777777" w:rsidR="00A85D8A" w:rsidRPr="00614B7A" w:rsidRDefault="00A85D8A" w:rsidP="00BE3F9E">
            <w:pPr>
              <w:pStyle w:val="TAH"/>
            </w:pPr>
            <w:r w:rsidRPr="00614B7A">
              <w:t>Applicability</w:t>
            </w:r>
          </w:p>
        </w:tc>
        <w:tc>
          <w:tcPr>
            <w:tcW w:w="1558" w:type="dxa"/>
            <w:tcBorders>
              <w:top w:val="single" w:sz="4" w:space="0" w:color="auto"/>
              <w:left w:val="single" w:sz="4" w:space="0" w:color="auto"/>
              <w:bottom w:val="nil"/>
              <w:right w:val="single" w:sz="4" w:space="0" w:color="auto"/>
            </w:tcBorders>
            <w:hideMark/>
          </w:tcPr>
          <w:p w14:paraId="17B74823" w14:textId="77777777" w:rsidR="00A85D8A" w:rsidRPr="00614B7A" w:rsidRDefault="00A85D8A" w:rsidP="00BE3F9E">
            <w:pPr>
              <w:pStyle w:val="TAH"/>
            </w:pPr>
            <w:r w:rsidRPr="00614B7A">
              <w:t>Tested Bands/CA-Configurations Selection</w:t>
            </w:r>
          </w:p>
        </w:tc>
        <w:tc>
          <w:tcPr>
            <w:tcW w:w="1100" w:type="dxa"/>
            <w:tcBorders>
              <w:top w:val="single" w:sz="4" w:space="0" w:color="auto"/>
              <w:left w:val="single" w:sz="4" w:space="0" w:color="auto"/>
              <w:bottom w:val="nil"/>
              <w:right w:val="single" w:sz="4" w:space="0" w:color="auto"/>
            </w:tcBorders>
            <w:hideMark/>
          </w:tcPr>
          <w:p w14:paraId="6D5729C6" w14:textId="77777777" w:rsidR="00A85D8A" w:rsidRPr="00614B7A" w:rsidRDefault="00A85D8A" w:rsidP="00BE3F9E">
            <w:pPr>
              <w:pStyle w:val="TAH"/>
            </w:pPr>
            <w:r w:rsidRPr="00614B7A">
              <w:t>Branch</w:t>
            </w:r>
          </w:p>
        </w:tc>
        <w:tc>
          <w:tcPr>
            <w:tcW w:w="1984" w:type="dxa"/>
            <w:tcBorders>
              <w:top w:val="single" w:sz="4" w:space="0" w:color="auto"/>
              <w:left w:val="single" w:sz="4" w:space="0" w:color="auto"/>
              <w:bottom w:val="nil"/>
              <w:right w:val="single" w:sz="4" w:space="0" w:color="auto"/>
            </w:tcBorders>
            <w:hideMark/>
          </w:tcPr>
          <w:p w14:paraId="43EA8093" w14:textId="77777777" w:rsidR="00A85D8A" w:rsidRPr="00614B7A" w:rsidRDefault="00A85D8A" w:rsidP="00BE3F9E">
            <w:pPr>
              <w:pStyle w:val="TAH"/>
              <w:rPr>
                <w:rFonts w:eastAsia="SimSun"/>
                <w:lang w:eastAsia="zh-CN"/>
              </w:rPr>
            </w:pPr>
            <w:r w:rsidRPr="00614B7A">
              <w:t>Additional Information</w:t>
            </w:r>
          </w:p>
        </w:tc>
      </w:tr>
      <w:tr w:rsidR="00A85D8A" w:rsidRPr="00614B7A" w14:paraId="4A2FDA60" w14:textId="77777777" w:rsidTr="00BE3F9E">
        <w:trPr>
          <w:tblHeader/>
          <w:jc w:val="center"/>
        </w:trPr>
        <w:tc>
          <w:tcPr>
            <w:tcW w:w="1201" w:type="dxa"/>
            <w:tcBorders>
              <w:top w:val="nil"/>
              <w:left w:val="single" w:sz="4" w:space="0" w:color="auto"/>
              <w:bottom w:val="single" w:sz="4" w:space="0" w:color="auto"/>
              <w:right w:val="single" w:sz="4" w:space="0" w:color="auto"/>
            </w:tcBorders>
          </w:tcPr>
          <w:p w14:paraId="15C0F07A" w14:textId="77777777" w:rsidR="00A85D8A" w:rsidRPr="00614B7A" w:rsidRDefault="00A85D8A" w:rsidP="00BE3F9E">
            <w:pPr>
              <w:pStyle w:val="TAH"/>
            </w:pPr>
          </w:p>
        </w:tc>
        <w:tc>
          <w:tcPr>
            <w:tcW w:w="4500" w:type="dxa"/>
            <w:tcBorders>
              <w:top w:val="nil"/>
              <w:left w:val="single" w:sz="4" w:space="0" w:color="auto"/>
              <w:bottom w:val="single" w:sz="4" w:space="0" w:color="auto"/>
              <w:right w:val="single" w:sz="4" w:space="0" w:color="auto"/>
            </w:tcBorders>
          </w:tcPr>
          <w:p w14:paraId="25D6383C" w14:textId="77777777" w:rsidR="00A85D8A" w:rsidRPr="00614B7A" w:rsidRDefault="00A85D8A" w:rsidP="00BE3F9E">
            <w:pPr>
              <w:pStyle w:val="TAH"/>
            </w:pPr>
          </w:p>
        </w:tc>
        <w:tc>
          <w:tcPr>
            <w:tcW w:w="671" w:type="dxa"/>
            <w:tcBorders>
              <w:top w:val="single" w:sz="4" w:space="0" w:color="auto"/>
              <w:left w:val="single" w:sz="4" w:space="0" w:color="auto"/>
              <w:bottom w:val="single" w:sz="4" w:space="0" w:color="auto"/>
              <w:right w:val="single" w:sz="4" w:space="0" w:color="auto"/>
            </w:tcBorders>
          </w:tcPr>
          <w:p w14:paraId="26382D51" w14:textId="77777777" w:rsidR="00A85D8A" w:rsidRPr="00614B7A" w:rsidRDefault="00A85D8A" w:rsidP="00BE3F9E">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542F35E5" w14:textId="77777777" w:rsidR="00A85D8A" w:rsidRPr="00614B7A" w:rsidRDefault="00A85D8A" w:rsidP="00BE3F9E">
            <w:pPr>
              <w:pStyle w:val="TAH"/>
            </w:pPr>
            <w:r w:rsidRPr="00614B7A">
              <w:t>Condition</w:t>
            </w:r>
          </w:p>
        </w:tc>
        <w:tc>
          <w:tcPr>
            <w:tcW w:w="3184" w:type="dxa"/>
            <w:tcBorders>
              <w:top w:val="single" w:sz="4" w:space="0" w:color="auto"/>
              <w:left w:val="single" w:sz="4" w:space="0" w:color="auto"/>
              <w:bottom w:val="single" w:sz="4" w:space="0" w:color="auto"/>
              <w:right w:val="single" w:sz="4" w:space="0" w:color="auto"/>
            </w:tcBorders>
            <w:hideMark/>
          </w:tcPr>
          <w:p w14:paraId="3233783F" w14:textId="77777777" w:rsidR="00A85D8A" w:rsidRPr="00614B7A" w:rsidRDefault="00A85D8A" w:rsidP="00BE3F9E">
            <w:pPr>
              <w:pStyle w:val="TAH"/>
            </w:pPr>
            <w:r w:rsidRPr="00614B7A">
              <w:t>Comment</w:t>
            </w:r>
          </w:p>
        </w:tc>
        <w:tc>
          <w:tcPr>
            <w:tcW w:w="1558" w:type="dxa"/>
            <w:tcBorders>
              <w:top w:val="nil"/>
              <w:left w:val="single" w:sz="4" w:space="0" w:color="auto"/>
              <w:bottom w:val="single" w:sz="4" w:space="0" w:color="auto"/>
              <w:right w:val="single" w:sz="4" w:space="0" w:color="auto"/>
            </w:tcBorders>
          </w:tcPr>
          <w:p w14:paraId="7B98CB7F" w14:textId="77777777" w:rsidR="00A85D8A" w:rsidRPr="00614B7A" w:rsidRDefault="00A85D8A" w:rsidP="00BE3F9E">
            <w:pPr>
              <w:pStyle w:val="TAH"/>
              <w:rPr>
                <w:lang w:eastAsia="zh-CN"/>
              </w:rPr>
            </w:pPr>
          </w:p>
        </w:tc>
        <w:tc>
          <w:tcPr>
            <w:tcW w:w="1100" w:type="dxa"/>
            <w:tcBorders>
              <w:top w:val="nil"/>
              <w:left w:val="single" w:sz="4" w:space="0" w:color="auto"/>
              <w:bottom w:val="single" w:sz="4" w:space="0" w:color="auto"/>
              <w:right w:val="single" w:sz="4" w:space="0" w:color="auto"/>
            </w:tcBorders>
          </w:tcPr>
          <w:p w14:paraId="2FC3B356" w14:textId="77777777" w:rsidR="00A85D8A" w:rsidRPr="00614B7A" w:rsidRDefault="00A85D8A" w:rsidP="00BE3F9E">
            <w:pPr>
              <w:pStyle w:val="TAH"/>
            </w:pPr>
          </w:p>
        </w:tc>
        <w:tc>
          <w:tcPr>
            <w:tcW w:w="1984" w:type="dxa"/>
            <w:tcBorders>
              <w:top w:val="nil"/>
              <w:left w:val="single" w:sz="4" w:space="0" w:color="auto"/>
              <w:bottom w:val="single" w:sz="4" w:space="0" w:color="auto"/>
              <w:right w:val="single" w:sz="4" w:space="0" w:color="auto"/>
            </w:tcBorders>
          </w:tcPr>
          <w:p w14:paraId="01C3A8D0" w14:textId="77777777" w:rsidR="00A85D8A" w:rsidRPr="00614B7A" w:rsidRDefault="00A85D8A" w:rsidP="00BE3F9E">
            <w:pPr>
              <w:pStyle w:val="TAH"/>
            </w:pPr>
          </w:p>
        </w:tc>
      </w:tr>
      <w:tr w:rsidR="00A85D8A" w:rsidRPr="00614B7A" w14:paraId="25F14EF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8D9722A" w14:textId="77777777" w:rsidR="00A85D8A" w:rsidRPr="00614B7A" w:rsidRDefault="00A85D8A" w:rsidP="00BE3F9E">
            <w:pPr>
              <w:pStyle w:val="TAL"/>
            </w:pPr>
            <w:r w:rsidRPr="00614B7A">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38FD8535" w14:textId="77777777" w:rsidR="00A85D8A" w:rsidRPr="00614B7A" w:rsidRDefault="00A85D8A" w:rsidP="00BE3F9E">
            <w:pPr>
              <w:pStyle w:val="TAL"/>
            </w:pPr>
            <w:r w:rsidRPr="00614B7A">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70EC14D2" w14:textId="77777777" w:rsidR="00A85D8A" w:rsidRPr="00614B7A" w:rsidRDefault="00A85D8A" w:rsidP="00BE3F9E">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2BE7C2F0" w14:textId="77777777" w:rsidR="00A85D8A" w:rsidRPr="00614B7A" w:rsidRDefault="00A85D8A" w:rsidP="00BE3F9E">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752E3465" w14:textId="77777777" w:rsidR="00A85D8A" w:rsidRPr="00614B7A" w:rsidRDefault="00A85D8A" w:rsidP="00BE3F9E">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89D0446" w14:textId="77777777" w:rsidR="00A85D8A" w:rsidRPr="00614B7A" w:rsidRDefault="00A85D8A" w:rsidP="00BE3F9E">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0AB9B565" w14:textId="77777777" w:rsidR="00A85D8A" w:rsidRPr="00614B7A" w:rsidRDefault="00A85D8A" w:rsidP="00BE3F9E">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1708D81" w14:textId="77777777" w:rsidR="00A85D8A" w:rsidRPr="00614B7A" w:rsidRDefault="00A85D8A" w:rsidP="00BE3F9E">
            <w:pPr>
              <w:pStyle w:val="TAL"/>
              <w:rPr>
                <w:rFonts w:eastAsia="SimSun"/>
                <w:lang w:eastAsia="zh-CN"/>
              </w:rPr>
            </w:pPr>
          </w:p>
        </w:tc>
      </w:tr>
      <w:tr w:rsidR="00A85D8A" w:rsidRPr="00614B7A" w14:paraId="16B40CB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56FA0BE" w14:textId="77777777" w:rsidR="00A85D8A" w:rsidRPr="00614B7A" w:rsidRDefault="00A85D8A" w:rsidP="00BE3F9E">
            <w:pPr>
              <w:pStyle w:val="TAL"/>
            </w:pPr>
            <w:r w:rsidRPr="00614B7A">
              <w:t>6.2.1.1</w:t>
            </w:r>
          </w:p>
        </w:tc>
        <w:tc>
          <w:tcPr>
            <w:tcW w:w="4500" w:type="dxa"/>
            <w:tcBorders>
              <w:top w:val="single" w:sz="4" w:space="0" w:color="auto"/>
              <w:left w:val="single" w:sz="4" w:space="0" w:color="auto"/>
              <w:bottom w:val="single" w:sz="4" w:space="0" w:color="auto"/>
              <w:right w:val="single" w:sz="4" w:space="0" w:color="auto"/>
            </w:tcBorders>
            <w:hideMark/>
          </w:tcPr>
          <w:p w14:paraId="16765D49" w14:textId="77777777" w:rsidR="00A85D8A" w:rsidRPr="00614B7A" w:rsidRDefault="00A85D8A" w:rsidP="00BE3F9E">
            <w:pPr>
              <w:pStyle w:val="TAL"/>
            </w:pPr>
            <w:r w:rsidRPr="00614B7A">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55E57F34" w14:textId="77777777" w:rsidR="00A85D8A" w:rsidRPr="00614B7A" w:rsidRDefault="00A85D8A"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604DC4E1" w14:textId="77777777" w:rsidR="00A85D8A" w:rsidRPr="00614B7A" w:rsidRDefault="00A85D8A" w:rsidP="00BE3F9E">
            <w:pPr>
              <w:pStyle w:val="TAL"/>
              <w:rPr>
                <w:lang w:eastAsia="zh-CN"/>
              </w:rPr>
            </w:pPr>
            <w:r w:rsidRPr="00614B7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286E786" w14:textId="77777777" w:rsidR="00A85D8A" w:rsidRPr="00614B7A" w:rsidRDefault="00A85D8A" w:rsidP="00BE3F9E">
            <w:pPr>
              <w:pStyle w:val="TAL"/>
              <w:rPr>
                <w:lang w:eastAsia="zh-CN"/>
              </w:rPr>
            </w:pPr>
            <w:r w:rsidRPr="00614B7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6CB5DB" w14:textId="77777777" w:rsidR="00A85D8A" w:rsidRPr="00614B7A" w:rsidRDefault="00A85D8A" w:rsidP="00BE3F9E">
            <w:pPr>
              <w:pStyle w:val="TAL"/>
              <w:rPr>
                <w:lang w:eastAsia="zh-CN"/>
              </w:rPr>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189528C" w14:textId="77777777" w:rsidR="00A85D8A" w:rsidRPr="00614B7A" w:rsidRDefault="00A85D8A" w:rsidP="00BE3F9E">
            <w:pPr>
              <w:pStyle w:val="TAL"/>
              <w:rPr>
                <w:lang w:eastAsia="zh-CN"/>
              </w:rPr>
            </w:pPr>
            <w:r w:rsidRPr="00614B7A">
              <w:rPr>
                <w:lang w:eastAsia="zh-CN"/>
              </w:rPr>
              <w:t>PC1</w:t>
            </w:r>
          </w:p>
          <w:p w14:paraId="6C30A357" w14:textId="77777777" w:rsidR="00A85D8A" w:rsidRPr="00614B7A" w:rsidRDefault="00A85D8A" w:rsidP="00BE3F9E">
            <w:pPr>
              <w:pStyle w:val="TAL"/>
              <w:rPr>
                <w:lang w:eastAsia="zh-CN"/>
              </w:rPr>
            </w:pPr>
            <w:r w:rsidRPr="00614B7A">
              <w:rPr>
                <w:lang w:eastAsia="zh-CN"/>
              </w:rPr>
              <w:t>PC2</w:t>
            </w:r>
          </w:p>
          <w:p w14:paraId="20F742AF" w14:textId="77777777" w:rsidR="00A85D8A" w:rsidRPr="00614B7A" w:rsidRDefault="00A85D8A" w:rsidP="00BE3F9E">
            <w:pPr>
              <w:pStyle w:val="TAL"/>
              <w:rPr>
                <w:lang w:eastAsia="zh-CN"/>
              </w:rPr>
            </w:pPr>
            <w:r w:rsidRPr="00614B7A">
              <w:rPr>
                <w:lang w:eastAsia="zh-CN"/>
              </w:rPr>
              <w:t>PC3</w:t>
            </w:r>
          </w:p>
          <w:p w14:paraId="48C5F3A3" w14:textId="77777777" w:rsidR="00A85D8A" w:rsidRPr="00614B7A" w:rsidRDefault="00A85D8A" w:rsidP="00BE3F9E">
            <w:pPr>
              <w:pStyle w:val="TAL"/>
              <w:rPr>
                <w:lang w:eastAsia="zh-CN"/>
              </w:rPr>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2099AA" w14:textId="77777777" w:rsidR="00A85D8A" w:rsidRPr="00614B7A" w:rsidRDefault="00A85D8A" w:rsidP="00BE3F9E">
            <w:pPr>
              <w:pStyle w:val="TAL"/>
            </w:pPr>
            <w:r w:rsidRPr="00614B7A">
              <w:t>Skip TC 6.2.1.1 if UE supports NSA and TS 38.521-3 TC 6.2B.1.4.1 has been executed.</w:t>
            </w:r>
          </w:p>
        </w:tc>
      </w:tr>
      <w:tr w:rsidR="00A85D8A" w:rsidRPr="00614B7A" w14:paraId="66AB61F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45888FF" w14:textId="77777777" w:rsidR="00A85D8A" w:rsidRPr="00614B7A" w:rsidRDefault="00A85D8A" w:rsidP="00BE3F9E">
            <w:pPr>
              <w:pStyle w:val="TAL"/>
              <w:rPr>
                <w:bCs/>
              </w:rPr>
            </w:pPr>
            <w:r w:rsidRPr="00614B7A">
              <w:t>6.2.1.2</w:t>
            </w:r>
          </w:p>
        </w:tc>
        <w:tc>
          <w:tcPr>
            <w:tcW w:w="4500" w:type="dxa"/>
            <w:tcBorders>
              <w:top w:val="single" w:sz="4" w:space="0" w:color="auto"/>
              <w:left w:val="single" w:sz="4" w:space="0" w:color="auto"/>
              <w:bottom w:val="single" w:sz="4" w:space="0" w:color="auto"/>
              <w:right w:val="single" w:sz="4" w:space="0" w:color="auto"/>
            </w:tcBorders>
            <w:hideMark/>
          </w:tcPr>
          <w:p w14:paraId="238C612D" w14:textId="77777777" w:rsidR="00A85D8A" w:rsidRPr="00614B7A" w:rsidRDefault="00A85D8A" w:rsidP="00BE3F9E">
            <w:pPr>
              <w:pStyle w:val="TAL"/>
            </w:pPr>
            <w:r w:rsidRPr="00614B7A">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5B78BA36" w14:textId="77777777" w:rsidR="00A85D8A" w:rsidRPr="00614B7A" w:rsidRDefault="00A85D8A"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418C92AB" w14:textId="77777777" w:rsidR="00A85D8A" w:rsidRPr="00614B7A" w:rsidRDefault="00A85D8A" w:rsidP="00BE3F9E">
            <w:pPr>
              <w:pStyle w:val="TAL"/>
            </w:pPr>
            <w:r w:rsidRPr="00614B7A">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48E376EC" w14:textId="77777777" w:rsidR="00A85D8A" w:rsidRPr="00614B7A" w:rsidRDefault="00A85D8A" w:rsidP="00BE3F9E">
            <w:pPr>
              <w:pStyle w:val="TAL"/>
            </w:pPr>
            <w:r w:rsidRPr="00614B7A">
              <w:rPr>
                <w:lang w:eastAsia="zh-CN"/>
              </w:rPr>
              <w:t xml:space="preserve">UEs supporting 5GS FR2 </w:t>
            </w:r>
            <w:r w:rsidRPr="00614B7A">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59561C8A" w14:textId="77777777" w:rsidR="00A85D8A" w:rsidRPr="00614B7A" w:rsidRDefault="00A85D8A" w:rsidP="00BE3F9E">
            <w:pPr>
              <w:pStyle w:val="TAL"/>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791CE0C" w14:textId="77777777" w:rsidR="00A85D8A" w:rsidRPr="00614B7A" w:rsidRDefault="00A85D8A" w:rsidP="00BE3F9E">
            <w:pPr>
              <w:pStyle w:val="TAL"/>
              <w:rPr>
                <w:lang w:eastAsia="zh-CN"/>
              </w:rPr>
            </w:pPr>
            <w:r w:rsidRPr="00614B7A">
              <w:rPr>
                <w:lang w:eastAsia="zh-CN"/>
              </w:rPr>
              <w:t>PC1</w:t>
            </w:r>
          </w:p>
          <w:p w14:paraId="0F9A7C20" w14:textId="77777777" w:rsidR="00A85D8A" w:rsidRPr="00614B7A" w:rsidRDefault="00A85D8A" w:rsidP="00BE3F9E">
            <w:pPr>
              <w:pStyle w:val="TAL"/>
              <w:rPr>
                <w:lang w:eastAsia="zh-CN"/>
              </w:rPr>
            </w:pPr>
            <w:r w:rsidRPr="00614B7A">
              <w:rPr>
                <w:lang w:eastAsia="zh-CN"/>
              </w:rPr>
              <w:t>PC2</w:t>
            </w:r>
          </w:p>
          <w:p w14:paraId="3498A254" w14:textId="77777777" w:rsidR="00A85D8A" w:rsidRPr="00614B7A" w:rsidRDefault="00A85D8A" w:rsidP="00BE3F9E">
            <w:pPr>
              <w:pStyle w:val="TAL"/>
              <w:rPr>
                <w:lang w:eastAsia="zh-CN"/>
              </w:rPr>
            </w:pPr>
            <w:r w:rsidRPr="00614B7A">
              <w:rPr>
                <w:lang w:eastAsia="zh-CN"/>
              </w:rPr>
              <w:t>PC3</w:t>
            </w:r>
          </w:p>
          <w:p w14:paraId="5E984E06" w14:textId="77777777" w:rsidR="00A85D8A" w:rsidRPr="00614B7A" w:rsidRDefault="00A85D8A"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F63065" w14:textId="77777777" w:rsidR="00A85D8A" w:rsidRPr="00614B7A" w:rsidRDefault="00A85D8A" w:rsidP="00BE3F9E">
            <w:pPr>
              <w:pStyle w:val="TAL"/>
            </w:pPr>
            <w:r w:rsidRPr="00614B7A">
              <w:t>Skip TC 6.2.1.2 if UE supports NSA and TS 38.521-3 TC 6.2B.1.4.2 has been executed.</w:t>
            </w:r>
          </w:p>
        </w:tc>
      </w:tr>
      <w:tr w:rsidR="00A85D8A" w:rsidRPr="00614B7A" w14:paraId="6EE7222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7DA2150" w14:textId="77777777" w:rsidR="00A85D8A" w:rsidRPr="00614B7A" w:rsidRDefault="00A85D8A" w:rsidP="00BE3F9E">
            <w:pPr>
              <w:pStyle w:val="TAL"/>
            </w:pPr>
            <w:r w:rsidRPr="00614B7A">
              <w:t>6.2.2</w:t>
            </w:r>
          </w:p>
        </w:tc>
        <w:tc>
          <w:tcPr>
            <w:tcW w:w="4500" w:type="dxa"/>
            <w:tcBorders>
              <w:top w:val="single" w:sz="4" w:space="0" w:color="auto"/>
              <w:left w:val="single" w:sz="4" w:space="0" w:color="auto"/>
              <w:bottom w:val="single" w:sz="4" w:space="0" w:color="auto"/>
              <w:right w:val="single" w:sz="4" w:space="0" w:color="auto"/>
            </w:tcBorders>
            <w:hideMark/>
          </w:tcPr>
          <w:p w14:paraId="663CD912" w14:textId="77777777" w:rsidR="00A85D8A" w:rsidRPr="00614B7A" w:rsidRDefault="00A85D8A" w:rsidP="00BE3F9E">
            <w:pPr>
              <w:pStyle w:val="TAL"/>
            </w:pPr>
            <w:r w:rsidRPr="00614B7A">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47606DAB" w14:textId="77777777" w:rsidR="00A85D8A" w:rsidRPr="00614B7A" w:rsidRDefault="00A85D8A"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595C02B3" w14:textId="77777777" w:rsidR="00A85D8A" w:rsidRPr="00614B7A" w:rsidRDefault="00A85D8A" w:rsidP="00BE3F9E">
            <w:pPr>
              <w:pStyle w:val="TAL"/>
              <w:rPr>
                <w:lang w:eastAsia="zh-CN"/>
              </w:rPr>
            </w:pPr>
            <w:r w:rsidRPr="00614B7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9E0751A" w14:textId="77777777" w:rsidR="00A85D8A" w:rsidRPr="00614B7A" w:rsidRDefault="00A85D8A" w:rsidP="00BE3F9E">
            <w:pPr>
              <w:pStyle w:val="TAL"/>
              <w:rPr>
                <w:lang w:eastAsia="zh-CN"/>
              </w:rPr>
            </w:pPr>
            <w:r w:rsidRPr="00614B7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F94BBF" w14:textId="77777777" w:rsidR="00A85D8A" w:rsidRPr="00614B7A" w:rsidRDefault="00A85D8A" w:rsidP="00BE3F9E">
            <w:pPr>
              <w:pStyle w:val="TAL"/>
              <w:rPr>
                <w:lang w:eastAsia="zh-CN"/>
              </w:rPr>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0DBCE67" w14:textId="77777777" w:rsidR="00A85D8A" w:rsidRPr="00614B7A" w:rsidRDefault="00A85D8A" w:rsidP="00BE3F9E">
            <w:pPr>
              <w:pStyle w:val="TAL"/>
              <w:rPr>
                <w:lang w:eastAsia="zh-CN"/>
              </w:rPr>
            </w:pPr>
            <w:r w:rsidRPr="00614B7A">
              <w:rPr>
                <w:lang w:eastAsia="zh-CN"/>
              </w:rPr>
              <w:t>PC1</w:t>
            </w:r>
          </w:p>
          <w:p w14:paraId="6B8A3489" w14:textId="77777777" w:rsidR="00A85D8A" w:rsidRPr="00614B7A" w:rsidRDefault="00A85D8A" w:rsidP="00BE3F9E">
            <w:pPr>
              <w:pStyle w:val="TAL"/>
              <w:rPr>
                <w:lang w:eastAsia="zh-CN"/>
              </w:rPr>
            </w:pPr>
            <w:r w:rsidRPr="00614B7A">
              <w:rPr>
                <w:lang w:eastAsia="zh-CN"/>
              </w:rPr>
              <w:t>PC2</w:t>
            </w:r>
          </w:p>
          <w:p w14:paraId="300E53EC" w14:textId="77777777" w:rsidR="00A85D8A" w:rsidRPr="00614B7A" w:rsidRDefault="00A85D8A" w:rsidP="00BE3F9E">
            <w:pPr>
              <w:pStyle w:val="TAL"/>
              <w:rPr>
                <w:lang w:eastAsia="zh-CN"/>
              </w:rPr>
            </w:pPr>
            <w:r w:rsidRPr="00614B7A">
              <w:rPr>
                <w:lang w:eastAsia="zh-CN"/>
              </w:rPr>
              <w:t>PC3</w:t>
            </w:r>
          </w:p>
          <w:p w14:paraId="30B64ACB" w14:textId="77777777" w:rsidR="00A85D8A" w:rsidRPr="00614B7A" w:rsidRDefault="00A85D8A"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C602137" w14:textId="77777777" w:rsidR="00A85D8A" w:rsidRPr="00614B7A" w:rsidRDefault="00A85D8A" w:rsidP="00BE3F9E">
            <w:pPr>
              <w:pStyle w:val="TAL"/>
              <w:rPr>
                <w:rFonts w:eastAsia="SimSun"/>
                <w:lang w:eastAsia="zh-CN"/>
              </w:rPr>
            </w:pPr>
            <w:r w:rsidRPr="00614B7A">
              <w:rPr>
                <w:rFonts w:eastAsia="SimSun"/>
                <w:lang w:eastAsia="zh-CN"/>
              </w:rPr>
              <w:t>Skip TC 6.2.2 if UE supports NSA and TS 38.521-3 TC 6.2B.2.4 has been executed.</w:t>
            </w:r>
          </w:p>
        </w:tc>
      </w:tr>
      <w:tr w:rsidR="00A85D8A" w:rsidRPr="00614B7A" w14:paraId="00895A6A" w14:textId="77777777" w:rsidTr="00BE3F9E">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341636F1" w14:textId="77777777" w:rsidR="00A85D8A" w:rsidRPr="00614B7A" w:rsidRDefault="00A85D8A" w:rsidP="00BE3F9E">
            <w:pPr>
              <w:pStyle w:val="TAL"/>
              <w:rPr>
                <w:bCs/>
              </w:rPr>
            </w:pPr>
            <w:r w:rsidRPr="00614B7A">
              <w:t>6.2.3</w:t>
            </w:r>
          </w:p>
        </w:tc>
        <w:tc>
          <w:tcPr>
            <w:tcW w:w="4500" w:type="dxa"/>
            <w:tcBorders>
              <w:top w:val="single" w:sz="4" w:space="0" w:color="auto"/>
              <w:left w:val="single" w:sz="4" w:space="0" w:color="auto"/>
              <w:bottom w:val="single" w:sz="4" w:space="0" w:color="auto"/>
              <w:right w:val="single" w:sz="4" w:space="0" w:color="auto"/>
            </w:tcBorders>
            <w:hideMark/>
          </w:tcPr>
          <w:p w14:paraId="5346904B" w14:textId="77777777" w:rsidR="00A85D8A" w:rsidRPr="00614B7A" w:rsidRDefault="00A85D8A" w:rsidP="00BE3F9E">
            <w:pPr>
              <w:pStyle w:val="TAL"/>
            </w:pPr>
            <w:r w:rsidRPr="00614B7A">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551A77CB" w14:textId="77777777" w:rsidR="00A85D8A" w:rsidRPr="00614B7A" w:rsidRDefault="00A85D8A"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73728BD2" w14:textId="77777777" w:rsidR="00A85D8A" w:rsidRPr="00614B7A" w:rsidRDefault="00A85D8A" w:rsidP="00BE3F9E">
            <w:pPr>
              <w:pStyle w:val="TAL"/>
            </w:pPr>
            <w:r w:rsidRPr="00614B7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C6AF8C5" w14:textId="77777777" w:rsidR="00A85D8A" w:rsidRPr="00614B7A" w:rsidRDefault="00A85D8A" w:rsidP="00BE3F9E">
            <w:pPr>
              <w:pStyle w:val="TAL"/>
            </w:pPr>
            <w:r w:rsidRPr="00614B7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ED64C3E" w14:textId="77777777" w:rsidR="00A85D8A" w:rsidRPr="00614B7A" w:rsidRDefault="00A85D8A" w:rsidP="00BE3F9E">
            <w:pPr>
              <w:pStyle w:val="TAL"/>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E37ECF1" w14:textId="77777777" w:rsidR="00A85D8A" w:rsidRPr="00614B7A" w:rsidRDefault="00A85D8A" w:rsidP="00BE3F9E">
            <w:pPr>
              <w:pStyle w:val="TAL"/>
              <w:rPr>
                <w:lang w:eastAsia="zh-CN"/>
              </w:rPr>
            </w:pPr>
            <w:r w:rsidRPr="00614B7A">
              <w:rPr>
                <w:lang w:eastAsia="zh-CN"/>
              </w:rPr>
              <w:t>PC1</w:t>
            </w:r>
          </w:p>
          <w:p w14:paraId="4289D4A8" w14:textId="77777777" w:rsidR="00A85D8A" w:rsidRPr="00614B7A" w:rsidRDefault="00A85D8A" w:rsidP="00BE3F9E">
            <w:pPr>
              <w:pStyle w:val="TAL"/>
              <w:rPr>
                <w:lang w:eastAsia="zh-CN"/>
              </w:rPr>
            </w:pPr>
            <w:r w:rsidRPr="00614B7A">
              <w:rPr>
                <w:lang w:eastAsia="zh-CN"/>
              </w:rPr>
              <w:t>PC2</w:t>
            </w:r>
          </w:p>
          <w:p w14:paraId="3CB01BA8" w14:textId="77777777" w:rsidR="00A85D8A" w:rsidRPr="00614B7A" w:rsidRDefault="00A85D8A" w:rsidP="00BE3F9E">
            <w:pPr>
              <w:pStyle w:val="TAL"/>
              <w:rPr>
                <w:lang w:eastAsia="zh-CN"/>
              </w:rPr>
            </w:pPr>
            <w:r w:rsidRPr="00614B7A">
              <w:rPr>
                <w:lang w:eastAsia="zh-CN"/>
              </w:rPr>
              <w:t>PC3</w:t>
            </w:r>
          </w:p>
          <w:p w14:paraId="4B21C1B7" w14:textId="77777777" w:rsidR="00A85D8A" w:rsidRPr="00614B7A" w:rsidRDefault="00A85D8A"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116078" w14:textId="77777777" w:rsidR="00A85D8A" w:rsidRPr="00614B7A" w:rsidRDefault="00A85D8A" w:rsidP="00BE3F9E">
            <w:pPr>
              <w:pStyle w:val="TAL"/>
            </w:pPr>
            <w:r w:rsidRPr="00614B7A">
              <w:t>NOTE 1</w:t>
            </w:r>
          </w:p>
          <w:p w14:paraId="5AAED760" w14:textId="77777777" w:rsidR="00A85D8A" w:rsidRPr="00614B7A" w:rsidRDefault="00A85D8A" w:rsidP="00BE3F9E">
            <w:pPr>
              <w:pStyle w:val="TAL"/>
              <w:rPr>
                <w:rFonts w:eastAsia="SimSun"/>
                <w:lang w:eastAsia="zh-CN"/>
              </w:rPr>
            </w:pPr>
            <w:r w:rsidRPr="00614B7A">
              <w:rPr>
                <w:rFonts w:eastAsia="SimSun"/>
                <w:lang w:eastAsia="zh-CN"/>
              </w:rPr>
              <w:t>Skip TC 6.2.3 if UE supports NSA and TS 38.521-3 TC 6.2B.3.4 has been executed.</w:t>
            </w:r>
          </w:p>
        </w:tc>
      </w:tr>
      <w:tr w:rsidR="00A85D8A" w:rsidRPr="00614B7A" w14:paraId="1297991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05E547F" w14:textId="77777777" w:rsidR="00A85D8A" w:rsidRPr="00614B7A" w:rsidRDefault="00A85D8A" w:rsidP="00BE3F9E">
            <w:pPr>
              <w:pStyle w:val="TAL"/>
            </w:pPr>
            <w:r w:rsidRPr="00614B7A">
              <w:t>6.2A.1.1.1</w:t>
            </w:r>
          </w:p>
        </w:tc>
        <w:tc>
          <w:tcPr>
            <w:tcW w:w="4500" w:type="dxa"/>
            <w:tcBorders>
              <w:top w:val="single" w:sz="4" w:space="0" w:color="auto"/>
              <w:left w:val="single" w:sz="4" w:space="0" w:color="auto"/>
              <w:bottom w:val="single" w:sz="4" w:space="0" w:color="auto"/>
              <w:right w:val="single" w:sz="4" w:space="0" w:color="auto"/>
            </w:tcBorders>
            <w:hideMark/>
          </w:tcPr>
          <w:p w14:paraId="2DDC6AA0" w14:textId="77777777" w:rsidR="00A85D8A" w:rsidRPr="00614B7A" w:rsidRDefault="00A85D8A" w:rsidP="00BE3F9E">
            <w:pPr>
              <w:pStyle w:val="TAL"/>
            </w:pPr>
            <w:r w:rsidRPr="00614B7A">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7BF33CF9" w14:textId="77777777" w:rsidR="00A85D8A" w:rsidRPr="00614B7A" w:rsidRDefault="00A85D8A" w:rsidP="00BE3F9E">
            <w:pPr>
              <w:pStyle w:val="TAC"/>
              <w:rPr>
                <w:rFonts w:eastAsia="SimSun"/>
              </w:rPr>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D771188" w14:textId="77777777" w:rsidR="00A85D8A" w:rsidRPr="00614B7A" w:rsidRDefault="00A85D8A" w:rsidP="00BE3F9E">
            <w:pPr>
              <w:pStyle w:val="TAL"/>
              <w:rPr>
                <w:rFonts w:eastAsia="SimSun"/>
                <w:lang w:eastAsia="zh-CN"/>
              </w:rPr>
            </w:pPr>
            <w:r w:rsidRPr="00614B7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BE87463" w14:textId="77777777" w:rsidR="00A85D8A" w:rsidRPr="00614B7A" w:rsidRDefault="00A85D8A" w:rsidP="00BE3F9E">
            <w:pPr>
              <w:pStyle w:val="TAL"/>
              <w:rPr>
                <w:rFonts w:eastAsia="SimSun"/>
                <w:lang w:eastAsia="zh-CN"/>
              </w:rPr>
            </w:pPr>
            <w:r w:rsidRPr="00614B7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FC5B59C" w14:textId="77777777" w:rsidR="00A85D8A" w:rsidRPr="00614B7A" w:rsidRDefault="00A85D8A" w:rsidP="00BE3F9E">
            <w:pPr>
              <w:pStyle w:val="TAL"/>
              <w:rPr>
                <w:rFonts w:eastAsia="SimSun"/>
                <w:lang w:eastAsia="zh-CN"/>
              </w:rPr>
            </w:pPr>
            <w:r w:rsidRPr="00614B7A">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ED4EBA1" w14:textId="77777777" w:rsidR="00A85D8A" w:rsidRPr="00614B7A" w:rsidRDefault="00A85D8A" w:rsidP="00BE3F9E">
            <w:pPr>
              <w:pStyle w:val="TAL"/>
              <w:rPr>
                <w:lang w:eastAsia="zh-CN"/>
              </w:rPr>
            </w:pPr>
            <w:r w:rsidRPr="00614B7A">
              <w:rPr>
                <w:lang w:eastAsia="zh-CN"/>
              </w:rPr>
              <w:t>PC1</w:t>
            </w:r>
          </w:p>
          <w:p w14:paraId="69603DAD" w14:textId="77777777" w:rsidR="00A85D8A" w:rsidRPr="00614B7A" w:rsidRDefault="00A85D8A" w:rsidP="00BE3F9E">
            <w:pPr>
              <w:pStyle w:val="TAL"/>
              <w:rPr>
                <w:lang w:eastAsia="zh-CN"/>
              </w:rPr>
            </w:pPr>
            <w:r w:rsidRPr="00614B7A">
              <w:rPr>
                <w:lang w:eastAsia="zh-CN"/>
              </w:rPr>
              <w:t>PC2</w:t>
            </w:r>
          </w:p>
          <w:p w14:paraId="2C2B0CE9" w14:textId="77777777" w:rsidR="00A85D8A" w:rsidRPr="00614B7A" w:rsidRDefault="00A85D8A" w:rsidP="00BE3F9E">
            <w:pPr>
              <w:pStyle w:val="TAL"/>
              <w:rPr>
                <w:lang w:eastAsia="zh-CN"/>
              </w:rPr>
            </w:pPr>
            <w:r w:rsidRPr="00614B7A">
              <w:rPr>
                <w:lang w:eastAsia="zh-CN"/>
              </w:rPr>
              <w:t>PC3</w:t>
            </w:r>
          </w:p>
          <w:p w14:paraId="0A9B122D" w14:textId="77777777" w:rsidR="00A85D8A" w:rsidRPr="00614B7A" w:rsidRDefault="00A85D8A"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14FF6B" w14:textId="77777777" w:rsidR="00A85D8A" w:rsidRPr="00614B7A" w:rsidRDefault="00A85D8A" w:rsidP="00BE3F9E">
            <w:pPr>
              <w:pStyle w:val="TAL"/>
              <w:rPr>
                <w:rFonts w:eastAsia="SimSun"/>
                <w:lang w:eastAsia="zh-CN"/>
              </w:rPr>
            </w:pPr>
            <w:r w:rsidRPr="00614B7A">
              <w:rPr>
                <w:rFonts w:eastAsia="SimSun"/>
                <w:lang w:eastAsia="zh-CN"/>
              </w:rPr>
              <w:t>Skip TC 6.2A.1.1.1 if UE supports NSA and TS 38.521-3 TC 6.2B.1.4_1.1.1 has been executed.</w:t>
            </w:r>
          </w:p>
        </w:tc>
      </w:tr>
      <w:tr w:rsidR="00A85D8A" w:rsidRPr="00614B7A" w14:paraId="1B79B80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CD9E771" w14:textId="77777777" w:rsidR="00A85D8A" w:rsidRPr="00614B7A" w:rsidRDefault="00A85D8A" w:rsidP="00BE3F9E">
            <w:pPr>
              <w:pStyle w:val="TAL"/>
            </w:pPr>
            <w:r w:rsidRPr="00614B7A">
              <w:t>6.2A.1.1.2</w:t>
            </w:r>
          </w:p>
        </w:tc>
        <w:tc>
          <w:tcPr>
            <w:tcW w:w="4500" w:type="dxa"/>
            <w:tcBorders>
              <w:top w:val="single" w:sz="4" w:space="0" w:color="auto"/>
              <w:left w:val="single" w:sz="4" w:space="0" w:color="auto"/>
              <w:bottom w:val="single" w:sz="4" w:space="0" w:color="auto"/>
              <w:right w:val="single" w:sz="4" w:space="0" w:color="auto"/>
            </w:tcBorders>
            <w:hideMark/>
          </w:tcPr>
          <w:p w14:paraId="2E90C832" w14:textId="77777777" w:rsidR="00A85D8A" w:rsidRPr="00614B7A" w:rsidRDefault="00A85D8A" w:rsidP="00BE3F9E">
            <w:pPr>
              <w:pStyle w:val="TAL"/>
            </w:pPr>
            <w:r w:rsidRPr="00614B7A">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35D0075" w14:textId="77777777" w:rsidR="00A85D8A" w:rsidRPr="00614B7A" w:rsidRDefault="00A85D8A" w:rsidP="00BE3F9E">
            <w:pPr>
              <w:pStyle w:val="TAC"/>
              <w:rPr>
                <w:rFonts w:eastAsia="SimSun"/>
              </w:rPr>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1E73743" w14:textId="77777777" w:rsidR="00A85D8A" w:rsidRPr="00614B7A" w:rsidRDefault="00A85D8A" w:rsidP="00BE3F9E">
            <w:pPr>
              <w:pStyle w:val="TAL"/>
              <w:rPr>
                <w:rFonts w:eastAsia="SimSun"/>
                <w:lang w:eastAsia="zh-CN"/>
              </w:rPr>
            </w:pPr>
            <w:r w:rsidRPr="00614B7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E3FC601" w14:textId="77777777" w:rsidR="00A85D8A" w:rsidRPr="00614B7A" w:rsidRDefault="00A85D8A" w:rsidP="00BE3F9E">
            <w:pPr>
              <w:pStyle w:val="TAL"/>
              <w:rPr>
                <w:rFonts w:eastAsia="SimSun"/>
                <w:lang w:eastAsia="zh-CN"/>
              </w:rPr>
            </w:pPr>
            <w:r w:rsidRPr="00614B7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F9BE4D6" w14:textId="77777777" w:rsidR="00A85D8A" w:rsidRPr="00614B7A" w:rsidRDefault="00A85D8A" w:rsidP="00BE3F9E">
            <w:pPr>
              <w:pStyle w:val="TAL"/>
              <w:rPr>
                <w:rFonts w:eastAsia="SimSun"/>
                <w:lang w:eastAsia="zh-CN"/>
              </w:rPr>
            </w:pPr>
            <w:r w:rsidRPr="00614B7A">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AA6C2BB" w14:textId="77777777" w:rsidR="00A85D8A" w:rsidRPr="00614B7A" w:rsidRDefault="00A85D8A" w:rsidP="00BE3F9E">
            <w:pPr>
              <w:pStyle w:val="TAL"/>
              <w:rPr>
                <w:lang w:eastAsia="zh-CN"/>
              </w:rPr>
            </w:pPr>
            <w:r w:rsidRPr="00614B7A">
              <w:rPr>
                <w:lang w:eastAsia="zh-CN"/>
              </w:rPr>
              <w:t>PC1</w:t>
            </w:r>
          </w:p>
          <w:p w14:paraId="3A89435F" w14:textId="77777777" w:rsidR="00A85D8A" w:rsidRPr="00614B7A" w:rsidRDefault="00A85D8A" w:rsidP="00BE3F9E">
            <w:pPr>
              <w:pStyle w:val="TAL"/>
              <w:rPr>
                <w:lang w:eastAsia="zh-CN"/>
              </w:rPr>
            </w:pPr>
            <w:r w:rsidRPr="00614B7A">
              <w:rPr>
                <w:lang w:eastAsia="zh-CN"/>
              </w:rPr>
              <w:t>PC2</w:t>
            </w:r>
          </w:p>
          <w:p w14:paraId="3EEA5945" w14:textId="77777777" w:rsidR="00A85D8A" w:rsidRPr="00614B7A" w:rsidRDefault="00A85D8A" w:rsidP="00BE3F9E">
            <w:pPr>
              <w:pStyle w:val="TAL"/>
              <w:rPr>
                <w:lang w:eastAsia="zh-CN"/>
              </w:rPr>
            </w:pPr>
            <w:r w:rsidRPr="00614B7A">
              <w:rPr>
                <w:lang w:eastAsia="zh-CN"/>
              </w:rPr>
              <w:t>PC3</w:t>
            </w:r>
          </w:p>
          <w:p w14:paraId="3F6F8A07" w14:textId="77777777" w:rsidR="00A85D8A" w:rsidRPr="00614B7A" w:rsidRDefault="00A85D8A"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0EFFD7" w14:textId="77777777" w:rsidR="00A85D8A" w:rsidRPr="00614B7A" w:rsidRDefault="00A85D8A" w:rsidP="00BE3F9E">
            <w:pPr>
              <w:pStyle w:val="TAL"/>
              <w:rPr>
                <w:rFonts w:eastAsia="SimSun"/>
                <w:lang w:eastAsia="zh-CN"/>
              </w:rPr>
            </w:pPr>
            <w:r w:rsidRPr="00614B7A">
              <w:t>Skip TC 6.2A.1.1.2 if UE supports NSA and TS 38.521-3 TC 6.2B.1.4_1.2.1 has been executed.</w:t>
            </w:r>
          </w:p>
        </w:tc>
      </w:tr>
      <w:tr w:rsidR="00A85D8A" w:rsidRPr="00614B7A" w14:paraId="3F680C6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7955449" w14:textId="77777777" w:rsidR="00A85D8A" w:rsidRPr="00614B7A" w:rsidRDefault="00A85D8A" w:rsidP="00BE3F9E">
            <w:pPr>
              <w:pStyle w:val="TAL"/>
            </w:pPr>
            <w:r w:rsidRPr="00614B7A">
              <w:t>6.2A.1.1.3</w:t>
            </w:r>
          </w:p>
        </w:tc>
        <w:tc>
          <w:tcPr>
            <w:tcW w:w="4500" w:type="dxa"/>
            <w:tcBorders>
              <w:top w:val="single" w:sz="4" w:space="0" w:color="auto"/>
              <w:left w:val="single" w:sz="4" w:space="0" w:color="auto"/>
              <w:bottom w:val="single" w:sz="4" w:space="0" w:color="auto"/>
              <w:right w:val="single" w:sz="4" w:space="0" w:color="auto"/>
            </w:tcBorders>
            <w:hideMark/>
          </w:tcPr>
          <w:p w14:paraId="26CF3E67" w14:textId="77777777" w:rsidR="00A85D8A" w:rsidRPr="00614B7A" w:rsidRDefault="00A85D8A" w:rsidP="00BE3F9E">
            <w:pPr>
              <w:pStyle w:val="TAL"/>
            </w:pPr>
            <w:r w:rsidRPr="00614B7A">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7799ACA3" w14:textId="77777777" w:rsidR="00A85D8A" w:rsidRPr="00614B7A" w:rsidRDefault="00A85D8A" w:rsidP="00BE3F9E">
            <w:pPr>
              <w:pStyle w:val="TAC"/>
              <w:rPr>
                <w:rFonts w:eastAsia="SimSun"/>
              </w:rPr>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D80E465" w14:textId="77777777" w:rsidR="00A85D8A" w:rsidRPr="00614B7A" w:rsidRDefault="00A85D8A" w:rsidP="00BE3F9E">
            <w:pPr>
              <w:pStyle w:val="TAL"/>
              <w:rPr>
                <w:rFonts w:eastAsia="SimSun"/>
                <w:lang w:eastAsia="zh-CN"/>
              </w:rPr>
            </w:pPr>
            <w:r w:rsidRPr="00614B7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4C6E835" w14:textId="77777777" w:rsidR="00A85D8A" w:rsidRPr="00614B7A" w:rsidRDefault="00A85D8A" w:rsidP="00BE3F9E">
            <w:pPr>
              <w:pStyle w:val="TAL"/>
              <w:rPr>
                <w:rFonts w:eastAsia="SimSun"/>
                <w:lang w:eastAsia="zh-CN"/>
              </w:rPr>
            </w:pPr>
            <w:r w:rsidRPr="00614B7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DC71A36" w14:textId="77777777" w:rsidR="00A85D8A" w:rsidRPr="00614B7A" w:rsidRDefault="00A85D8A" w:rsidP="00BE3F9E">
            <w:pPr>
              <w:pStyle w:val="TAL"/>
              <w:rPr>
                <w:rFonts w:eastAsia="SimSun"/>
                <w:lang w:eastAsia="zh-CN"/>
              </w:rPr>
            </w:pPr>
            <w:r w:rsidRPr="00614B7A">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A45651A" w14:textId="77777777" w:rsidR="00A85D8A" w:rsidRPr="00614B7A" w:rsidRDefault="00A85D8A" w:rsidP="00BE3F9E">
            <w:pPr>
              <w:pStyle w:val="TAL"/>
              <w:rPr>
                <w:lang w:eastAsia="zh-CN"/>
              </w:rPr>
            </w:pPr>
            <w:r w:rsidRPr="00614B7A">
              <w:rPr>
                <w:lang w:eastAsia="zh-CN"/>
              </w:rPr>
              <w:t>PC1</w:t>
            </w:r>
          </w:p>
          <w:p w14:paraId="03448E56" w14:textId="77777777" w:rsidR="00A85D8A" w:rsidRPr="00614B7A" w:rsidRDefault="00A85D8A" w:rsidP="00BE3F9E">
            <w:pPr>
              <w:pStyle w:val="TAL"/>
              <w:rPr>
                <w:lang w:eastAsia="zh-CN"/>
              </w:rPr>
            </w:pPr>
            <w:r w:rsidRPr="00614B7A">
              <w:rPr>
                <w:lang w:eastAsia="zh-CN"/>
              </w:rPr>
              <w:t>PC2</w:t>
            </w:r>
          </w:p>
          <w:p w14:paraId="78151E54" w14:textId="77777777" w:rsidR="00A85D8A" w:rsidRPr="00614B7A" w:rsidRDefault="00A85D8A" w:rsidP="00BE3F9E">
            <w:pPr>
              <w:pStyle w:val="TAL"/>
              <w:rPr>
                <w:lang w:eastAsia="zh-CN"/>
              </w:rPr>
            </w:pPr>
            <w:r w:rsidRPr="00614B7A">
              <w:rPr>
                <w:lang w:eastAsia="zh-CN"/>
              </w:rPr>
              <w:t>PC3</w:t>
            </w:r>
          </w:p>
          <w:p w14:paraId="5D397959" w14:textId="77777777" w:rsidR="00A85D8A" w:rsidRPr="00614B7A" w:rsidRDefault="00A85D8A"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0F12D6B" w14:textId="77777777" w:rsidR="00A85D8A" w:rsidRPr="00614B7A" w:rsidRDefault="00A85D8A" w:rsidP="00BE3F9E">
            <w:pPr>
              <w:pStyle w:val="TAL"/>
              <w:rPr>
                <w:rFonts w:eastAsia="SimSun"/>
                <w:lang w:eastAsia="zh-CN"/>
              </w:rPr>
            </w:pPr>
            <w:r w:rsidRPr="00614B7A">
              <w:t>Skip TC 6.2A.1.1.3 if UE supports NSA and TS 38.521-3 TC 6.2B.1.4_1.3.1 has been executed.</w:t>
            </w:r>
          </w:p>
        </w:tc>
      </w:tr>
      <w:tr w:rsidR="00A85D8A" w:rsidRPr="00614B7A" w14:paraId="2EA1F62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5B1B866" w14:textId="77777777" w:rsidR="00A85D8A" w:rsidRPr="00614B7A" w:rsidRDefault="00A85D8A" w:rsidP="00BE3F9E">
            <w:pPr>
              <w:pStyle w:val="TAL"/>
            </w:pPr>
            <w:r w:rsidRPr="00614B7A">
              <w:t>6.2A.1.1.4</w:t>
            </w:r>
          </w:p>
        </w:tc>
        <w:tc>
          <w:tcPr>
            <w:tcW w:w="4500" w:type="dxa"/>
            <w:tcBorders>
              <w:top w:val="single" w:sz="4" w:space="0" w:color="auto"/>
              <w:left w:val="single" w:sz="4" w:space="0" w:color="auto"/>
              <w:bottom w:val="single" w:sz="4" w:space="0" w:color="auto"/>
              <w:right w:val="single" w:sz="4" w:space="0" w:color="auto"/>
            </w:tcBorders>
            <w:hideMark/>
          </w:tcPr>
          <w:p w14:paraId="5DFBD73A" w14:textId="77777777" w:rsidR="00A85D8A" w:rsidRPr="00614B7A" w:rsidRDefault="00A85D8A" w:rsidP="00BE3F9E">
            <w:pPr>
              <w:pStyle w:val="TAL"/>
            </w:pPr>
            <w:r w:rsidRPr="00614B7A">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217CB26D" w14:textId="77777777" w:rsidR="00A85D8A" w:rsidRPr="00614B7A" w:rsidRDefault="00A85D8A" w:rsidP="00BE3F9E">
            <w:pPr>
              <w:pStyle w:val="TAC"/>
              <w:rPr>
                <w:rFonts w:eastAsia="SimSun"/>
                <w:lang w:eastAsia="zh-CN"/>
              </w:rPr>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7D5B7B8" w14:textId="77777777" w:rsidR="00A85D8A" w:rsidRPr="00614B7A" w:rsidRDefault="00A85D8A" w:rsidP="00BE3F9E">
            <w:pPr>
              <w:pStyle w:val="TAL"/>
              <w:rPr>
                <w:rFonts w:eastAsia="SimSun"/>
                <w:lang w:eastAsia="zh-CN"/>
              </w:rPr>
            </w:pPr>
            <w:r w:rsidRPr="00614B7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CF5E98E" w14:textId="77777777" w:rsidR="00A85D8A" w:rsidRPr="00614B7A" w:rsidRDefault="00A85D8A" w:rsidP="00BE3F9E">
            <w:pPr>
              <w:pStyle w:val="TAL"/>
              <w:rPr>
                <w:rFonts w:eastAsia="SimSun"/>
                <w:lang w:eastAsia="zh-CN"/>
              </w:rPr>
            </w:pPr>
            <w:r w:rsidRPr="00614B7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10DD304" w14:textId="77777777" w:rsidR="00A85D8A" w:rsidRPr="00614B7A" w:rsidRDefault="00A85D8A" w:rsidP="00BE3F9E">
            <w:pPr>
              <w:pStyle w:val="TAL"/>
              <w:rPr>
                <w:rFonts w:eastAsia="SimSun"/>
                <w:lang w:eastAsia="zh-CN"/>
              </w:rPr>
            </w:pPr>
            <w:r w:rsidRPr="00614B7A">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A64FF9D" w14:textId="77777777" w:rsidR="00A85D8A" w:rsidRPr="00614B7A" w:rsidRDefault="00A85D8A" w:rsidP="00BE3F9E">
            <w:pPr>
              <w:pStyle w:val="TAL"/>
              <w:rPr>
                <w:lang w:eastAsia="zh-CN"/>
              </w:rPr>
            </w:pPr>
            <w:r w:rsidRPr="00614B7A">
              <w:rPr>
                <w:lang w:eastAsia="zh-CN"/>
              </w:rPr>
              <w:t>PC1</w:t>
            </w:r>
          </w:p>
          <w:p w14:paraId="0FAF2EF6" w14:textId="77777777" w:rsidR="00A85D8A" w:rsidRPr="00614B7A" w:rsidRDefault="00A85D8A" w:rsidP="00BE3F9E">
            <w:pPr>
              <w:pStyle w:val="TAL"/>
              <w:rPr>
                <w:lang w:eastAsia="zh-CN"/>
              </w:rPr>
            </w:pPr>
            <w:r w:rsidRPr="00614B7A">
              <w:rPr>
                <w:lang w:eastAsia="zh-CN"/>
              </w:rPr>
              <w:t>PC2</w:t>
            </w:r>
          </w:p>
          <w:p w14:paraId="4EA94FD5" w14:textId="77777777" w:rsidR="00A85D8A" w:rsidRPr="00614B7A" w:rsidRDefault="00A85D8A" w:rsidP="00BE3F9E">
            <w:pPr>
              <w:pStyle w:val="TAL"/>
              <w:rPr>
                <w:lang w:eastAsia="zh-CN"/>
              </w:rPr>
            </w:pPr>
            <w:r w:rsidRPr="00614B7A">
              <w:rPr>
                <w:lang w:eastAsia="zh-CN"/>
              </w:rPr>
              <w:t>PC3</w:t>
            </w:r>
          </w:p>
          <w:p w14:paraId="50688E9F" w14:textId="77777777" w:rsidR="00A85D8A" w:rsidRPr="00614B7A" w:rsidRDefault="00A85D8A"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6344759" w14:textId="77777777" w:rsidR="00A85D8A" w:rsidRPr="00614B7A" w:rsidRDefault="00A85D8A" w:rsidP="00BE3F9E">
            <w:pPr>
              <w:pStyle w:val="TAL"/>
            </w:pPr>
            <w:r w:rsidRPr="00614B7A">
              <w:t>NOTE 1</w:t>
            </w:r>
          </w:p>
        </w:tc>
      </w:tr>
      <w:tr w:rsidR="00A85D8A" w:rsidRPr="00614B7A" w14:paraId="38F21029"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66D0153" w14:textId="77777777" w:rsidR="00A85D8A" w:rsidRPr="00614B7A" w:rsidRDefault="00A85D8A" w:rsidP="00BE3F9E">
            <w:pPr>
              <w:pStyle w:val="TAL"/>
            </w:pPr>
            <w:r w:rsidRPr="00614B7A">
              <w:lastRenderedPageBreak/>
              <w:t>6.2A.1.1.5</w:t>
            </w:r>
          </w:p>
        </w:tc>
        <w:tc>
          <w:tcPr>
            <w:tcW w:w="4500" w:type="dxa"/>
            <w:tcBorders>
              <w:top w:val="single" w:sz="4" w:space="0" w:color="auto"/>
              <w:left w:val="single" w:sz="4" w:space="0" w:color="auto"/>
              <w:bottom w:val="single" w:sz="4" w:space="0" w:color="auto"/>
              <w:right w:val="single" w:sz="4" w:space="0" w:color="auto"/>
            </w:tcBorders>
            <w:hideMark/>
          </w:tcPr>
          <w:p w14:paraId="6ED887BE" w14:textId="77777777" w:rsidR="00A85D8A" w:rsidRPr="00614B7A" w:rsidRDefault="00A85D8A" w:rsidP="00BE3F9E">
            <w:pPr>
              <w:pStyle w:val="TAL"/>
            </w:pPr>
            <w:r w:rsidRPr="00614B7A">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03DC85E1" w14:textId="77777777" w:rsidR="00A85D8A" w:rsidRPr="00614B7A" w:rsidRDefault="00A85D8A" w:rsidP="00BE3F9E">
            <w:pPr>
              <w:pStyle w:val="TAC"/>
              <w:rPr>
                <w:rFonts w:eastAsia="SimSun"/>
                <w:lang w:eastAsia="zh-CN"/>
              </w:rPr>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E08B3F9" w14:textId="77777777" w:rsidR="00A85D8A" w:rsidRPr="00614B7A" w:rsidRDefault="00A85D8A" w:rsidP="00BE3F9E">
            <w:pPr>
              <w:pStyle w:val="TAL"/>
              <w:rPr>
                <w:rFonts w:eastAsia="SimSun"/>
                <w:lang w:eastAsia="zh-CN"/>
              </w:rPr>
            </w:pPr>
            <w:r w:rsidRPr="00614B7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ED29E0" w14:textId="77777777" w:rsidR="00A85D8A" w:rsidRPr="00614B7A" w:rsidRDefault="00A85D8A" w:rsidP="00BE3F9E">
            <w:pPr>
              <w:pStyle w:val="TAL"/>
              <w:rPr>
                <w:rFonts w:eastAsia="SimSun"/>
                <w:lang w:eastAsia="zh-CN"/>
              </w:rPr>
            </w:pPr>
            <w:r w:rsidRPr="00614B7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B6C6F16" w14:textId="77777777" w:rsidR="00A85D8A" w:rsidRPr="00614B7A" w:rsidRDefault="00A85D8A" w:rsidP="00BE3F9E">
            <w:pPr>
              <w:pStyle w:val="TAL"/>
              <w:rPr>
                <w:rFonts w:eastAsia="SimSun"/>
                <w:lang w:eastAsia="zh-CN"/>
              </w:rPr>
            </w:pPr>
            <w:r w:rsidRPr="00614B7A">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29EE6A72" w14:textId="77777777" w:rsidR="00A85D8A" w:rsidRPr="00614B7A" w:rsidRDefault="00A85D8A" w:rsidP="00BE3F9E">
            <w:pPr>
              <w:pStyle w:val="TAL"/>
              <w:rPr>
                <w:lang w:eastAsia="zh-CN"/>
              </w:rPr>
            </w:pPr>
            <w:r w:rsidRPr="00614B7A">
              <w:rPr>
                <w:lang w:eastAsia="zh-CN"/>
              </w:rPr>
              <w:t>PC1</w:t>
            </w:r>
          </w:p>
          <w:p w14:paraId="3A766DE2" w14:textId="77777777" w:rsidR="00A85D8A" w:rsidRPr="00614B7A" w:rsidRDefault="00A85D8A" w:rsidP="00BE3F9E">
            <w:pPr>
              <w:pStyle w:val="TAL"/>
              <w:rPr>
                <w:lang w:eastAsia="zh-CN"/>
              </w:rPr>
            </w:pPr>
            <w:r w:rsidRPr="00614B7A">
              <w:rPr>
                <w:lang w:eastAsia="zh-CN"/>
              </w:rPr>
              <w:t>PC2</w:t>
            </w:r>
          </w:p>
          <w:p w14:paraId="6C62421A" w14:textId="77777777" w:rsidR="00A85D8A" w:rsidRPr="00614B7A" w:rsidRDefault="00A85D8A" w:rsidP="00BE3F9E">
            <w:pPr>
              <w:pStyle w:val="TAL"/>
              <w:rPr>
                <w:lang w:eastAsia="zh-CN"/>
              </w:rPr>
            </w:pPr>
            <w:r w:rsidRPr="00614B7A">
              <w:rPr>
                <w:lang w:eastAsia="zh-CN"/>
              </w:rPr>
              <w:t>PC3</w:t>
            </w:r>
          </w:p>
          <w:p w14:paraId="108ED8D5" w14:textId="77777777" w:rsidR="00A85D8A" w:rsidRPr="00614B7A" w:rsidRDefault="00A85D8A"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2120BF" w14:textId="77777777" w:rsidR="00A85D8A" w:rsidRPr="00614B7A" w:rsidRDefault="00A85D8A" w:rsidP="00BE3F9E">
            <w:pPr>
              <w:pStyle w:val="TAL"/>
            </w:pPr>
            <w:r w:rsidRPr="00614B7A">
              <w:t>NOTE 1</w:t>
            </w:r>
          </w:p>
        </w:tc>
      </w:tr>
      <w:tr w:rsidR="00A85D8A" w:rsidRPr="00614B7A" w14:paraId="0D154782"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962C764" w14:textId="77777777" w:rsidR="00A85D8A" w:rsidRPr="00614B7A" w:rsidRDefault="00A85D8A" w:rsidP="00BE3F9E">
            <w:pPr>
              <w:pStyle w:val="TAL"/>
            </w:pPr>
            <w:r w:rsidRPr="00614B7A">
              <w:t>6.2A.1.1.6</w:t>
            </w:r>
          </w:p>
        </w:tc>
        <w:tc>
          <w:tcPr>
            <w:tcW w:w="4500" w:type="dxa"/>
            <w:tcBorders>
              <w:top w:val="single" w:sz="4" w:space="0" w:color="auto"/>
              <w:left w:val="single" w:sz="4" w:space="0" w:color="auto"/>
              <w:bottom w:val="single" w:sz="4" w:space="0" w:color="auto"/>
              <w:right w:val="single" w:sz="4" w:space="0" w:color="auto"/>
            </w:tcBorders>
            <w:hideMark/>
          </w:tcPr>
          <w:p w14:paraId="1D8820A5" w14:textId="77777777" w:rsidR="00A85D8A" w:rsidRPr="00614B7A" w:rsidRDefault="00A85D8A" w:rsidP="00BE3F9E">
            <w:pPr>
              <w:pStyle w:val="TAL"/>
            </w:pPr>
            <w:r w:rsidRPr="00614B7A">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0A592134" w14:textId="77777777" w:rsidR="00A85D8A" w:rsidRPr="00614B7A" w:rsidRDefault="00A85D8A" w:rsidP="00BE3F9E">
            <w:pPr>
              <w:pStyle w:val="TAC"/>
              <w:rPr>
                <w:rFonts w:eastAsia="SimSun"/>
                <w:lang w:eastAsia="zh-CN"/>
              </w:rPr>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85B7167" w14:textId="77777777" w:rsidR="00A85D8A" w:rsidRPr="00614B7A" w:rsidRDefault="00A85D8A" w:rsidP="00BE3F9E">
            <w:pPr>
              <w:pStyle w:val="TAL"/>
              <w:rPr>
                <w:rFonts w:eastAsia="SimSun"/>
                <w:lang w:eastAsia="zh-CN"/>
              </w:rPr>
            </w:pPr>
            <w:r w:rsidRPr="00614B7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71A4806" w14:textId="77777777" w:rsidR="00A85D8A" w:rsidRPr="00614B7A" w:rsidRDefault="00A85D8A" w:rsidP="00BE3F9E">
            <w:pPr>
              <w:pStyle w:val="TAL"/>
              <w:rPr>
                <w:rFonts w:eastAsia="SimSun"/>
                <w:lang w:eastAsia="zh-CN"/>
              </w:rPr>
            </w:pPr>
            <w:r w:rsidRPr="00614B7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49CC39" w14:textId="77777777" w:rsidR="00A85D8A" w:rsidRPr="00614B7A" w:rsidRDefault="00A85D8A" w:rsidP="00BE3F9E">
            <w:pPr>
              <w:pStyle w:val="TAL"/>
              <w:rPr>
                <w:rFonts w:eastAsia="SimSun"/>
                <w:lang w:eastAsia="zh-CN"/>
              </w:rPr>
            </w:pPr>
            <w:r w:rsidRPr="00614B7A">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82C6978" w14:textId="77777777" w:rsidR="00A85D8A" w:rsidRPr="00614B7A" w:rsidRDefault="00A85D8A" w:rsidP="00BE3F9E">
            <w:pPr>
              <w:pStyle w:val="TAL"/>
              <w:rPr>
                <w:lang w:eastAsia="zh-CN"/>
              </w:rPr>
            </w:pPr>
            <w:r w:rsidRPr="00614B7A">
              <w:rPr>
                <w:lang w:eastAsia="zh-CN"/>
              </w:rPr>
              <w:t>PC1</w:t>
            </w:r>
          </w:p>
          <w:p w14:paraId="4AD6F45D" w14:textId="77777777" w:rsidR="00A85D8A" w:rsidRPr="00614B7A" w:rsidRDefault="00A85D8A" w:rsidP="00BE3F9E">
            <w:pPr>
              <w:pStyle w:val="TAL"/>
              <w:rPr>
                <w:lang w:eastAsia="zh-CN"/>
              </w:rPr>
            </w:pPr>
            <w:r w:rsidRPr="00614B7A">
              <w:rPr>
                <w:lang w:eastAsia="zh-CN"/>
              </w:rPr>
              <w:t>PC2</w:t>
            </w:r>
          </w:p>
          <w:p w14:paraId="33697079" w14:textId="77777777" w:rsidR="00A85D8A" w:rsidRPr="00614B7A" w:rsidRDefault="00A85D8A" w:rsidP="00BE3F9E">
            <w:pPr>
              <w:pStyle w:val="TAL"/>
              <w:rPr>
                <w:lang w:eastAsia="zh-CN"/>
              </w:rPr>
            </w:pPr>
            <w:r w:rsidRPr="00614B7A">
              <w:rPr>
                <w:lang w:eastAsia="zh-CN"/>
              </w:rPr>
              <w:t>PC3</w:t>
            </w:r>
          </w:p>
          <w:p w14:paraId="6F0C9FE1" w14:textId="77777777" w:rsidR="00A85D8A" w:rsidRPr="00614B7A" w:rsidRDefault="00A85D8A"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5E7758" w14:textId="77777777" w:rsidR="00A85D8A" w:rsidRPr="00614B7A" w:rsidRDefault="00A85D8A" w:rsidP="00BE3F9E">
            <w:pPr>
              <w:pStyle w:val="TAL"/>
            </w:pPr>
            <w:r w:rsidRPr="00614B7A">
              <w:t>NOTE 1</w:t>
            </w:r>
          </w:p>
        </w:tc>
      </w:tr>
      <w:tr w:rsidR="00A85D8A" w:rsidRPr="00614B7A" w14:paraId="3CB1D25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4650638" w14:textId="77777777" w:rsidR="00A85D8A" w:rsidRPr="00614B7A" w:rsidRDefault="00A85D8A" w:rsidP="00BE3F9E">
            <w:pPr>
              <w:pStyle w:val="TAL"/>
            </w:pPr>
            <w:r w:rsidRPr="00614B7A">
              <w:t>6.2A.1.1.7</w:t>
            </w:r>
          </w:p>
        </w:tc>
        <w:tc>
          <w:tcPr>
            <w:tcW w:w="4500" w:type="dxa"/>
            <w:tcBorders>
              <w:top w:val="single" w:sz="4" w:space="0" w:color="auto"/>
              <w:left w:val="single" w:sz="4" w:space="0" w:color="auto"/>
              <w:bottom w:val="single" w:sz="4" w:space="0" w:color="auto"/>
              <w:right w:val="single" w:sz="4" w:space="0" w:color="auto"/>
            </w:tcBorders>
            <w:hideMark/>
          </w:tcPr>
          <w:p w14:paraId="32AC4A77" w14:textId="77777777" w:rsidR="00A85D8A" w:rsidRPr="00614B7A" w:rsidRDefault="00A85D8A" w:rsidP="00BE3F9E">
            <w:pPr>
              <w:pStyle w:val="TAL"/>
            </w:pPr>
            <w:r w:rsidRPr="00614B7A">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16B192F2" w14:textId="77777777" w:rsidR="00A85D8A" w:rsidRPr="00614B7A" w:rsidRDefault="00A85D8A" w:rsidP="00BE3F9E">
            <w:pPr>
              <w:pStyle w:val="TAC"/>
              <w:rPr>
                <w:rFonts w:eastAsia="SimSun"/>
                <w:lang w:eastAsia="zh-CN"/>
              </w:rPr>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55F0DFB" w14:textId="77777777" w:rsidR="00A85D8A" w:rsidRPr="00614B7A" w:rsidRDefault="00A85D8A" w:rsidP="00BE3F9E">
            <w:pPr>
              <w:pStyle w:val="TAL"/>
              <w:rPr>
                <w:rFonts w:eastAsia="SimSun"/>
                <w:lang w:eastAsia="zh-CN"/>
              </w:rPr>
            </w:pPr>
            <w:r w:rsidRPr="00614B7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AA81547" w14:textId="77777777" w:rsidR="00A85D8A" w:rsidRPr="00614B7A" w:rsidRDefault="00A85D8A" w:rsidP="00BE3F9E">
            <w:pPr>
              <w:pStyle w:val="TAL"/>
              <w:rPr>
                <w:rFonts w:eastAsia="SimSun"/>
                <w:lang w:eastAsia="zh-CN"/>
              </w:rPr>
            </w:pPr>
            <w:r w:rsidRPr="00614B7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D44F605" w14:textId="77777777" w:rsidR="00A85D8A" w:rsidRPr="00614B7A" w:rsidRDefault="00A85D8A" w:rsidP="00BE3F9E">
            <w:pPr>
              <w:pStyle w:val="TAL"/>
              <w:rPr>
                <w:rFonts w:eastAsia="SimSun"/>
                <w:lang w:eastAsia="zh-CN"/>
              </w:rPr>
            </w:pPr>
            <w:r w:rsidRPr="00614B7A">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99F049F" w14:textId="77777777" w:rsidR="00A85D8A" w:rsidRPr="00614B7A" w:rsidRDefault="00A85D8A" w:rsidP="00BE3F9E">
            <w:pPr>
              <w:pStyle w:val="TAL"/>
              <w:rPr>
                <w:lang w:eastAsia="zh-CN"/>
              </w:rPr>
            </w:pPr>
            <w:r w:rsidRPr="00614B7A">
              <w:rPr>
                <w:lang w:eastAsia="zh-CN"/>
              </w:rPr>
              <w:t>PC1</w:t>
            </w:r>
          </w:p>
          <w:p w14:paraId="04810355" w14:textId="77777777" w:rsidR="00A85D8A" w:rsidRPr="00614B7A" w:rsidRDefault="00A85D8A" w:rsidP="00BE3F9E">
            <w:pPr>
              <w:pStyle w:val="TAL"/>
              <w:rPr>
                <w:lang w:eastAsia="zh-CN"/>
              </w:rPr>
            </w:pPr>
            <w:r w:rsidRPr="00614B7A">
              <w:rPr>
                <w:lang w:eastAsia="zh-CN"/>
              </w:rPr>
              <w:t>PC2</w:t>
            </w:r>
          </w:p>
          <w:p w14:paraId="646996DD" w14:textId="77777777" w:rsidR="00A85D8A" w:rsidRPr="00614B7A" w:rsidRDefault="00A85D8A" w:rsidP="00BE3F9E">
            <w:pPr>
              <w:pStyle w:val="TAL"/>
              <w:rPr>
                <w:lang w:eastAsia="zh-CN"/>
              </w:rPr>
            </w:pPr>
            <w:r w:rsidRPr="00614B7A">
              <w:rPr>
                <w:lang w:eastAsia="zh-CN"/>
              </w:rPr>
              <w:t>PC3</w:t>
            </w:r>
          </w:p>
          <w:p w14:paraId="41CD84F6" w14:textId="77777777" w:rsidR="00A85D8A" w:rsidRPr="00614B7A" w:rsidRDefault="00A85D8A"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72A1B2" w14:textId="77777777" w:rsidR="00A85D8A" w:rsidRPr="00614B7A" w:rsidRDefault="00A85D8A" w:rsidP="00BE3F9E">
            <w:pPr>
              <w:pStyle w:val="TAL"/>
            </w:pPr>
            <w:r w:rsidRPr="00614B7A">
              <w:t>NOTE 1</w:t>
            </w:r>
          </w:p>
        </w:tc>
      </w:tr>
      <w:tr w:rsidR="00A85D8A" w:rsidRPr="00614B7A" w14:paraId="205C5931"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CDF9260" w14:textId="77777777" w:rsidR="00A85D8A" w:rsidRPr="00614B7A" w:rsidRDefault="00A85D8A" w:rsidP="00BE3F9E">
            <w:pPr>
              <w:pStyle w:val="TAL"/>
            </w:pPr>
            <w:r w:rsidRPr="00614B7A">
              <w:t>6.2A.1.2.1</w:t>
            </w:r>
          </w:p>
        </w:tc>
        <w:tc>
          <w:tcPr>
            <w:tcW w:w="4500" w:type="dxa"/>
            <w:tcBorders>
              <w:top w:val="single" w:sz="4" w:space="0" w:color="auto"/>
              <w:left w:val="single" w:sz="4" w:space="0" w:color="auto"/>
              <w:bottom w:val="single" w:sz="4" w:space="0" w:color="auto"/>
              <w:right w:val="single" w:sz="4" w:space="0" w:color="auto"/>
            </w:tcBorders>
            <w:hideMark/>
          </w:tcPr>
          <w:p w14:paraId="77FF31E2" w14:textId="77777777" w:rsidR="00A85D8A" w:rsidRPr="00614B7A" w:rsidRDefault="00A85D8A" w:rsidP="00BE3F9E">
            <w:pPr>
              <w:pStyle w:val="TAL"/>
            </w:pPr>
            <w:r w:rsidRPr="00614B7A">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1429901C" w14:textId="77777777" w:rsidR="00A85D8A" w:rsidRPr="00614B7A" w:rsidRDefault="00A85D8A" w:rsidP="00BE3F9E">
            <w:pPr>
              <w:pStyle w:val="TAC"/>
              <w:rPr>
                <w:rFonts w:eastAsia="SimSun"/>
              </w:rPr>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98A2FF5" w14:textId="77777777" w:rsidR="00A85D8A" w:rsidRPr="00614B7A" w:rsidRDefault="00A85D8A" w:rsidP="00BE3F9E">
            <w:pPr>
              <w:pStyle w:val="TAL"/>
              <w:rPr>
                <w:rFonts w:eastAsia="SimSun"/>
                <w:lang w:eastAsia="zh-CN"/>
              </w:rPr>
            </w:pPr>
            <w:r w:rsidRPr="00614B7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55E7CCE" w14:textId="77777777" w:rsidR="00A85D8A" w:rsidRPr="00614B7A" w:rsidRDefault="00A85D8A" w:rsidP="00BE3F9E">
            <w:pPr>
              <w:pStyle w:val="TAL"/>
              <w:rPr>
                <w:rFonts w:eastAsia="SimSun"/>
                <w:lang w:eastAsia="zh-CN"/>
              </w:rPr>
            </w:pPr>
            <w:r w:rsidRPr="00614B7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4E6CA84" w14:textId="77777777" w:rsidR="00A85D8A" w:rsidRPr="00614B7A" w:rsidRDefault="00A85D8A" w:rsidP="00BE3F9E">
            <w:pPr>
              <w:pStyle w:val="TAL"/>
              <w:rPr>
                <w:rFonts w:eastAsia="SimSun"/>
                <w:lang w:eastAsia="zh-CN"/>
              </w:rPr>
            </w:pPr>
            <w:r w:rsidRPr="00614B7A">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4F4286E" w14:textId="77777777" w:rsidR="00A85D8A" w:rsidRPr="00614B7A" w:rsidRDefault="00A85D8A" w:rsidP="00BE3F9E">
            <w:pPr>
              <w:pStyle w:val="TAL"/>
              <w:rPr>
                <w:lang w:eastAsia="zh-CN"/>
              </w:rPr>
            </w:pPr>
            <w:r w:rsidRPr="00614B7A">
              <w:rPr>
                <w:lang w:eastAsia="zh-CN"/>
              </w:rPr>
              <w:t>PC1</w:t>
            </w:r>
          </w:p>
          <w:p w14:paraId="35BFF52E" w14:textId="77777777" w:rsidR="00A85D8A" w:rsidRPr="00614B7A" w:rsidRDefault="00A85D8A" w:rsidP="00BE3F9E">
            <w:pPr>
              <w:pStyle w:val="TAL"/>
              <w:rPr>
                <w:lang w:eastAsia="zh-CN"/>
              </w:rPr>
            </w:pPr>
            <w:r w:rsidRPr="00614B7A">
              <w:rPr>
                <w:lang w:eastAsia="zh-CN"/>
              </w:rPr>
              <w:t>PC2</w:t>
            </w:r>
          </w:p>
          <w:p w14:paraId="202DAACC" w14:textId="77777777" w:rsidR="00A85D8A" w:rsidRPr="00614B7A" w:rsidRDefault="00A85D8A" w:rsidP="00BE3F9E">
            <w:pPr>
              <w:pStyle w:val="TAL"/>
              <w:rPr>
                <w:lang w:eastAsia="zh-CN"/>
              </w:rPr>
            </w:pPr>
            <w:r w:rsidRPr="00614B7A">
              <w:rPr>
                <w:lang w:eastAsia="zh-CN"/>
              </w:rPr>
              <w:t>PC3</w:t>
            </w:r>
          </w:p>
          <w:p w14:paraId="12FE19B9" w14:textId="77777777" w:rsidR="00A85D8A" w:rsidRPr="00614B7A" w:rsidRDefault="00A85D8A"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2D77DE" w14:textId="77777777" w:rsidR="00A85D8A" w:rsidRPr="00614B7A" w:rsidRDefault="00A85D8A" w:rsidP="00BE3F9E">
            <w:pPr>
              <w:pStyle w:val="TAL"/>
              <w:rPr>
                <w:rFonts w:eastAsia="SimSun"/>
                <w:lang w:eastAsia="zh-CN"/>
              </w:rPr>
            </w:pPr>
            <w:r w:rsidRPr="00614B7A">
              <w:rPr>
                <w:rFonts w:eastAsia="SimSun"/>
                <w:lang w:eastAsia="zh-CN"/>
              </w:rPr>
              <w:t xml:space="preserve">Skip TC 6.2A.1.2.1 if UE supports NSA and TS 38.521-3 TC </w:t>
            </w:r>
            <w:r w:rsidRPr="00614B7A">
              <w:rPr>
                <w:rFonts w:cs="Arial"/>
              </w:rPr>
              <w:t>6.2B.1.4_1.1.2</w:t>
            </w:r>
            <w:r w:rsidRPr="00614B7A">
              <w:rPr>
                <w:rFonts w:eastAsia="SimSun"/>
                <w:lang w:eastAsia="zh-CN"/>
              </w:rPr>
              <w:t xml:space="preserve"> has been executed.</w:t>
            </w:r>
          </w:p>
        </w:tc>
      </w:tr>
      <w:tr w:rsidR="00A85D8A" w:rsidRPr="00614B7A" w14:paraId="10CA2B7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1D6629A" w14:textId="77777777" w:rsidR="00A85D8A" w:rsidRPr="00614B7A" w:rsidRDefault="00A85D8A" w:rsidP="00BE3F9E">
            <w:pPr>
              <w:pStyle w:val="TAL"/>
            </w:pPr>
            <w:r w:rsidRPr="00614B7A">
              <w:t>6.2A.1.2.2</w:t>
            </w:r>
          </w:p>
        </w:tc>
        <w:tc>
          <w:tcPr>
            <w:tcW w:w="4500" w:type="dxa"/>
            <w:tcBorders>
              <w:top w:val="single" w:sz="4" w:space="0" w:color="auto"/>
              <w:left w:val="single" w:sz="4" w:space="0" w:color="auto"/>
              <w:bottom w:val="single" w:sz="4" w:space="0" w:color="auto"/>
              <w:right w:val="single" w:sz="4" w:space="0" w:color="auto"/>
            </w:tcBorders>
            <w:hideMark/>
          </w:tcPr>
          <w:p w14:paraId="68917174" w14:textId="77777777" w:rsidR="00A85D8A" w:rsidRPr="00614B7A" w:rsidRDefault="00A85D8A" w:rsidP="00BE3F9E">
            <w:pPr>
              <w:pStyle w:val="TAL"/>
            </w:pPr>
            <w:r w:rsidRPr="00614B7A">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2EBA623B" w14:textId="77777777" w:rsidR="00A85D8A" w:rsidRPr="00614B7A" w:rsidRDefault="00A85D8A" w:rsidP="00BE3F9E">
            <w:pPr>
              <w:pStyle w:val="TAC"/>
              <w:rPr>
                <w:rFonts w:eastAsia="SimSun"/>
              </w:rPr>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574B46" w14:textId="77777777" w:rsidR="00A85D8A" w:rsidRPr="00614B7A" w:rsidRDefault="00A85D8A" w:rsidP="00BE3F9E">
            <w:pPr>
              <w:pStyle w:val="TAL"/>
              <w:rPr>
                <w:rFonts w:eastAsia="SimSun"/>
                <w:lang w:eastAsia="zh-CN"/>
              </w:rPr>
            </w:pPr>
            <w:r w:rsidRPr="00614B7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2EF8E1B" w14:textId="77777777" w:rsidR="00A85D8A" w:rsidRPr="00614B7A" w:rsidRDefault="00A85D8A" w:rsidP="00BE3F9E">
            <w:pPr>
              <w:pStyle w:val="TAL"/>
              <w:rPr>
                <w:rFonts w:eastAsia="SimSun"/>
                <w:lang w:eastAsia="zh-CN"/>
              </w:rPr>
            </w:pPr>
            <w:r w:rsidRPr="00614B7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B2B54D7" w14:textId="77777777" w:rsidR="00A85D8A" w:rsidRPr="00614B7A" w:rsidRDefault="00A85D8A" w:rsidP="00BE3F9E">
            <w:pPr>
              <w:pStyle w:val="TAL"/>
              <w:rPr>
                <w:rFonts w:eastAsia="SimSun"/>
                <w:lang w:eastAsia="zh-CN"/>
              </w:rPr>
            </w:pPr>
            <w:r w:rsidRPr="00614B7A">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86263F8" w14:textId="77777777" w:rsidR="00A85D8A" w:rsidRPr="00614B7A" w:rsidRDefault="00A85D8A" w:rsidP="00BE3F9E">
            <w:pPr>
              <w:pStyle w:val="TAL"/>
              <w:rPr>
                <w:lang w:eastAsia="zh-CN"/>
              </w:rPr>
            </w:pPr>
            <w:r w:rsidRPr="00614B7A">
              <w:rPr>
                <w:lang w:eastAsia="zh-CN"/>
              </w:rPr>
              <w:t>PC1</w:t>
            </w:r>
          </w:p>
          <w:p w14:paraId="11A1ECD9" w14:textId="77777777" w:rsidR="00A85D8A" w:rsidRPr="00614B7A" w:rsidRDefault="00A85D8A" w:rsidP="00BE3F9E">
            <w:pPr>
              <w:pStyle w:val="TAL"/>
              <w:rPr>
                <w:lang w:eastAsia="zh-CN"/>
              </w:rPr>
            </w:pPr>
            <w:r w:rsidRPr="00614B7A">
              <w:rPr>
                <w:lang w:eastAsia="zh-CN"/>
              </w:rPr>
              <w:t>PC2</w:t>
            </w:r>
          </w:p>
          <w:p w14:paraId="0C080CD0" w14:textId="77777777" w:rsidR="00A85D8A" w:rsidRPr="00614B7A" w:rsidRDefault="00A85D8A" w:rsidP="00BE3F9E">
            <w:pPr>
              <w:pStyle w:val="TAL"/>
              <w:rPr>
                <w:lang w:eastAsia="zh-CN"/>
              </w:rPr>
            </w:pPr>
            <w:r w:rsidRPr="00614B7A">
              <w:rPr>
                <w:lang w:eastAsia="zh-CN"/>
              </w:rPr>
              <w:t>PC3</w:t>
            </w:r>
          </w:p>
          <w:p w14:paraId="2BE04215" w14:textId="77777777" w:rsidR="00A85D8A" w:rsidRPr="00614B7A" w:rsidRDefault="00A85D8A"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53F426" w14:textId="77777777" w:rsidR="00A85D8A" w:rsidRPr="00614B7A" w:rsidRDefault="00A85D8A" w:rsidP="00BE3F9E">
            <w:pPr>
              <w:pStyle w:val="TAL"/>
              <w:rPr>
                <w:rFonts w:eastAsia="SimSun"/>
                <w:lang w:eastAsia="zh-CN"/>
              </w:rPr>
            </w:pPr>
            <w:r w:rsidRPr="00614B7A">
              <w:rPr>
                <w:rFonts w:eastAsia="SimSun"/>
                <w:lang w:eastAsia="zh-CN"/>
              </w:rPr>
              <w:t xml:space="preserve">Skip TC 6.2A.1.2.2 if UE supports NSA and TS 38.521-3 TC </w:t>
            </w:r>
            <w:r w:rsidRPr="00614B7A">
              <w:rPr>
                <w:rFonts w:cs="Arial"/>
              </w:rPr>
              <w:t xml:space="preserve">6.2B.1.4_1.2.2 </w:t>
            </w:r>
            <w:r w:rsidRPr="00614B7A">
              <w:rPr>
                <w:rFonts w:eastAsia="SimSun"/>
                <w:lang w:eastAsia="zh-CN"/>
              </w:rPr>
              <w:t>has been executed.</w:t>
            </w:r>
          </w:p>
        </w:tc>
      </w:tr>
      <w:tr w:rsidR="00A85D8A" w:rsidRPr="00614B7A" w14:paraId="5258C532"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6F1A5DB" w14:textId="77777777" w:rsidR="00A85D8A" w:rsidRPr="00614B7A" w:rsidRDefault="00A85D8A" w:rsidP="00BE3F9E">
            <w:pPr>
              <w:pStyle w:val="TAL"/>
            </w:pPr>
            <w:r w:rsidRPr="00614B7A">
              <w:t>6.2A.1.2.3</w:t>
            </w:r>
          </w:p>
        </w:tc>
        <w:tc>
          <w:tcPr>
            <w:tcW w:w="4500" w:type="dxa"/>
            <w:tcBorders>
              <w:top w:val="single" w:sz="4" w:space="0" w:color="auto"/>
              <w:left w:val="single" w:sz="4" w:space="0" w:color="auto"/>
              <w:bottom w:val="single" w:sz="4" w:space="0" w:color="auto"/>
              <w:right w:val="single" w:sz="4" w:space="0" w:color="auto"/>
            </w:tcBorders>
            <w:hideMark/>
          </w:tcPr>
          <w:p w14:paraId="6F749C8B" w14:textId="77777777" w:rsidR="00A85D8A" w:rsidRPr="00614B7A" w:rsidRDefault="00A85D8A" w:rsidP="00BE3F9E">
            <w:pPr>
              <w:pStyle w:val="TAL"/>
            </w:pPr>
            <w:r w:rsidRPr="00614B7A">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67A68677" w14:textId="77777777" w:rsidR="00A85D8A" w:rsidRPr="00614B7A" w:rsidRDefault="00A85D8A" w:rsidP="00BE3F9E">
            <w:pPr>
              <w:pStyle w:val="TAC"/>
              <w:rPr>
                <w:rFonts w:eastAsia="SimSun"/>
              </w:rPr>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A817ABD" w14:textId="77777777" w:rsidR="00A85D8A" w:rsidRPr="00614B7A" w:rsidRDefault="00A85D8A" w:rsidP="00BE3F9E">
            <w:pPr>
              <w:pStyle w:val="TAL"/>
              <w:rPr>
                <w:rFonts w:eastAsia="SimSun"/>
                <w:lang w:eastAsia="zh-CN"/>
              </w:rPr>
            </w:pPr>
            <w:r w:rsidRPr="00614B7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44E99FF" w14:textId="77777777" w:rsidR="00A85D8A" w:rsidRPr="00614B7A" w:rsidRDefault="00A85D8A" w:rsidP="00BE3F9E">
            <w:pPr>
              <w:pStyle w:val="TAL"/>
              <w:rPr>
                <w:rFonts w:eastAsia="SimSun"/>
                <w:lang w:eastAsia="zh-CN"/>
              </w:rPr>
            </w:pPr>
            <w:r w:rsidRPr="00614B7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676B6DB" w14:textId="77777777" w:rsidR="00A85D8A" w:rsidRPr="00614B7A" w:rsidRDefault="00A85D8A" w:rsidP="00BE3F9E">
            <w:pPr>
              <w:pStyle w:val="TAL"/>
              <w:rPr>
                <w:rFonts w:eastAsia="SimSun"/>
                <w:lang w:eastAsia="zh-CN"/>
              </w:rPr>
            </w:pPr>
            <w:r w:rsidRPr="00614B7A">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7351ECFC" w14:textId="77777777" w:rsidR="00A85D8A" w:rsidRPr="00614B7A" w:rsidRDefault="00A85D8A" w:rsidP="00BE3F9E">
            <w:pPr>
              <w:pStyle w:val="TAL"/>
              <w:rPr>
                <w:lang w:eastAsia="zh-CN"/>
              </w:rPr>
            </w:pPr>
            <w:r w:rsidRPr="00614B7A">
              <w:rPr>
                <w:lang w:eastAsia="zh-CN"/>
              </w:rPr>
              <w:t>PC1</w:t>
            </w:r>
          </w:p>
          <w:p w14:paraId="28FD824C" w14:textId="77777777" w:rsidR="00A85D8A" w:rsidRPr="00614B7A" w:rsidRDefault="00A85D8A" w:rsidP="00BE3F9E">
            <w:pPr>
              <w:pStyle w:val="TAL"/>
              <w:rPr>
                <w:lang w:eastAsia="zh-CN"/>
              </w:rPr>
            </w:pPr>
            <w:r w:rsidRPr="00614B7A">
              <w:rPr>
                <w:lang w:eastAsia="zh-CN"/>
              </w:rPr>
              <w:t>PC2</w:t>
            </w:r>
          </w:p>
          <w:p w14:paraId="207C761A" w14:textId="77777777" w:rsidR="00A85D8A" w:rsidRPr="00614B7A" w:rsidRDefault="00A85D8A" w:rsidP="00BE3F9E">
            <w:pPr>
              <w:pStyle w:val="TAL"/>
              <w:rPr>
                <w:lang w:eastAsia="zh-CN"/>
              </w:rPr>
            </w:pPr>
            <w:r w:rsidRPr="00614B7A">
              <w:rPr>
                <w:lang w:eastAsia="zh-CN"/>
              </w:rPr>
              <w:t>PC3</w:t>
            </w:r>
          </w:p>
          <w:p w14:paraId="61CB8AC6" w14:textId="77777777" w:rsidR="00A85D8A" w:rsidRPr="00614B7A" w:rsidRDefault="00A85D8A"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97CB22" w14:textId="77777777" w:rsidR="00A85D8A" w:rsidRPr="00614B7A" w:rsidRDefault="00A85D8A" w:rsidP="00BE3F9E">
            <w:pPr>
              <w:pStyle w:val="TAL"/>
              <w:rPr>
                <w:rFonts w:eastAsia="SimSun"/>
                <w:lang w:eastAsia="zh-CN"/>
              </w:rPr>
            </w:pPr>
            <w:r w:rsidRPr="00614B7A">
              <w:rPr>
                <w:rFonts w:eastAsia="SimSun"/>
                <w:lang w:eastAsia="zh-CN"/>
              </w:rPr>
              <w:t xml:space="preserve">Skip TC 6.2A.1.2.3 if UE supports NSA and TS 38.521-3 TC </w:t>
            </w:r>
            <w:r w:rsidRPr="00614B7A">
              <w:rPr>
                <w:rFonts w:cs="Arial"/>
              </w:rPr>
              <w:t xml:space="preserve">6.2B.1.4_1.3.2 </w:t>
            </w:r>
            <w:r w:rsidRPr="00614B7A">
              <w:rPr>
                <w:rFonts w:eastAsia="SimSun"/>
                <w:lang w:eastAsia="zh-CN"/>
              </w:rPr>
              <w:t>has been executed.</w:t>
            </w:r>
          </w:p>
        </w:tc>
      </w:tr>
      <w:tr w:rsidR="00A85D8A" w:rsidRPr="00614B7A" w14:paraId="51A1CDB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291F3F2" w14:textId="77777777" w:rsidR="00A85D8A" w:rsidRPr="00614B7A" w:rsidRDefault="00A85D8A" w:rsidP="00BE3F9E">
            <w:pPr>
              <w:pStyle w:val="TAL"/>
            </w:pPr>
            <w:r w:rsidRPr="00614B7A">
              <w:t>6.2A.1.2.4</w:t>
            </w:r>
          </w:p>
        </w:tc>
        <w:tc>
          <w:tcPr>
            <w:tcW w:w="4500" w:type="dxa"/>
            <w:tcBorders>
              <w:top w:val="single" w:sz="4" w:space="0" w:color="auto"/>
              <w:left w:val="single" w:sz="4" w:space="0" w:color="auto"/>
              <w:bottom w:val="single" w:sz="4" w:space="0" w:color="auto"/>
              <w:right w:val="single" w:sz="4" w:space="0" w:color="auto"/>
            </w:tcBorders>
            <w:hideMark/>
          </w:tcPr>
          <w:p w14:paraId="24484A28" w14:textId="77777777" w:rsidR="00A85D8A" w:rsidRPr="00614B7A" w:rsidRDefault="00A85D8A" w:rsidP="00BE3F9E">
            <w:pPr>
              <w:pStyle w:val="TAL"/>
            </w:pPr>
            <w:r w:rsidRPr="00614B7A">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04519FB3" w14:textId="77777777" w:rsidR="00A85D8A" w:rsidRPr="00614B7A" w:rsidRDefault="00A85D8A" w:rsidP="00BE3F9E">
            <w:pPr>
              <w:pStyle w:val="TAC"/>
              <w:rPr>
                <w:rFonts w:eastAsia="SimSun"/>
              </w:rPr>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A684E39" w14:textId="77777777" w:rsidR="00A85D8A" w:rsidRPr="00614B7A" w:rsidRDefault="00A85D8A" w:rsidP="00BE3F9E">
            <w:pPr>
              <w:pStyle w:val="TAL"/>
              <w:rPr>
                <w:rFonts w:eastAsia="SimSun"/>
                <w:lang w:eastAsia="zh-CN"/>
              </w:rPr>
            </w:pPr>
            <w:r w:rsidRPr="00614B7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E8DC364" w14:textId="77777777" w:rsidR="00A85D8A" w:rsidRPr="00614B7A" w:rsidRDefault="00A85D8A" w:rsidP="00BE3F9E">
            <w:pPr>
              <w:pStyle w:val="TAL"/>
              <w:rPr>
                <w:rFonts w:eastAsia="SimSun"/>
                <w:lang w:eastAsia="zh-CN"/>
              </w:rPr>
            </w:pPr>
            <w:r w:rsidRPr="00614B7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F8D8F45" w14:textId="77777777" w:rsidR="00A85D8A" w:rsidRPr="00614B7A" w:rsidRDefault="00A85D8A" w:rsidP="00BE3F9E">
            <w:pPr>
              <w:pStyle w:val="TAL"/>
              <w:rPr>
                <w:rFonts w:eastAsia="SimSun"/>
                <w:lang w:eastAsia="zh-CN"/>
              </w:rPr>
            </w:pPr>
            <w:r w:rsidRPr="00614B7A">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34BE2FE5" w14:textId="77777777" w:rsidR="00A85D8A" w:rsidRPr="00614B7A" w:rsidRDefault="00A85D8A" w:rsidP="00BE3F9E">
            <w:pPr>
              <w:pStyle w:val="TAL"/>
              <w:rPr>
                <w:lang w:eastAsia="zh-CN"/>
              </w:rPr>
            </w:pPr>
            <w:r w:rsidRPr="00614B7A">
              <w:rPr>
                <w:lang w:eastAsia="zh-CN"/>
              </w:rPr>
              <w:t>PC1</w:t>
            </w:r>
          </w:p>
          <w:p w14:paraId="7F403842" w14:textId="77777777" w:rsidR="00A85D8A" w:rsidRPr="00614B7A" w:rsidRDefault="00A85D8A" w:rsidP="00BE3F9E">
            <w:pPr>
              <w:pStyle w:val="TAL"/>
              <w:rPr>
                <w:lang w:eastAsia="zh-CN"/>
              </w:rPr>
            </w:pPr>
            <w:r w:rsidRPr="00614B7A">
              <w:rPr>
                <w:lang w:eastAsia="zh-CN"/>
              </w:rPr>
              <w:t>PC2</w:t>
            </w:r>
          </w:p>
          <w:p w14:paraId="5DBB3489" w14:textId="77777777" w:rsidR="00A85D8A" w:rsidRPr="00614B7A" w:rsidRDefault="00A85D8A" w:rsidP="00BE3F9E">
            <w:pPr>
              <w:pStyle w:val="TAL"/>
              <w:rPr>
                <w:lang w:eastAsia="zh-CN"/>
              </w:rPr>
            </w:pPr>
            <w:r w:rsidRPr="00614B7A">
              <w:rPr>
                <w:lang w:eastAsia="zh-CN"/>
              </w:rPr>
              <w:t>PC3</w:t>
            </w:r>
          </w:p>
          <w:p w14:paraId="71DB4FA5" w14:textId="77777777" w:rsidR="00A85D8A" w:rsidRPr="00614B7A" w:rsidRDefault="00A85D8A"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58B7205" w14:textId="77777777" w:rsidR="00A85D8A" w:rsidRPr="00614B7A" w:rsidRDefault="00A85D8A" w:rsidP="00BE3F9E">
            <w:pPr>
              <w:pStyle w:val="TAL"/>
              <w:rPr>
                <w:rFonts w:eastAsia="SimSun"/>
                <w:lang w:eastAsia="zh-CN"/>
              </w:rPr>
            </w:pPr>
            <w:r w:rsidRPr="00614B7A">
              <w:rPr>
                <w:rFonts w:eastAsia="SimSun"/>
                <w:lang w:eastAsia="zh-CN"/>
              </w:rPr>
              <w:t>NOTE 1</w:t>
            </w:r>
          </w:p>
        </w:tc>
      </w:tr>
      <w:tr w:rsidR="00A85D8A" w:rsidRPr="00614B7A" w14:paraId="0503222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75D72D1" w14:textId="77777777" w:rsidR="00A85D8A" w:rsidRPr="00614B7A" w:rsidRDefault="00A85D8A" w:rsidP="00BE3F9E">
            <w:pPr>
              <w:pStyle w:val="TAL"/>
            </w:pPr>
            <w:r w:rsidRPr="00614B7A">
              <w:t>6.2A.1.2.5</w:t>
            </w:r>
          </w:p>
        </w:tc>
        <w:tc>
          <w:tcPr>
            <w:tcW w:w="4500" w:type="dxa"/>
            <w:tcBorders>
              <w:top w:val="single" w:sz="4" w:space="0" w:color="auto"/>
              <w:left w:val="single" w:sz="4" w:space="0" w:color="auto"/>
              <w:bottom w:val="single" w:sz="4" w:space="0" w:color="auto"/>
              <w:right w:val="single" w:sz="4" w:space="0" w:color="auto"/>
            </w:tcBorders>
            <w:hideMark/>
          </w:tcPr>
          <w:p w14:paraId="670AA280" w14:textId="77777777" w:rsidR="00A85D8A" w:rsidRPr="00614B7A" w:rsidRDefault="00A85D8A" w:rsidP="00BE3F9E">
            <w:pPr>
              <w:pStyle w:val="TAL"/>
            </w:pPr>
            <w:r w:rsidRPr="00614B7A">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1E08FBE4" w14:textId="77777777" w:rsidR="00A85D8A" w:rsidRPr="00614B7A" w:rsidRDefault="00A85D8A" w:rsidP="00BE3F9E">
            <w:pPr>
              <w:pStyle w:val="TAC"/>
              <w:rPr>
                <w:rFonts w:eastAsia="SimSun"/>
              </w:rPr>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9B4292D" w14:textId="77777777" w:rsidR="00A85D8A" w:rsidRPr="00614B7A" w:rsidRDefault="00A85D8A" w:rsidP="00BE3F9E">
            <w:pPr>
              <w:pStyle w:val="TAL"/>
              <w:rPr>
                <w:rFonts w:eastAsia="SimSun"/>
                <w:lang w:eastAsia="zh-CN"/>
              </w:rPr>
            </w:pPr>
            <w:r w:rsidRPr="00614B7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F9C8AE5" w14:textId="77777777" w:rsidR="00A85D8A" w:rsidRPr="00614B7A" w:rsidRDefault="00A85D8A" w:rsidP="00BE3F9E">
            <w:pPr>
              <w:pStyle w:val="TAL"/>
              <w:rPr>
                <w:rFonts w:eastAsia="SimSun"/>
                <w:lang w:eastAsia="zh-CN"/>
              </w:rPr>
            </w:pPr>
            <w:r w:rsidRPr="00614B7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3897471" w14:textId="77777777" w:rsidR="00A85D8A" w:rsidRPr="00614B7A" w:rsidRDefault="00A85D8A" w:rsidP="00BE3F9E">
            <w:pPr>
              <w:pStyle w:val="TAL"/>
              <w:rPr>
                <w:rFonts w:eastAsia="SimSun"/>
                <w:lang w:eastAsia="zh-CN"/>
              </w:rPr>
            </w:pPr>
            <w:r w:rsidRPr="00614B7A">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2B44F9A1" w14:textId="77777777" w:rsidR="00A85D8A" w:rsidRPr="00614B7A" w:rsidRDefault="00A85D8A" w:rsidP="00BE3F9E">
            <w:pPr>
              <w:pStyle w:val="TAL"/>
              <w:rPr>
                <w:lang w:eastAsia="zh-CN"/>
              </w:rPr>
            </w:pPr>
            <w:r w:rsidRPr="00614B7A">
              <w:rPr>
                <w:lang w:eastAsia="zh-CN"/>
              </w:rPr>
              <w:t>PC1</w:t>
            </w:r>
          </w:p>
          <w:p w14:paraId="10296285" w14:textId="77777777" w:rsidR="00A85D8A" w:rsidRPr="00614B7A" w:rsidRDefault="00A85D8A" w:rsidP="00BE3F9E">
            <w:pPr>
              <w:pStyle w:val="TAL"/>
              <w:rPr>
                <w:lang w:eastAsia="zh-CN"/>
              </w:rPr>
            </w:pPr>
            <w:r w:rsidRPr="00614B7A">
              <w:rPr>
                <w:lang w:eastAsia="zh-CN"/>
              </w:rPr>
              <w:t>PC2</w:t>
            </w:r>
          </w:p>
          <w:p w14:paraId="1EB5314E" w14:textId="77777777" w:rsidR="00A85D8A" w:rsidRPr="00614B7A" w:rsidRDefault="00A85D8A" w:rsidP="00BE3F9E">
            <w:pPr>
              <w:pStyle w:val="TAL"/>
              <w:rPr>
                <w:lang w:eastAsia="zh-CN"/>
              </w:rPr>
            </w:pPr>
            <w:r w:rsidRPr="00614B7A">
              <w:rPr>
                <w:lang w:eastAsia="zh-CN"/>
              </w:rPr>
              <w:t>PC3</w:t>
            </w:r>
          </w:p>
          <w:p w14:paraId="28313E86" w14:textId="77777777" w:rsidR="00A85D8A" w:rsidRPr="00614B7A" w:rsidRDefault="00A85D8A"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387592" w14:textId="77777777" w:rsidR="00A85D8A" w:rsidRPr="00614B7A" w:rsidRDefault="00A85D8A" w:rsidP="00BE3F9E">
            <w:pPr>
              <w:pStyle w:val="TAL"/>
              <w:rPr>
                <w:rFonts w:eastAsia="SimSun"/>
                <w:lang w:eastAsia="zh-CN"/>
              </w:rPr>
            </w:pPr>
            <w:r w:rsidRPr="00614B7A">
              <w:rPr>
                <w:rFonts w:eastAsia="SimSun"/>
                <w:lang w:eastAsia="zh-CN"/>
              </w:rPr>
              <w:t>NOTE 1</w:t>
            </w:r>
          </w:p>
        </w:tc>
      </w:tr>
      <w:tr w:rsidR="00A85D8A" w:rsidRPr="00614B7A" w14:paraId="256FBDB2"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44304C4" w14:textId="77777777" w:rsidR="00A85D8A" w:rsidRPr="00614B7A" w:rsidRDefault="00A85D8A" w:rsidP="00BE3F9E">
            <w:pPr>
              <w:pStyle w:val="TAL"/>
            </w:pPr>
            <w:r w:rsidRPr="00614B7A">
              <w:t>6.2A.1.2.6</w:t>
            </w:r>
          </w:p>
        </w:tc>
        <w:tc>
          <w:tcPr>
            <w:tcW w:w="4500" w:type="dxa"/>
            <w:tcBorders>
              <w:top w:val="single" w:sz="4" w:space="0" w:color="auto"/>
              <w:left w:val="single" w:sz="4" w:space="0" w:color="auto"/>
              <w:bottom w:val="single" w:sz="4" w:space="0" w:color="auto"/>
              <w:right w:val="single" w:sz="4" w:space="0" w:color="auto"/>
            </w:tcBorders>
            <w:hideMark/>
          </w:tcPr>
          <w:p w14:paraId="7A1ACD09" w14:textId="77777777" w:rsidR="00A85D8A" w:rsidRPr="00614B7A" w:rsidRDefault="00A85D8A" w:rsidP="00BE3F9E">
            <w:pPr>
              <w:pStyle w:val="TAL"/>
            </w:pPr>
            <w:r w:rsidRPr="00614B7A">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7138B971" w14:textId="77777777" w:rsidR="00A85D8A" w:rsidRPr="00614B7A" w:rsidRDefault="00A85D8A" w:rsidP="00BE3F9E">
            <w:pPr>
              <w:pStyle w:val="TAC"/>
              <w:rPr>
                <w:rFonts w:eastAsia="SimSun"/>
              </w:rPr>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82F28E7" w14:textId="77777777" w:rsidR="00A85D8A" w:rsidRPr="00614B7A" w:rsidRDefault="00A85D8A" w:rsidP="00BE3F9E">
            <w:pPr>
              <w:pStyle w:val="TAL"/>
              <w:rPr>
                <w:rFonts w:eastAsia="SimSun"/>
                <w:lang w:eastAsia="zh-CN"/>
              </w:rPr>
            </w:pPr>
            <w:r w:rsidRPr="00614B7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440DB58" w14:textId="77777777" w:rsidR="00A85D8A" w:rsidRPr="00614B7A" w:rsidRDefault="00A85D8A" w:rsidP="00BE3F9E">
            <w:pPr>
              <w:pStyle w:val="TAL"/>
              <w:rPr>
                <w:rFonts w:eastAsia="SimSun"/>
                <w:lang w:eastAsia="zh-CN"/>
              </w:rPr>
            </w:pPr>
            <w:r w:rsidRPr="00614B7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72B8600" w14:textId="77777777" w:rsidR="00A85D8A" w:rsidRPr="00614B7A" w:rsidRDefault="00A85D8A" w:rsidP="00BE3F9E">
            <w:pPr>
              <w:pStyle w:val="TAL"/>
              <w:rPr>
                <w:rFonts w:eastAsia="SimSun"/>
                <w:lang w:eastAsia="zh-CN"/>
              </w:rPr>
            </w:pPr>
            <w:r w:rsidRPr="00614B7A">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BC08F56" w14:textId="77777777" w:rsidR="00A85D8A" w:rsidRPr="00614B7A" w:rsidRDefault="00A85D8A" w:rsidP="00BE3F9E">
            <w:pPr>
              <w:pStyle w:val="TAL"/>
              <w:rPr>
                <w:lang w:eastAsia="zh-CN"/>
              </w:rPr>
            </w:pPr>
            <w:r w:rsidRPr="00614B7A">
              <w:rPr>
                <w:lang w:eastAsia="zh-CN"/>
              </w:rPr>
              <w:t>PC1</w:t>
            </w:r>
          </w:p>
          <w:p w14:paraId="454787D8" w14:textId="77777777" w:rsidR="00A85D8A" w:rsidRPr="00614B7A" w:rsidRDefault="00A85D8A" w:rsidP="00BE3F9E">
            <w:pPr>
              <w:pStyle w:val="TAL"/>
              <w:rPr>
                <w:lang w:eastAsia="zh-CN"/>
              </w:rPr>
            </w:pPr>
            <w:r w:rsidRPr="00614B7A">
              <w:rPr>
                <w:lang w:eastAsia="zh-CN"/>
              </w:rPr>
              <w:t>PC2</w:t>
            </w:r>
          </w:p>
          <w:p w14:paraId="64334CBF" w14:textId="77777777" w:rsidR="00A85D8A" w:rsidRPr="00614B7A" w:rsidRDefault="00A85D8A" w:rsidP="00BE3F9E">
            <w:pPr>
              <w:pStyle w:val="TAL"/>
              <w:rPr>
                <w:lang w:eastAsia="zh-CN"/>
              </w:rPr>
            </w:pPr>
            <w:r w:rsidRPr="00614B7A">
              <w:rPr>
                <w:lang w:eastAsia="zh-CN"/>
              </w:rPr>
              <w:t>PC3</w:t>
            </w:r>
          </w:p>
          <w:p w14:paraId="1F142F14" w14:textId="77777777" w:rsidR="00A85D8A" w:rsidRPr="00614B7A" w:rsidRDefault="00A85D8A"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5ED71F" w14:textId="77777777" w:rsidR="00A85D8A" w:rsidRPr="00614B7A" w:rsidRDefault="00A85D8A" w:rsidP="00BE3F9E">
            <w:pPr>
              <w:pStyle w:val="TAL"/>
              <w:rPr>
                <w:rFonts w:eastAsia="SimSun"/>
                <w:lang w:eastAsia="zh-CN"/>
              </w:rPr>
            </w:pPr>
            <w:r w:rsidRPr="00614B7A">
              <w:rPr>
                <w:rFonts w:eastAsia="SimSun"/>
                <w:lang w:eastAsia="zh-CN"/>
              </w:rPr>
              <w:t>NOTE 1</w:t>
            </w:r>
          </w:p>
        </w:tc>
      </w:tr>
      <w:tr w:rsidR="00A85D8A" w:rsidRPr="00614B7A" w14:paraId="3EADDE6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ACD0BB0" w14:textId="77777777" w:rsidR="00A85D8A" w:rsidRPr="00614B7A" w:rsidRDefault="00A85D8A" w:rsidP="00BE3F9E">
            <w:pPr>
              <w:pStyle w:val="TAL"/>
            </w:pPr>
            <w:r w:rsidRPr="00614B7A">
              <w:lastRenderedPageBreak/>
              <w:t>6.2A.1.2.7</w:t>
            </w:r>
          </w:p>
        </w:tc>
        <w:tc>
          <w:tcPr>
            <w:tcW w:w="4500" w:type="dxa"/>
            <w:tcBorders>
              <w:top w:val="single" w:sz="4" w:space="0" w:color="auto"/>
              <w:left w:val="single" w:sz="4" w:space="0" w:color="auto"/>
              <w:bottom w:val="single" w:sz="4" w:space="0" w:color="auto"/>
              <w:right w:val="single" w:sz="4" w:space="0" w:color="auto"/>
            </w:tcBorders>
            <w:hideMark/>
          </w:tcPr>
          <w:p w14:paraId="3746375B" w14:textId="77777777" w:rsidR="00A85D8A" w:rsidRPr="00614B7A" w:rsidRDefault="00A85D8A" w:rsidP="00BE3F9E">
            <w:pPr>
              <w:pStyle w:val="TAL"/>
            </w:pPr>
            <w:r w:rsidRPr="00614B7A">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1BC65E6D" w14:textId="77777777" w:rsidR="00A85D8A" w:rsidRPr="00614B7A" w:rsidRDefault="00A85D8A" w:rsidP="00BE3F9E">
            <w:pPr>
              <w:pStyle w:val="TAC"/>
              <w:rPr>
                <w:rFonts w:eastAsia="SimSun"/>
              </w:rPr>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4213033" w14:textId="77777777" w:rsidR="00A85D8A" w:rsidRPr="00614B7A" w:rsidRDefault="00A85D8A" w:rsidP="00BE3F9E">
            <w:pPr>
              <w:pStyle w:val="TAL"/>
              <w:rPr>
                <w:rFonts w:eastAsia="SimSun"/>
                <w:lang w:eastAsia="zh-CN"/>
              </w:rPr>
            </w:pPr>
            <w:r w:rsidRPr="00614B7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842DBA3" w14:textId="77777777" w:rsidR="00A85D8A" w:rsidRPr="00614B7A" w:rsidRDefault="00A85D8A" w:rsidP="00BE3F9E">
            <w:pPr>
              <w:pStyle w:val="TAL"/>
              <w:rPr>
                <w:rFonts w:eastAsia="SimSun"/>
                <w:lang w:eastAsia="zh-CN"/>
              </w:rPr>
            </w:pPr>
            <w:r w:rsidRPr="00614B7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7F0BE27" w14:textId="77777777" w:rsidR="00A85D8A" w:rsidRPr="00614B7A" w:rsidRDefault="00A85D8A" w:rsidP="00BE3F9E">
            <w:pPr>
              <w:pStyle w:val="TAL"/>
              <w:rPr>
                <w:rFonts w:eastAsia="SimSun"/>
                <w:lang w:eastAsia="zh-CN"/>
              </w:rPr>
            </w:pPr>
            <w:r w:rsidRPr="00614B7A">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9BBB203" w14:textId="77777777" w:rsidR="00A85D8A" w:rsidRPr="00614B7A" w:rsidRDefault="00A85D8A" w:rsidP="00BE3F9E">
            <w:pPr>
              <w:pStyle w:val="TAL"/>
              <w:rPr>
                <w:lang w:eastAsia="zh-CN"/>
              </w:rPr>
            </w:pPr>
            <w:r w:rsidRPr="00614B7A">
              <w:rPr>
                <w:lang w:eastAsia="zh-CN"/>
              </w:rPr>
              <w:t>PC1</w:t>
            </w:r>
          </w:p>
          <w:p w14:paraId="10A900BF" w14:textId="77777777" w:rsidR="00A85D8A" w:rsidRPr="00614B7A" w:rsidRDefault="00A85D8A" w:rsidP="00BE3F9E">
            <w:pPr>
              <w:pStyle w:val="TAL"/>
              <w:rPr>
                <w:lang w:eastAsia="zh-CN"/>
              </w:rPr>
            </w:pPr>
            <w:r w:rsidRPr="00614B7A">
              <w:rPr>
                <w:lang w:eastAsia="zh-CN"/>
              </w:rPr>
              <w:t>PC2</w:t>
            </w:r>
          </w:p>
          <w:p w14:paraId="3E8E6931" w14:textId="77777777" w:rsidR="00A85D8A" w:rsidRPr="00614B7A" w:rsidRDefault="00A85D8A" w:rsidP="00BE3F9E">
            <w:pPr>
              <w:pStyle w:val="TAL"/>
              <w:rPr>
                <w:lang w:eastAsia="zh-CN"/>
              </w:rPr>
            </w:pPr>
            <w:r w:rsidRPr="00614B7A">
              <w:rPr>
                <w:lang w:eastAsia="zh-CN"/>
              </w:rPr>
              <w:t>PC3</w:t>
            </w:r>
          </w:p>
          <w:p w14:paraId="7866536A" w14:textId="77777777" w:rsidR="00A85D8A" w:rsidRPr="00614B7A" w:rsidRDefault="00A85D8A"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89B08D1" w14:textId="77777777" w:rsidR="00A85D8A" w:rsidRPr="00614B7A" w:rsidRDefault="00A85D8A" w:rsidP="00BE3F9E">
            <w:pPr>
              <w:pStyle w:val="TAL"/>
              <w:rPr>
                <w:rFonts w:eastAsia="SimSun"/>
                <w:lang w:eastAsia="zh-CN"/>
              </w:rPr>
            </w:pPr>
            <w:r w:rsidRPr="00614B7A">
              <w:rPr>
                <w:rFonts w:eastAsia="SimSun"/>
                <w:lang w:eastAsia="zh-CN"/>
              </w:rPr>
              <w:t>NOTE 1</w:t>
            </w:r>
          </w:p>
        </w:tc>
      </w:tr>
      <w:tr w:rsidR="00A85D8A" w:rsidRPr="00614B7A" w14:paraId="19587AC6"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F3A73F5" w14:textId="77777777" w:rsidR="00A85D8A" w:rsidRPr="00614B7A" w:rsidRDefault="00A85D8A" w:rsidP="00BE3F9E">
            <w:pPr>
              <w:pStyle w:val="TAL"/>
            </w:pPr>
            <w:r w:rsidRPr="00614B7A">
              <w:t>6.2A.2.1</w:t>
            </w:r>
          </w:p>
        </w:tc>
        <w:tc>
          <w:tcPr>
            <w:tcW w:w="4500" w:type="dxa"/>
            <w:tcBorders>
              <w:top w:val="single" w:sz="4" w:space="0" w:color="auto"/>
              <w:left w:val="single" w:sz="4" w:space="0" w:color="auto"/>
              <w:bottom w:val="single" w:sz="4" w:space="0" w:color="auto"/>
              <w:right w:val="single" w:sz="4" w:space="0" w:color="auto"/>
            </w:tcBorders>
            <w:hideMark/>
          </w:tcPr>
          <w:p w14:paraId="707F439C" w14:textId="77777777" w:rsidR="00A85D8A" w:rsidRPr="00614B7A" w:rsidRDefault="00A85D8A" w:rsidP="00BE3F9E">
            <w:pPr>
              <w:pStyle w:val="TAL"/>
            </w:pPr>
            <w:r w:rsidRPr="00614B7A">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5D51AE0F" w14:textId="77777777" w:rsidR="00A85D8A" w:rsidRPr="00614B7A" w:rsidRDefault="00A85D8A"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18F4EFE" w14:textId="77777777" w:rsidR="00A85D8A" w:rsidRPr="00614B7A" w:rsidRDefault="00A85D8A" w:rsidP="00BE3F9E">
            <w:pPr>
              <w:pStyle w:val="TAL"/>
              <w:rPr>
                <w:lang w:eastAsia="zh-CN"/>
              </w:rPr>
            </w:pPr>
            <w:r w:rsidRPr="00614B7A">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1D61C13" w14:textId="77777777" w:rsidR="00A85D8A" w:rsidRPr="00614B7A" w:rsidRDefault="00A85D8A" w:rsidP="00BE3F9E">
            <w:pPr>
              <w:pStyle w:val="TAL"/>
              <w:rPr>
                <w:lang w:eastAsia="zh-CN"/>
              </w:rPr>
            </w:pPr>
            <w:r w:rsidRPr="00614B7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DFFC869" w14:textId="77777777" w:rsidR="00A85D8A" w:rsidRPr="00614B7A" w:rsidRDefault="00A85D8A" w:rsidP="00BE3F9E">
            <w:pPr>
              <w:pStyle w:val="TAL"/>
              <w:rPr>
                <w:lang w:eastAsia="zh-CN"/>
              </w:rPr>
            </w:pPr>
            <w:r w:rsidRPr="00614B7A">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38B8573C" w14:textId="77777777" w:rsidR="00A85D8A" w:rsidRPr="00614B7A" w:rsidRDefault="00A85D8A" w:rsidP="00BE3F9E">
            <w:pPr>
              <w:pStyle w:val="TAL"/>
              <w:rPr>
                <w:lang w:eastAsia="zh-CN"/>
              </w:rPr>
            </w:pPr>
            <w:r w:rsidRPr="00614B7A">
              <w:rPr>
                <w:lang w:eastAsia="zh-CN"/>
              </w:rPr>
              <w:t>PC1</w:t>
            </w:r>
          </w:p>
          <w:p w14:paraId="12F772A4" w14:textId="77777777" w:rsidR="00A85D8A" w:rsidRPr="00614B7A" w:rsidRDefault="00A85D8A" w:rsidP="00BE3F9E">
            <w:pPr>
              <w:pStyle w:val="TAL"/>
              <w:rPr>
                <w:lang w:eastAsia="zh-CN"/>
              </w:rPr>
            </w:pPr>
            <w:r w:rsidRPr="00614B7A">
              <w:rPr>
                <w:lang w:eastAsia="zh-CN"/>
              </w:rPr>
              <w:t>PC2</w:t>
            </w:r>
          </w:p>
          <w:p w14:paraId="39F5A8E3" w14:textId="77777777" w:rsidR="00A85D8A" w:rsidRPr="00614B7A" w:rsidRDefault="00A85D8A" w:rsidP="00BE3F9E">
            <w:pPr>
              <w:pStyle w:val="TAL"/>
              <w:rPr>
                <w:lang w:eastAsia="zh-CN"/>
              </w:rPr>
            </w:pPr>
            <w:r w:rsidRPr="00614B7A">
              <w:rPr>
                <w:lang w:eastAsia="zh-CN"/>
              </w:rPr>
              <w:t>PC3</w:t>
            </w:r>
          </w:p>
          <w:p w14:paraId="205CE5DB" w14:textId="77777777" w:rsidR="00A85D8A" w:rsidRPr="00614B7A" w:rsidRDefault="00A85D8A"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EAD0C9" w14:textId="77777777" w:rsidR="00A85D8A" w:rsidRPr="00614B7A" w:rsidRDefault="00A85D8A" w:rsidP="00BE3F9E">
            <w:pPr>
              <w:pStyle w:val="TAL"/>
              <w:rPr>
                <w:rFonts w:eastAsia="SimSun"/>
                <w:lang w:eastAsia="zh-CN"/>
              </w:rPr>
            </w:pPr>
            <w:r w:rsidRPr="00614B7A">
              <w:rPr>
                <w:rFonts w:eastAsia="SimSun"/>
                <w:lang w:eastAsia="zh-CN"/>
              </w:rPr>
              <w:t>NOTE 1</w:t>
            </w:r>
          </w:p>
        </w:tc>
      </w:tr>
      <w:tr w:rsidR="00BE3F9E" w:rsidRPr="00614B7A" w14:paraId="11F13E38" w14:textId="77777777" w:rsidTr="00BE3F9E">
        <w:trPr>
          <w:jc w:val="center"/>
          <w:ins w:id="256" w:author="Amy TAO" w:date="2022-04-23T02:38:00Z"/>
        </w:trPr>
        <w:tc>
          <w:tcPr>
            <w:tcW w:w="1201" w:type="dxa"/>
            <w:tcBorders>
              <w:top w:val="single" w:sz="4" w:space="0" w:color="auto"/>
              <w:left w:val="single" w:sz="4" w:space="0" w:color="auto"/>
              <w:bottom w:val="single" w:sz="4" w:space="0" w:color="auto"/>
              <w:right w:val="single" w:sz="4" w:space="0" w:color="auto"/>
            </w:tcBorders>
          </w:tcPr>
          <w:p w14:paraId="2E9B2969" w14:textId="75F1B221" w:rsidR="00BE3F9E" w:rsidRPr="00614B7A" w:rsidRDefault="00BE3F9E" w:rsidP="00BE3F9E">
            <w:pPr>
              <w:pStyle w:val="TAL"/>
              <w:rPr>
                <w:ins w:id="257" w:author="Amy TAO" w:date="2022-04-23T02:38:00Z"/>
              </w:rPr>
            </w:pPr>
            <w:ins w:id="258" w:author="Amy TAO" w:date="2022-04-23T02:38:00Z">
              <w:r w:rsidRPr="00614B7A">
                <w:t>6.2D.1.1</w:t>
              </w:r>
            </w:ins>
          </w:p>
        </w:tc>
        <w:tc>
          <w:tcPr>
            <w:tcW w:w="4500" w:type="dxa"/>
            <w:tcBorders>
              <w:top w:val="single" w:sz="4" w:space="0" w:color="auto"/>
              <w:left w:val="single" w:sz="4" w:space="0" w:color="auto"/>
              <w:bottom w:val="single" w:sz="4" w:space="0" w:color="auto"/>
              <w:right w:val="single" w:sz="4" w:space="0" w:color="auto"/>
            </w:tcBorders>
          </w:tcPr>
          <w:p w14:paraId="11907E22" w14:textId="544B8689" w:rsidR="00BE3F9E" w:rsidRPr="00614B7A" w:rsidRDefault="00BE3F9E" w:rsidP="00BE3F9E">
            <w:pPr>
              <w:pStyle w:val="TAL"/>
              <w:rPr>
                <w:ins w:id="259" w:author="Amy TAO" w:date="2022-04-23T02:38:00Z"/>
              </w:rPr>
            </w:pPr>
            <w:ins w:id="260" w:author="Amy TAO" w:date="2022-04-23T02:38:00Z">
              <w:r w:rsidRPr="00614B7A">
                <w:t>UE maximum output power - EIRP and TRP for UL MIMO</w:t>
              </w:r>
            </w:ins>
          </w:p>
        </w:tc>
        <w:tc>
          <w:tcPr>
            <w:tcW w:w="671" w:type="dxa"/>
            <w:tcBorders>
              <w:top w:val="single" w:sz="4" w:space="0" w:color="auto"/>
              <w:left w:val="single" w:sz="4" w:space="0" w:color="auto"/>
              <w:bottom w:val="single" w:sz="4" w:space="0" w:color="auto"/>
              <w:right w:val="single" w:sz="4" w:space="0" w:color="auto"/>
            </w:tcBorders>
          </w:tcPr>
          <w:p w14:paraId="6F43A1C9" w14:textId="70751AFF" w:rsidR="00BE3F9E" w:rsidRPr="00614B7A" w:rsidRDefault="00BE3F9E" w:rsidP="00BE3F9E">
            <w:pPr>
              <w:pStyle w:val="TAC"/>
              <w:rPr>
                <w:ins w:id="261" w:author="Amy TAO" w:date="2022-04-23T02:38:00Z"/>
              </w:rPr>
            </w:pPr>
            <w:ins w:id="262" w:author="Amy TAO" w:date="2022-04-23T02:38:00Z">
              <w:r w:rsidRPr="00614B7A">
                <w:rPr>
                  <w:rFonts w:eastAsia="SimSun"/>
                </w:rPr>
                <w:t>Rel-15</w:t>
              </w:r>
            </w:ins>
          </w:p>
        </w:tc>
        <w:tc>
          <w:tcPr>
            <w:tcW w:w="1312" w:type="dxa"/>
            <w:tcBorders>
              <w:top w:val="single" w:sz="4" w:space="0" w:color="auto"/>
              <w:left w:val="single" w:sz="4" w:space="0" w:color="auto"/>
              <w:bottom w:val="single" w:sz="4" w:space="0" w:color="auto"/>
              <w:right w:val="single" w:sz="4" w:space="0" w:color="auto"/>
            </w:tcBorders>
          </w:tcPr>
          <w:p w14:paraId="10A28825" w14:textId="579991AF" w:rsidR="00BE3F9E" w:rsidRPr="00614B7A" w:rsidRDefault="00BE3F9E" w:rsidP="00BE3F9E">
            <w:pPr>
              <w:pStyle w:val="TAL"/>
              <w:rPr>
                <w:ins w:id="263" w:author="Amy TAO" w:date="2022-04-23T02:38:00Z"/>
                <w:lang w:eastAsia="zh-CN"/>
              </w:rPr>
            </w:pPr>
            <w:ins w:id="264" w:author="Amy TAO" w:date="2022-04-23T02:38:00Z">
              <w:r w:rsidRPr="00614B7A">
                <w:rPr>
                  <w:rFonts w:eastAsia="SimSun"/>
                  <w:lang w:eastAsia="zh-CN"/>
                </w:rPr>
                <w:t>C151</w:t>
              </w:r>
            </w:ins>
          </w:p>
        </w:tc>
        <w:tc>
          <w:tcPr>
            <w:tcW w:w="3184" w:type="dxa"/>
            <w:tcBorders>
              <w:top w:val="single" w:sz="4" w:space="0" w:color="auto"/>
              <w:left w:val="single" w:sz="4" w:space="0" w:color="auto"/>
              <w:bottom w:val="single" w:sz="4" w:space="0" w:color="auto"/>
              <w:right w:val="single" w:sz="4" w:space="0" w:color="auto"/>
            </w:tcBorders>
          </w:tcPr>
          <w:p w14:paraId="464DAB1D" w14:textId="3976D9E4" w:rsidR="00BE3F9E" w:rsidRPr="00614B7A" w:rsidRDefault="00BE3F9E" w:rsidP="00BE3F9E">
            <w:pPr>
              <w:pStyle w:val="TAL"/>
              <w:rPr>
                <w:ins w:id="265" w:author="Amy TAO" w:date="2022-04-23T02:38:00Z"/>
                <w:rFonts w:eastAsia="SimSun"/>
                <w:lang w:eastAsia="zh-CN"/>
              </w:rPr>
            </w:pPr>
            <w:ins w:id="266" w:author="Amy TAO" w:date="2022-04-23T02:38:00Z">
              <w:r w:rsidRPr="00614B7A">
                <w:rPr>
                  <w:lang w:eastAsia="zh-CN"/>
                </w:rPr>
                <w:t xml:space="preserve"> UEs supporting 5GS FR2 and UL-MIMO</w:t>
              </w:r>
            </w:ins>
          </w:p>
        </w:tc>
        <w:tc>
          <w:tcPr>
            <w:tcW w:w="1558" w:type="dxa"/>
            <w:tcBorders>
              <w:top w:val="single" w:sz="4" w:space="0" w:color="auto"/>
              <w:left w:val="single" w:sz="4" w:space="0" w:color="auto"/>
              <w:bottom w:val="single" w:sz="4" w:space="0" w:color="auto"/>
              <w:right w:val="single" w:sz="4" w:space="0" w:color="auto"/>
            </w:tcBorders>
          </w:tcPr>
          <w:p w14:paraId="2CAA4FCD" w14:textId="1F91C836" w:rsidR="00BE3F9E" w:rsidRPr="00614B7A" w:rsidRDefault="00BE3F9E" w:rsidP="00BE3F9E">
            <w:pPr>
              <w:pStyle w:val="TAL"/>
              <w:rPr>
                <w:ins w:id="267" w:author="Amy TAO" w:date="2022-04-23T02:38:00Z"/>
                <w:lang w:eastAsia="zh-CN"/>
              </w:rPr>
            </w:pPr>
            <w:ins w:id="268" w:author="Amy TAO" w:date="2022-04-23T02:38:00Z">
              <w:r w:rsidRPr="00614B7A">
                <w:rPr>
                  <w:rFonts w:eastAsia="SimSun"/>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36BA84ED" w14:textId="77777777" w:rsidR="00BE3F9E" w:rsidRPr="00614B7A" w:rsidRDefault="00BE3F9E" w:rsidP="00BE3F9E">
            <w:pPr>
              <w:keepNext/>
              <w:keepLines/>
              <w:spacing w:after="0"/>
              <w:rPr>
                <w:ins w:id="269" w:author="Amy TAO" w:date="2022-04-23T02:38:00Z"/>
                <w:rFonts w:ascii="Arial" w:hAnsi="Arial"/>
                <w:sz w:val="18"/>
                <w:lang w:eastAsia="zh-CN"/>
              </w:rPr>
            </w:pPr>
            <w:ins w:id="270" w:author="Amy TAO" w:date="2022-04-23T02:38:00Z">
              <w:r w:rsidRPr="00614B7A">
                <w:rPr>
                  <w:rFonts w:ascii="Arial" w:hAnsi="Arial"/>
                  <w:sz w:val="18"/>
                  <w:lang w:eastAsia="zh-CN"/>
                </w:rPr>
                <w:t>PC1</w:t>
              </w:r>
            </w:ins>
          </w:p>
          <w:p w14:paraId="2C8A529D" w14:textId="77777777" w:rsidR="00BE3F9E" w:rsidRPr="00614B7A" w:rsidRDefault="00BE3F9E" w:rsidP="00BE3F9E">
            <w:pPr>
              <w:keepNext/>
              <w:keepLines/>
              <w:spacing w:after="0"/>
              <w:rPr>
                <w:ins w:id="271" w:author="Amy TAO" w:date="2022-04-23T02:38:00Z"/>
                <w:rFonts w:ascii="Arial" w:hAnsi="Arial"/>
                <w:sz w:val="18"/>
                <w:lang w:eastAsia="zh-CN"/>
              </w:rPr>
            </w:pPr>
            <w:ins w:id="272" w:author="Amy TAO" w:date="2022-04-23T02:38:00Z">
              <w:r w:rsidRPr="00614B7A">
                <w:rPr>
                  <w:rFonts w:ascii="Arial" w:hAnsi="Arial"/>
                  <w:sz w:val="18"/>
                  <w:lang w:eastAsia="zh-CN"/>
                </w:rPr>
                <w:t>PC2</w:t>
              </w:r>
            </w:ins>
          </w:p>
          <w:p w14:paraId="519014B2" w14:textId="77777777" w:rsidR="00BE3F9E" w:rsidRPr="00614B7A" w:rsidRDefault="00BE3F9E" w:rsidP="00BE3F9E">
            <w:pPr>
              <w:keepNext/>
              <w:keepLines/>
              <w:spacing w:after="0"/>
              <w:rPr>
                <w:ins w:id="273" w:author="Amy TAO" w:date="2022-04-23T02:38:00Z"/>
                <w:rFonts w:ascii="Arial" w:hAnsi="Arial"/>
                <w:sz w:val="18"/>
                <w:lang w:eastAsia="zh-CN"/>
              </w:rPr>
            </w:pPr>
            <w:ins w:id="274" w:author="Amy TAO" w:date="2022-04-23T02:38:00Z">
              <w:r w:rsidRPr="00614B7A">
                <w:rPr>
                  <w:rFonts w:ascii="Arial" w:hAnsi="Arial"/>
                  <w:sz w:val="18"/>
                  <w:lang w:eastAsia="zh-CN"/>
                </w:rPr>
                <w:t>PC3</w:t>
              </w:r>
            </w:ins>
          </w:p>
          <w:p w14:paraId="1CC44444" w14:textId="1F76CB54" w:rsidR="00BE3F9E" w:rsidRPr="00614B7A" w:rsidRDefault="00BE3F9E" w:rsidP="00BE3F9E">
            <w:pPr>
              <w:pStyle w:val="TAL"/>
              <w:rPr>
                <w:ins w:id="275" w:author="Amy TAO" w:date="2022-04-23T02:38:00Z"/>
                <w:lang w:eastAsia="zh-CN"/>
              </w:rPr>
            </w:pPr>
            <w:ins w:id="276" w:author="Amy TAO" w:date="2022-04-23T02:38:00Z">
              <w:r w:rsidRPr="00614B7A">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307BA18C" w14:textId="2B63271D" w:rsidR="00BE3F9E" w:rsidRPr="00614B7A" w:rsidRDefault="00BE3F9E" w:rsidP="00BE3F9E">
            <w:pPr>
              <w:pStyle w:val="TAL"/>
              <w:rPr>
                <w:ins w:id="277" w:author="Amy TAO" w:date="2022-04-23T02:38:00Z"/>
                <w:rFonts w:eastAsia="SimSun"/>
                <w:lang w:eastAsia="zh-CN"/>
              </w:rPr>
            </w:pPr>
            <w:ins w:id="278" w:author="Amy TAO" w:date="2022-04-23T02:38:00Z">
              <w:r w:rsidRPr="00614B7A">
                <w:rPr>
                  <w:rFonts w:eastAsia="SimSun"/>
                  <w:lang w:eastAsia="zh-CN"/>
                </w:rPr>
                <w:t>NOTE 1</w:t>
              </w:r>
            </w:ins>
          </w:p>
        </w:tc>
      </w:tr>
      <w:tr w:rsidR="00BE3F9E" w:rsidRPr="00614B7A" w14:paraId="745D49C8" w14:textId="77777777" w:rsidTr="00BE3F9E">
        <w:trPr>
          <w:jc w:val="center"/>
          <w:ins w:id="279" w:author="Amy TAO" w:date="2022-04-23T02:38:00Z"/>
        </w:trPr>
        <w:tc>
          <w:tcPr>
            <w:tcW w:w="1201" w:type="dxa"/>
            <w:tcBorders>
              <w:top w:val="single" w:sz="4" w:space="0" w:color="auto"/>
              <w:left w:val="single" w:sz="4" w:space="0" w:color="auto"/>
              <w:bottom w:val="single" w:sz="4" w:space="0" w:color="auto"/>
              <w:right w:val="single" w:sz="4" w:space="0" w:color="auto"/>
            </w:tcBorders>
          </w:tcPr>
          <w:p w14:paraId="7DC40814" w14:textId="15E055F6" w:rsidR="00BE3F9E" w:rsidRPr="00614B7A" w:rsidRDefault="00BE3F9E" w:rsidP="00BE3F9E">
            <w:pPr>
              <w:pStyle w:val="TAL"/>
              <w:rPr>
                <w:ins w:id="280" w:author="Amy TAO" w:date="2022-04-23T02:38:00Z"/>
              </w:rPr>
            </w:pPr>
            <w:ins w:id="281" w:author="Amy TAO" w:date="2022-04-23T02:38:00Z">
              <w:r w:rsidRPr="00614B7A">
                <w:t>6.2D.1.2</w:t>
              </w:r>
            </w:ins>
          </w:p>
        </w:tc>
        <w:tc>
          <w:tcPr>
            <w:tcW w:w="4500" w:type="dxa"/>
            <w:tcBorders>
              <w:top w:val="single" w:sz="4" w:space="0" w:color="auto"/>
              <w:left w:val="single" w:sz="4" w:space="0" w:color="auto"/>
              <w:bottom w:val="single" w:sz="4" w:space="0" w:color="auto"/>
              <w:right w:val="single" w:sz="4" w:space="0" w:color="auto"/>
            </w:tcBorders>
          </w:tcPr>
          <w:p w14:paraId="6476D688" w14:textId="5A4E6A59" w:rsidR="00BE3F9E" w:rsidRPr="00614B7A" w:rsidRDefault="00BE3F9E" w:rsidP="00BE3F9E">
            <w:pPr>
              <w:pStyle w:val="TAL"/>
              <w:rPr>
                <w:ins w:id="282" w:author="Amy TAO" w:date="2022-04-23T02:38:00Z"/>
              </w:rPr>
            </w:pPr>
            <w:ins w:id="283" w:author="Amy TAO" w:date="2022-04-23T02:38:00Z">
              <w:r w:rsidRPr="00614B7A">
                <w:t>UE maximum output power - Spherical coverage for UL MIMO</w:t>
              </w:r>
            </w:ins>
          </w:p>
        </w:tc>
        <w:tc>
          <w:tcPr>
            <w:tcW w:w="671" w:type="dxa"/>
            <w:tcBorders>
              <w:top w:val="single" w:sz="4" w:space="0" w:color="auto"/>
              <w:left w:val="single" w:sz="4" w:space="0" w:color="auto"/>
              <w:bottom w:val="single" w:sz="4" w:space="0" w:color="auto"/>
              <w:right w:val="single" w:sz="4" w:space="0" w:color="auto"/>
            </w:tcBorders>
          </w:tcPr>
          <w:p w14:paraId="3E111592" w14:textId="0D52CA14" w:rsidR="00BE3F9E" w:rsidRPr="00614B7A" w:rsidRDefault="00BE3F9E" w:rsidP="00BE3F9E">
            <w:pPr>
              <w:pStyle w:val="TAC"/>
              <w:rPr>
                <w:ins w:id="284" w:author="Amy TAO" w:date="2022-04-23T02:38:00Z"/>
              </w:rPr>
            </w:pPr>
            <w:ins w:id="285" w:author="Amy TAO" w:date="2022-04-23T02:38:00Z">
              <w:r w:rsidRPr="00614B7A">
                <w:rPr>
                  <w:rFonts w:eastAsia="SimSun"/>
                </w:rPr>
                <w:t>Rel-15</w:t>
              </w:r>
            </w:ins>
          </w:p>
        </w:tc>
        <w:tc>
          <w:tcPr>
            <w:tcW w:w="1312" w:type="dxa"/>
            <w:tcBorders>
              <w:top w:val="single" w:sz="4" w:space="0" w:color="auto"/>
              <w:left w:val="single" w:sz="4" w:space="0" w:color="auto"/>
              <w:bottom w:val="single" w:sz="4" w:space="0" w:color="auto"/>
              <w:right w:val="single" w:sz="4" w:space="0" w:color="auto"/>
            </w:tcBorders>
          </w:tcPr>
          <w:p w14:paraId="307546AD" w14:textId="3C1F0A67" w:rsidR="00BE3F9E" w:rsidRPr="00614B7A" w:rsidRDefault="00BE3F9E" w:rsidP="00BE3F9E">
            <w:pPr>
              <w:pStyle w:val="TAL"/>
              <w:rPr>
                <w:ins w:id="286" w:author="Amy TAO" w:date="2022-04-23T02:38:00Z"/>
                <w:lang w:eastAsia="zh-CN"/>
              </w:rPr>
            </w:pPr>
            <w:ins w:id="287" w:author="Amy TAO" w:date="2022-04-23T02:38:00Z">
              <w:r w:rsidRPr="00614B7A">
                <w:rPr>
                  <w:rFonts w:eastAsia="SimSun"/>
                  <w:lang w:eastAsia="zh-CN"/>
                </w:rPr>
                <w:t>C151</w:t>
              </w:r>
            </w:ins>
          </w:p>
        </w:tc>
        <w:tc>
          <w:tcPr>
            <w:tcW w:w="3184" w:type="dxa"/>
            <w:tcBorders>
              <w:top w:val="single" w:sz="4" w:space="0" w:color="auto"/>
              <w:left w:val="single" w:sz="4" w:space="0" w:color="auto"/>
              <w:bottom w:val="single" w:sz="4" w:space="0" w:color="auto"/>
              <w:right w:val="single" w:sz="4" w:space="0" w:color="auto"/>
            </w:tcBorders>
          </w:tcPr>
          <w:p w14:paraId="1E251D03" w14:textId="0DDEE08C" w:rsidR="00BE3F9E" w:rsidRPr="00614B7A" w:rsidRDefault="00BE3F9E" w:rsidP="00BE3F9E">
            <w:pPr>
              <w:pStyle w:val="TAL"/>
              <w:rPr>
                <w:ins w:id="288" w:author="Amy TAO" w:date="2022-04-23T02:38:00Z"/>
                <w:rFonts w:eastAsia="SimSun"/>
                <w:lang w:eastAsia="zh-CN"/>
              </w:rPr>
            </w:pPr>
            <w:ins w:id="289" w:author="Amy TAO" w:date="2022-04-23T02:38:00Z">
              <w:r w:rsidRPr="00614B7A">
                <w:rPr>
                  <w:lang w:eastAsia="zh-CN"/>
                </w:rPr>
                <w:t xml:space="preserve"> UEs supporting 5GS FR2 and UL-MIMO</w:t>
              </w:r>
            </w:ins>
          </w:p>
        </w:tc>
        <w:tc>
          <w:tcPr>
            <w:tcW w:w="1558" w:type="dxa"/>
            <w:tcBorders>
              <w:top w:val="single" w:sz="4" w:space="0" w:color="auto"/>
              <w:left w:val="single" w:sz="4" w:space="0" w:color="auto"/>
              <w:bottom w:val="single" w:sz="4" w:space="0" w:color="auto"/>
              <w:right w:val="single" w:sz="4" w:space="0" w:color="auto"/>
            </w:tcBorders>
          </w:tcPr>
          <w:p w14:paraId="10D6BE7B" w14:textId="3A590725" w:rsidR="00BE3F9E" w:rsidRPr="00614B7A" w:rsidRDefault="00BE3F9E" w:rsidP="00BE3F9E">
            <w:pPr>
              <w:pStyle w:val="TAL"/>
              <w:rPr>
                <w:ins w:id="290" w:author="Amy TAO" w:date="2022-04-23T02:38:00Z"/>
                <w:lang w:eastAsia="zh-CN"/>
              </w:rPr>
            </w:pPr>
            <w:ins w:id="291" w:author="Amy TAO" w:date="2022-04-23T02:38:00Z">
              <w:r w:rsidRPr="00614B7A">
                <w:rPr>
                  <w:rFonts w:eastAsia="SimSun"/>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0473D755" w14:textId="77777777" w:rsidR="00BE3F9E" w:rsidRPr="00614B7A" w:rsidRDefault="00BE3F9E" w:rsidP="00BE3F9E">
            <w:pPr>
              <w:keepNext/>
              <w:keepLines/>
              <w:spacing w:after="0"/>
              <w:rPr>
                <w:ins w:id="292" w:author="Amy TAO" w:date="2022-04-23T02:38:00Z"/>
                <w:rFonts w:ascii="Arial" w:hAnsi="Arial"/>
                <w:sz w:val="18"/>
                <w:lang w:eastAsia="zh-CN"/>
              </w:rPr>
            </w:pPr>
            <w:ins w:id="293" w:author="Amy TAO" w:date="2022-04-23T02:38:00Z">
              <w:r w:rsidRPr="00614B7A">
                <w:rPr>
                  <w:rFonts w:ascii="Arial" w:hAnsi="Arial"/>
                  <w:sz w:val="18"/>
                  <w:lang w:eastAsia="zh-CN"/>
                </w:rPr>
                <w:t>PC1</w:t>
              </w:r>
            </w:ins>
          </w:p>
          <w:p w14:paraId="6B1896E4" w14:textId="77777777" w:rsidR="00BE3F9E" w:rsidRPr="00614B7A" w:rsidRDefault="00BE3F9E" w:rsidP="00BE3F9E">
            <w:pPr>
              <w:keepNext/>
              <w:keepLines/>
              <w:spacing w:after="0"/>
              <w:rPr>
                <w:ins w:id="294" w:author="Amy TAO" w:date="2022-04-23T02:38:00Z"/>
                <w:rFonts w:ascii="Arial" w:hAnsi="Arial"/>
                <w:sz w:val="18"/>
                <w:lang w:eastAsia="zh-CN"/>
              </w:rPr>
            </w:pPr>
            <w:ins w:id="295" w:author="Amy TAO" w:date="2022-04-23T02:38:00Z">
              <w:r w:rsidRPr="00614B7A">
                <w:rPr>
                  <w:rFonts w:ascii="Arial" w:hAnsi="Arial"/>
                  <w:sz w:val="18"/>
                  <w:lang w:eastAsia="zh-CN"/>
                </w:rPr>
                <w:t>PC2</w:t>
              </w:r>
            </w:ins>
          </w:p>
          <w:p w14:paraId="29619FD1" w14:textId="77777777" w:rsidR="00BE3F9E" w:rsidRPr="00614B7A" w:rsidRDefault="00BE3F9E" w:rsidP="00BE3F9E">
            <w:pPr>
              <w:keepNext/>
              <w:keepLines/>
              <w:spacing w:after="0"/>
              <w:rPr>
                <w:ins w:id="296" w:author="Amy TAO" w:date="2022-04-23T02:38:00Z"/>
                <w:rFonts w:ascii="Arial" w:hAnsi="Arial"/>
                <w:sz w:val="18"/>
                <w:lang w:eastAsia="zh-CN"/>
              </w:rPr>
            </w:pPr>
            <w:ins w:id="297" w:author="Amy TAO" w:date="2022-04-23T02:38:00Z">
              <w:r w:rsidRPr="00614B7A">
                <w:rPr>
                  <w:rFonts w:ascii="Arial" w:hAnsi="Arial"/>
                  <w:sz w:val="18"/>
                  <w:lang w:eastAsia="zh-CN"/>
                </w:rPr>
                <w:t>PC3</w:t>
              </w:r>
            </w:ins>
          </w:p>
          <w:p w14:paraId="1956259D" w14:textId="213CD97D" w:rsidR="00BE3F9E" w:rsidRPr="00614B7A" w:rsidRDefault="00BE3F9E" w:rsidP="00BE3F9E">
            <w:pPr>
              <w:pStyle w:val="TAL"/>
              <w:rPr>
                <w:ins w:id="298" w:author="Amy TAO" w:date="2022-04-23T02:38:00Z"/>
                <w:lang w:eastAsia="zh-CN"/>
              </w:rPr>
            </w:pPr>
            <w:ins w:id="299" w:author="Amy TAO" w:date="2022-04-23T02:38:00Z">
              <w:r w:rsidRPr="00614B7A">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18EDC2F7" w14:textId="36704B9B" w:rsidR="00BE3F9E" w:rsidRPr="00614B7A" w:rsidRDefault="00BE3F9E" w:rsidP="00BE3F9E">
            <w:pPr>
              <w:pStyle w:val="TAL"/>
              <w:rPr>
                <w:ins w:id="300" w:author="Amy TAO" w:date="2022-04-23T02:38:00Z"/>
                <w:rFonts w:eastAsia="SimSun"/>
                <w:lang w:eastAsia="zh-CN"/>
              </w:rPr>
            </w:pPr>
            <w:ins w:id="301" w:author="Amy TAO" w:date="2022-04-23T02:38:00Z">
              <w:r w:rsidRPr="00614B7A">
                <w:rPr>
                  <w:rFonts w:eastAsia="SimSun"/>
                  <w:lang w:eastAsia="zh-CN"/>
                </w:rPr>
                <w:t>NOTE 1</w:t>
              </w:r>
            </w:ins>
          </w:p>
        </w:tc>
      </w:tr>
      <w:tr w:rsidR="00BE3F9E" w:rsidRPr="00614B7A" w14:paraId="66F7A06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26AC9E7" w14:textId="77777777" w:rsidR="00BE3F9E" w:rsidRPr="00614B7A" w:rsidRDefault="00BE3F9E" w:rsidP="00BE3F9E">
            <w:pPr>
              <w:pStyle w:val="TAL"/>
              <w:rPr>
                <w:bCs/>
              </w:rPr>
            </w:pPr>
            <w:r w:rsidRPr="00614B7A">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05D0AA2B" w14:textId="77777777" w:rsidR="00BE3F9E" w:rsidRPr="00614B7A" w:rsidRDefault="00BE3F9E" w:rsidP="00BE3F9E">
            <w:pPr>
              <w:pStyle w:val="TAL"/>
            </w:pPr>
            <w:r w:rsidRPr="00614B7A">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311CE1DA"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3C1144CF" w14:textId="77777777" w:rsidR="00BE3F9E" w:rsidRPr="00614B7A" w:rsidRDefault="00BE3F9E" w:rsidP="00BE3F9E">
            <w:pPr>
              <w:pStyle w:val="TAL"/>
            </w:pPr>
            <w:r w:rsidRPr="00614B7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898027" w14:textId="77777777" w:rsidR="00BE3F9E" w:rsidRPr="00614B7A" w:rsidRDefault="00BE3F9E" w:rsidP="00BE3F9E">
            <w:pPr>
              <w:pStyle w:val="TAL"/>
            </w:pPr>
            <w:r w:rsidRPr="00614B7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F0658E6" w14:textId="77777777" w:rsidR="00BE3F9E" w:rsidRPr="00614B7A" w:rsidRDefault="00BE3F9E" w:rsidP="00BE3F9E">
            <w:pPr>
              <w:pStyle w:val="TAL"/>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18D256D" w14:textId="77777777" w:rsidR="00BE3F9E" w:rsidRPr="00614B7A" w:rsidRDefault="00BE3F9E" w:rsidP="00BE3F9E">
            <w:pPr>
              <w:pStyle w:val="TAL"/>
              <w:rPr>
                <w:lang w:eastAsia="zh-CN"/>
              </w:rPr>
            </w:pPr>
            <w:r w:rsidRPr="00614B7A">
              <w:rPr>
                <w:lang w:eastAsia="zh-CN"/>
              </w:rPr>
              <w:t>PC1</w:t>
            </w:r>
          </w:p>
          <w:p w14:paraId="2EE1B771" w14:textId="77777777" w:rsidR="00BE3F9E" w:rsidRPr="00614B7A" w:rsidRDefault="00BE3F9E" w:rsidP="00BE3F9E">
            <w:pPr>
              <w:pStyle w:val="TAL"/>
              <w:rPr>
                <w:lang w:eastAsia="zh-CN"/>
              </w:rPr>
            </w:pPr>
            <w:r w:rsidRPr="00614B7A">
              <w:rPr>
                <w:lang w:eastAsia="zh-CN"/>
              </w:rPr>
              <w:t>PC2</w:t>
            </w:r>
          </w:p>
          <w:p w14:paraId="244732A9" w14:textId="77777777" w:rsidR="00BE3F9E" w:rsidRPr="00614B7A" w:rsidRDefault="00BE3F9E" w:rsidP="00BE3F9E">
            <w:pPr>
              <w:pStyle w:val="TAL"/>
              <w:rPr>
                <w:lang w:eastAsia="zh-CN"/>
              </w:rPr>
            </w:pPr>
            <w:r w:rsidRPr="00614B7A">
              <w:rPr>
                <w:lang w:eastAsia="zh-CN"/>
              </w:rPr>
              <w:t>PC3</w:t>
            </w:r>
          </w:p>
          <w:p w14:paraId="5A6F313E"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C10C09" w14:textId="77777777" w:rsidR="00BE3F9E" w:rsidRPr="00614B7A" w:rsidRDefault="00BE3F9E" w:rsidP="00BE3F9E">
            <w:pPr>
              <w:pStyle w:val="TAL"/>
              <w:rPr>
                <w:rFonts w:eastAsia="SimSun"/>
                <w:lang w:eastAsia="zh-CN"/>
              </w:rPr>
            </w:pPr>
            <w:r w:rsidRPr="00614B7A">
              <w:t>Skip TC 6.3.1 if UE supports NSA and TS 38.521-3 TC 6.3B.1.4 has been executed.</w:t>
            </w:r>
          </w:p>
        </w:tc>
      </w:tr>
      <w:tr w:rsidR="00BE3F9E" w:rsidRPr="00614B7A" w14:paraId="353B22C4"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4D1F91F" w14:textId="77777777" w:rsidR="00BE3F9E" w:rsidRPr="00614B7A" w:rsidRDefault="00BE3F9E" w:rsidP="00BE3F9E">
            <w:pPr>
              <w:pStyle w:val="TAL"/>
              <w:rPr>
                <w:lang w:eastAsia="zh-CN"/>
              </w:rPr>
            </w:pPr>
            <w:r w:rsidRPr="00614B7A">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464EE258" w14:textId="77777777" w:rsidR="00BE3F9E" w:rsidRPr="00614B7A" w:rsidRDefault="00BE3F9E" w:rsidP="00BE3F9E">
            <w:pPr>
              <w:pStyle w:val="TAL"/>
            </w:pPr>
            <w:r w:rsidRPr="00614B7A">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5B4E19C4" w14:textId="77777777" w:rsidR="00BE3F9E" w:rsidRPr="00614B7A" w:rsidRDefault="00BE3F9E" w:rsidP="00BE3F9E">
            <w:pPr>
              <w:pStyle w:val="TAC"/>
            </w:pPr>
            <w:r w:rsidRPr="00614B7A">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E3F5F33" w14:textId="77777777" w:rsidR="00BE3F9E" w:rsidRPr="00614B7A" w:rsidRDefault="00BE3F9E" w:rsidP="00BE3F9E">
            <w:pPr>
              <w:pStyle w:val="TAL"/>
              <w:rPr>
                <w:lang w:eastAsia="zh-CN"/>
              </w:rPr>
            </w:pPr>
            <w:r w:rsidRPr="00614B7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34100D" w14:textId="77777777" w:rsidR="00BE3F9E" w:rsidRPr="00614B7A" w:rsidRDefault="00BE3F9E" w:rsidP="00BE3F9E">
            <w:pPr>
              <w:pStyle w:val="TAL"/>
              <w:rPr>
                <w:lang w:eastAsia="zh-CN"/>
              </w:rPr>
            </w:pPr>
            <w:r w:rsidRPr="00614B7A">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58AB79" w14:textId="77777777" w:rsidR="00BE3F9E" w:rsidRPr="00614B7A" w:rsidRDefault="00BE3F9E" w:rsidP="00BE3F9E">
            <w:pPr>
              <w:pStyle w:val="TAL"/>
              <w:rPr>
                <w:lang w:eastAsia="zh-CN"/>
              </w:rPr>
            </w:pPr>
            <w:r w:rsidRPr="00614B7A">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CB7183F"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tcPr>
          <w:p w14:paraId="472A1A2E" w14:textId="77777777" w:rsidR="00BE3F9E" w:rsidRPr="00614B7A" w:rsidRDefault="00BE3F9E" w:rsidP="00BE3F9E">
            <w:pPr>
              <w:pStyle w:val="TAL"/>
            </w:pPr>
          </w:p>
        </w:tc>
      </w:tr>
      <w:tr w:rsidR="00BE3F9E" w:rsidRPr="00614B7A" w14:paraId="6FACCA0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8B17AB1" w14:textId="77777777" w:rsidR="00BE3F9E" w:rsidRPr="00614B7A" w:rsidRDefault="00BE3F9E" w:rsidP="00BE3F9E">
            <w:pPr>
              <w:pStyle w:val="TAL"/>
              <w:rPr>
                <w:bCs/>
              </w:rPr>
            </w:pPr>
            <w:r w:rsidRPr="00614B7A">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0BBCA8B4" w14:textId="77777777" w:rsidR="00BE3F9E" w:rsidRPr="00614B7A" w:rsidRDefault="00BE3F9E" w:rsidP="00BE3F9E">
            <w:pPr>
              <w:pStyle w:val="TAL"/>
            </w:pPr>
            <w:r w:rsidRPr="00614B7A">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5FA0B10B"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32B4E0EB" w14:textId="77777777" w:rsidR="00BE3F9E" w:rsidRPr="00614B7A" w:rsidRDefault="00BE3F9E" w:rsidP="00BE3F9E">
            <w:pPr>
              <w:pStyle w:val="TAL"/>
            </w:pPr>
            <w:r w:rsidRPr="00614B7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0255CC1" w14:textId="77777777" w:rsidR="00BE3F9E" w:rsidRPr="00614B7A" w:rsidRDefault="00BE3F9E" w:rsidP="00BE3F9E">
            <w:pPr>
              <w:pStyle w:val="TAL"/>
            </w:pPr>
            <w:r w:rsidRPr="00614B7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4643999" w14:textId="77777777" w:rsidR="00BE3F9E" w:rsidRPr="00614B7A" w:rsidRDefault="00BE3F9E" w:rsidP="00BE3F9E">
            <w:pPr>
              <w:pStyle w:val="TAL"/>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402621F"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7B1A4D" w14:textId="77777777" w:rsidR="00BE3F9E" w:rsidRPr="00614B7A" w:rsidRDefault="00BE3F9E" w:rsidP="00BE3F9E">
            <w:pPr>
              <w:pStyle w:val="TAL"/>
              <w:rPr>
                <w:rFonts w:eastAsia="SimSun"/>
                <w:lang w:eastAsia="zh-CN"/>
              </w:rPr>
            </w:pPr>
            <w:r w:rsidRPr="00614B7A">
              <w:t>NOTE 1</w:t>
            </w:r>
          </w:p>
        </w:tc>
      </w:tr>
      <w:tr w:rsidR="00BE3F9E" w:rsidRPr="00614B7A" w14:paraId="652C125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2D0128A" w14:textId="77777777" w:rsidR="00BE3F9E" w:rsidRPr="00614B7A" w:rsidRDefault="00BE3F9E" w:rsidP="00BE3F9E">
            <w:pPr>
              <w:pStyle w:val="TAL"/>
            </w:pPr>
            <w:r w:rsidRPr="00614B7A">
              <w:t>6.3.3.4</w:t>
            </w:r>
          </w:p>
        </w:tc>
        <w:tc>
          <w:tcPr>
            <w:tcW w:w="4500" w:type="dxa"/>
            <w:tcBorders>
              <w:top w:val="single" w:sz="4" w:space="0" w:color="auto"/>
              <w:left w:val="single" w:sz="4" w:space="0" w:color="auto"/>
              <w:bottom w:val="single" w:sz="4" w:space="0" w:color="auto"/>
              <w:right w:val="single" w:sz="4" w:space="0" w:color="auto"/>
            </w:tcBorders>
            <w:hideMark/>
          </w:tcPr>
          <w:p w14:paraId="13640C6E" w14:textId="77777777" w:rsidR="00BE3F9E" w:rsidRPr="00614B7A" w:rsidRDefault="00BE3F9E" w:rsidP="00BE3F9E">
            <w:pPr>
              <w:pStyle w:val="TAL"/>
            </w:pPr>
            <w:r w:rsidRPr="00614B7A">
              <w:t>PRACH time mask</w:t>
            </w:r>
          </w:p>
        </w:tc>
        <w:tc>
          <w:tcPr>
            <w:tcW w:w="671" w:type="dxa"/>
            <w:tcBorders>
              <w:top w:val="single" w:sz="4" w:space="0" w:color="auto"/>
              <w:left w:val="single" w:sz="4" w:space="0" w:color="auto"/>
              <w:bottom w:val="single" w:sz="4" w:space="0" w:color="auto"/>
              <w:right w:val="single" w:sz="4" w:space="0" w:color="auto"/>
            </w:tcBorders>
            <w:hideMark/>
          </w:tcPr>
          <w:p w14:paraId="003D98B4"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5617E278" w14:textId="77777777" w:rsidR="00BE3F9E" w:rsidRPr="00614B7A" w:rsidRDefault="00BE3F9E" w:rsidP="00BE3F9E">
            <w:pPr>
              <w:pStyle w:val="TAL"/>
              <w:rPr>
                <w:lang w:eastAsia="zh-CN"/>
              </w:rPr>
            </w:pPr>
            <w:r w:rsidRPr="00614B7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57EE75" w14:textId="77777777" w:rsidR="00BE3F9E" w:rsidRPr="00614B7A" w:rsidRDefault="00BE3F9E" w:rsidP="00BE3F9E">
            <w:pPr>
              <w:pStyle w:val="TAL"/>
              <w:rPr>
                <w:lang w:eastAsia="zh-CN"/>
              </w:rPr>
            </w:pPr>
            <w:r w:rsidRPr="00614B7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163F710" w14:textId="77777777" w:rsidR="00BE3F9E" w:rsidRPr="00614B7A" w:rsidRDefault="00BE3F9E" w:rsidP="00BE3F9E">
            <w:pPr>
              <w:pStyle w:val="TAL"/>
              <w:rPr>
                <w:lang w:eastAsia="zh-CN"/>
              </w:rPr>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30A04B1"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62D903" w14:textId="77777777" w:rsidR="00BE3F9E" w:rsidRPr="00614B7A" w:rsidRDefault="00BE3F9E" w:rsidP="00BE3F9E">
            <w:pPr>
              <w:pStyle w:val="TAL"/>
              <w:rPr>
                <w:rFonts w:eastAsia="SimSun"/>
                <w:lang w:eastAsia="zh-CN"/>
              </w:rPr>
            </w:pPr>
            <w:r w:rsidRPr="00614B7A">
              <w:t>NOTE 1</w:t>
            </w:r>
          </w:p>
        </w:tc>
      </w:tr>
      <w:tr w:rsidR="00BE3F9E" w:rsidRPr="00614B7A" w14:paraId="0BF41301"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6C89408" w14:textId="77777777" w:rsidR="00BE3F9E" w:rsidRPr="00614B7A" w:rsidRDefault="00BE3F9E" w:rsidP="00BE3F9E">
            <w:pPr>
              <w:pStyle w:val="TAL"/>
              <w:rPr>
                <w:lang w:eastAsia="zh-CN"/>
              </w:rPr>
            </w:pPr>
            <w:r w:rsidRPr="00614B7A">
              <w:t>6.3.4.2</w:t>
            </w:r>
          </w:p>
        </w:tc>
        <w:tc>
          <w:tcPr>
            <w:tcW w:w="4500" w:type="dxa"/>
            <w:tcBorders>
              <w:top w:val="single" w:sz="4" w:space="0" w:color="auto"/>
              <w:left w:val="single" w:sz="4" w:space="0" w:color="auto"/>
              <w:bottom w:val="single" w:sz="4" w:space="0" w:color="auto"/>
              <w:right w:val="single" w:sz="4" w:space="0" w:color="auto"/>
            </w:tcBorders>
            <w:hideMark/>
          </w:tcPr>
          <w:p w14:paraId="37E3DD7C" w14:textId="77777777" w:rsidR="00BE3F9E" w:rsidRPr="00614B7A" w:rsidRDefault="00BE3F9E" w:rsidP="00BE3F9E">
            <w:pPr>
              <w:pStyle w:val="TAL"/>
            </w:pPr>
            <w:r w:rsidRPr="00614B7A">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3BB4AB13"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1D13C741" w14:textId="77777777" w:rsidR="00BE3F9E" w:rsidRPr="00614B7A" w:rsidRDefault="00BE3F9E" w:rsidP="00BE3F9E">
            <w:pPr>
              <w:pStyle w:val="TAL"/>
              <w:rPr>
                <w:lang w:eastAsia="zh-CN"/>
              </w:rPr>
            </w:pPr>
            <w:r w:rsidRPr="00614B7A">
              <w:t>C006</w:t>
            </w:r>
          </w:p>
        </w:tc>
        <w:tc>
          <w:tcPr>
            <w:tcW w:w="3184" w:type="dxa"/>
            <w:tcBorders>
              <w:top w:val="single" w:sz="4" w:space="0" w:color="auto"/>
              <w:left w:val="single" w:sz="4" w:space="0" w:color="auto"/>
              <w:bottom w:val="single" w:sz="4" w:space="0" w:color="auto"/>
              <w:right w:val="single" w:sz="4" w:space="0" w:color="auto"/>
            </w:tcBorders>
            <w:hideMark/>
          </w:tcPr>
          <w:p w14:paraId="1ACFC9CE" w14:textId="77777777" w:rsidR="00BE3F9E" w:rsidRPr="00614B7A" w:rsidRDefault="00BE3F9E" w:rsidP="00BE3F9E">
            <w:pPr>
              <w:pStyle w:val="TAL"/>
              <w:rPr>
                <w:lang w:eastAsia="zh-CN"/>
              </w:rPr>
            </w:pPr>
            <w:r w:rsidRPr="00614B7A">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07D985D" w14:textId="77777777" w:rsidR="00BE3F9E" w:rsidRPr="00614B7A" w:rsidRDefault="00BE3F9E" w:rsidP="00BE3F9E">
            <w:pPr>
              <w:pStyle w:val="TAL"/>
              <w:rPr>
                <w:lang w:eastAsia="zh-CN"/>
              </w:rPr>
            </w:pPr>
            <w:r w:rsidRPr="00614B7A">
              <w:t>D005</w:t>
            </w:r>
          </w:p>
        </w:tc>
        <w:tc>
          <w:tcPr>
            <w:tcW w:w="1100" w:type="dxa"/>
            <w:tcBorders>
              <w:top w:val="single" w:sz="4" w:space="0" w:color="auto"/>
              <w:left w:val="single" w:sz="4" w:space="0" w:color="auto"/>
              <w:bottom w:val="single" w:sz="4" w:space="0" w:color="auto"/>
              <w:right w:val="single" w:sz="4" w:space="0" w:color="auto"/>
            </w:tcBorders>
          </w:tcPr>
          <w:p w14:paraId="5D4AE7EC"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B03528" w14:textId="77777777" w:rsidR="00BE3F9E" w:rsidRPr="00614B7A" w:rsidRDefault="00BE3F9E" w:rsidP="00BE3F9E">
            <w:pPr>
              <w:pStyle w:val="TAL"/>
              <w:rPr>
                <w:rFonts w:eastAsia="SimSun"/>
                <w:lang w:eastAsia="zh-CN"/>
              </w:rPr>
            </w:pPr>
            <w:r w:rsidRPr="00614B7A">
              <w:t>NOTE 1</w:t>
            </w:r>
          </w:p>
        </w:tc>
      </w:tr>
      <w:tr w:rsidR="00BE3F9E" w:rsidRPr="00614B7A" w14:paraId="50B93BA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D89CE2D" w14:textId="77777777" w:rsidR="00BE3F9E" w:rsidRPr="00614B7A" w:rsidRDefault="00BE3F9E" w:rsidP="00BE3F9E">
            <w:pPr>
              <w:pStyle w:val="TAL"/>
              <w:rPr>
                <w:lang w:eastAsia="zh-CN"/>
              </w:rPr>
            </w:pPr>
            <w:r w:rsidRPr="00614B7A">
              <w:t>6.3.4.3</w:t>
            </w:r>
          </w:p>
        </w:tc>
        <w:tc>
          <w:tcPr>
            <w:tcW w:w="4500" w:type="dxa"/>
            <w:tcBorders>
              <w:top w:val="single" w:sz="4" w:space="0" w:color="auto"/>
              <w:left w:val="single" w:sz="4" w:space="0" w:color="auto"/>
              <w:bottom w:val="single" w:sz="4" w:space="0" w:color="auto"/>
              <w:right w:val="single" w:sz="4" w:space="0" w:color="auto"/>
            </w:tcBorders>
            <w:hideMark/>
          </w:tcPr>
          <w:p w14:paraId="1AB772C3" w14:textId="77777777" w:rsidR="00BE3F9E" w:rsidRPr="00614B7A" w:rsidRDefault="00BE3F9E" w:rsidP="00BE3F9E">
            <w:pPr>
              <w:pStyle w:val="TAL"/>
              <w:rPr>
                <w:lang w:eastAsia="zh-CN"/>
              </w:rPr>
            </w:pPr>
            <w:r w:rsidRPr="00614B7A">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0ABA5139"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8CABBE5" w14:textId="77777777" w:rsidR="00BE3F9E" w:rsidRPr="00614B7A" w:rsidRDefault="00BE3F9E" w:rsidP="00BE3F9E">
            <w:pPr>
              <w:pStyle w:val="TAL"/>
              <w:rPr>
                <w:lang w:eastAsia="zh-CN"/>
              </w:rPr>
            </w:pPr>
            <w:r w:rsidRPr="00614B7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496FEE9" w14:textId="77777777" w:rsidR="00BE3F9E" w:rsidRPr="00614B7A" w:rsidRDefault="00BE3F9E" w:rsidP="00BE3F9E">
            <w:pPr>
              <w:pStyle w:val="TAL"/>
              <w:rPr>
                <w:lang w:eastAsia="zh-CN"/>
              </w:rPr>
            </w:pPr>
            <w:r w:rsidRPr="00614B7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FBDE565" w14:textId="77777777" w:rsidR="00BE3F9E" w:rsidRPr="00614B7A" w:rsidRDefault="00BE3F9E" w:rsidP="00BE3F9E">
            <w:pPr>
              <w:pStyle w:val="TAL"/>
              <w:rPr>
                <w:lang w:eastAsia="zh-CN"/>
              </w:rPr>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31628BD"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25945B" w14:textId="77777777" w:rsidR="00BE3F9E" w:rsidRPr="00614B7A" w:rsidRDefault="00BE3F9E" w:rsidP="00BE3F9E">
            <w:pPr>
              <w:pStyle w:val="TAL"/>
              <w:rPr>
                <w:rFonts w:eastAsia="SimSun"/>
                <w:lang w:eastAsia="zh-CN"/>
              </w:rPr>
            </w:pPr>
            <w:r w:rsidRPr="00614B7A">
              <w:t>NOTE 1</w:t>
            </w:r>
          </w:p>
        </w:tc>
      </w:tr>
      <w:tr w:rsidR="00BE3F9E" w:rsidRPr="00614B7A" w14:paraId="650259E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D325247" w14:textId="77777777" w:rsidR="00BE3F9E" w:rsidRPr="00614B7A" w:rsidRDefault="00BE3F9E" w:rsidP="00BE3F9E">
            <w:pPr>
              <w:pStyle w:val="TAL"/>
            </w:pPr>
            <w:r w:rsidRPr="00614B7A">
              <w:t>6.3.4.4</w:t>
            </w:r>
          </w:p>
        </w:tc>
        <w:tc>
          <w:tcPr>
            <w:tcW w:w="4500" w:type="dxa"/>
            <w:tcBorders>
              <w:top w:val="single" w:sz="4" w:space="0" w:color="auto"/>
              <w:left w:val="single" w:sz="4" w:space="0" w:color="auto"/>
              <w:bottom w:val="single" w:sz="4" w:space="0" w:color="auto"/>
              <w:right w:val="single" w:sz="4" w:space="0" w:color="auto"/>
            </w:tcBorders>
            <w:hideMark/>
          </w:tcPr>
          <w:p w14:paraId="3E8B5B1D" w14:textId="77777777" w:rsidR="00BE3F9E" w:rsidRPr="00614B7A" w:rsidRDefault="00BE3F9E" w:rsidP="00BE3F9E">
            <w:pPr>
              <w:pStyle w:val="TAL"/>
            </w:pPr>
            <w:r w:rsidRPr="00614B7A">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033341FA" w14:textId="77777777" w:rsidR="00BE3F9E" w:rsidRPr="00614B7A" w:rsidRDefault="00BE3F9E" w:rsidP="00BE3F9E">
            <w:pPr>
              <w:pStyle w:val="TAC"/>
            </w:pPr>
            <w:r w:rsidRPr="00614B7A">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076D083" w14:textId="77777777" w:rsidR="00BE3F9E" w:rsidRPr="00614B7A" w:rsidRDefault="00BE3F9E" w:rsidP="00BE3F9E">
            <w:pPr>
              <w:pStyle w:val="TAL"/>
              <w:rPr>
                <w:lang w:eastAsia="zh-CN"/>
              </w:rPr>
            </w:pPr>
            <w:r w:rsidRPr="00614B7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2A1060" w14:textId="77777777" w:rsidR="00BE3F9E" w:rsidRPr="00614B7A" w:rsidRDefault="00BE3F9E" w:rsidP="00BE3F9E">
            <w:pPr>
              <w:pStyle w:val="TAL"/>
              <w:rPr>
                <w:lang w:eastAsia="zh-CN"/>
              </w:rPr>
            </w:pPr>
            <w:r w:rsidRPr="00614B7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DC31B19" w14:textId="77777777" w:rsidR="00BE3F9E" w:rsidRPr="00614B7A" w:rsidRDefault="00BE3F9E" w:rsidP="00BE3F9E">
            <w:pPr>
              <w:pStyle w:val="TAL"/>
              <w:rPr>
                <w:lang w:eastAsia="zh-CN"/>
              </w:rPr>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0F38152"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B50EB7" w14:textId="77777777" w:rsidR="00BE3F9E" w:rsidRPr="00614B7A" w:rsidRDefault="00BE3F9E" w:rsidP="00BE3F9E">
            <w:pPr>
              <w:pStyle w:val="TAL"/>
              <w:rPr>
                <w:rFonts w:eastAsia="SimSun"/>
                <w:lang w:eastAsia="zh-CN"/>
              </w:rPr>
            </w:pPr>
            <w:r w:rsidRPr="00614B7A">
              <w:t>NOTE 1</w:t>
            </w:r>
          </w:p>
        </w:tc>
      </w:tr>
      <w:tr w:rsidR="00BE3F9E" w:rsidRPr="00614B7A" w14:paraId="3DF75041"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6408B9A" w14:textId="77777777" w:rsidR="00BE3F9E" w:rsidRPr="00614B7A" w:rsidRDefault="00BE3F9E" w:rsidP="00BE3F9E">
            <w:pPr>
              <w:pStyle w:val="TAL"/>
              <w:rPr>
                <w:lang w:eastAsia="zh-CN"/>
              </w:rPr>
            </w:pPr>
            <w:r w:rsidRPr="00614B7A">
              <w:t>6.3A.1.1</w:t>
            </w:r>
          </w:p>
        </w:tc>
        <w:tc>
          <w:tcPr>
            <w:tcW w:w="4500" w:type="dxa"/>
            <w:tcBorders>
              <w:top w:val="single" w:sz="4" w:space="0" w:color="auto"/>
              <w:left w:val="single" w:sz="4" w:space="0" w:color="auto"/>
              <w:bottom w:val="single" w:sz="4" w:space="0" w:color="auto"/>
              <w:right w:val="single" w:sz="4" w:space="0" w:color="auto"/>
            </w:tcBorders>
            <w:hideMark/>
          </w:tcPr>
          <w:p w14:paraId="153856C2" w14:textId="77777777" w:rsidR="00BE3F9E" w:rsidRPr="00614B7A" w:rsidRDefault="00BE3F9E" w:rsidP="00BE3F9E">
            <w:pPr>
              <w:pStyle w:val="TAL"/>
              <w:rPr>
                <w:lang w:eastAsia="zh-CN"/>
              </w:rPr>
            </w:pPr>
            <w:r w:rsidRPr="00614B7A">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2D6512B7" w14:textId="77777777" w:rsidR="00BE3F9E" w:rsidRPr="00614B7A" w:rsidRDefault="00BE3F9E" w:rsidP="00BE3F9E">
            <w:pPr>
              <w:pStyle w:val="TAC"/>
            </w:pPr>
            <w:r w:rsidRPr="00614B7A">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98BBFD7" w14:textId="77777777" w:rsidR="00BE3F9E" w:rsidRPr="00614B7A" w:rsidRDefault="00BE3F9E" w:rsidP="00BE3F9E">
            <w:pPr>
              <w:pStyle w:val="TAL"/>
              <w:rPr>
                <w:lang w:eastAsia="zh-CN"/>
              </w:rPr>
            </w:pPr>
            <w:r w:rsidRPr="00614B7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14B47EA" w14:textId="77777777" w:rsidR="00BE3F9E" w:rsidRPr="00614B7A" w:rsidRDefault="00BE3F9E" w:rsidP="00BE3F9E">
            <w:pPr>
              <w:pStyle w:val="TAL"/>
              <w:rPr>
                <w:lang w:eastAsia="zh-CN"/>
              </w:rPr>
            </w:pPr>
            <w:r w:rsidRPr="00614B7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012A74F" w14:textId="77777777" w:rsidR="00BE3F9E" w:rsidRPr="00614B7A" w:rsidRDefault="00BE3F9E" w:rsidP="00BE3F9E">
            <w:pPr>
              <w:pStyle w:val="TAL"/>
              <w:rPr>
                <w:lang w:eastAsia="zh-CN"/>
              </w:rPr>
            </w:pPr>
            <w:r w:rsidRPr="00614B7A">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6A97098" w14:textId="77777777" w:rsidR="00BE3F9E" w:rsidRPr="00614B7A" w:rsidRDefault="00BE3F9E" w:rsidP="00BE3F9E">
            <w:pPr>
              <w:pStyle w:val="TAL"/>
              <w:rPr>
                <w:lang w:eastAsia="zh-CN"/>
              </w:rPr>
            </w:pPr>
            <w:r w:rsidRPr="00614B7A">
              <w:rPr>
                <w:lang w:eastAsia="zh-CN"/>
              </w:rPr>
              <w:t>PC1</w:t>
            </w:r>
          </w:p>
          <w:p w14:paraId="6D514A76" w14:textId="77777777" w:rsidR="00BE3F9E" w:rsidRPr="00614B7A" w:rsidRDefault="00BE3F9E" w:rsidP="00BE3F9E">
            <w:pPr>
              <w:pStyle w:val="TAL"/>
              <w:rPr>
                <w:lang w:eastAsia="zh-CN"/>
              </w:rPr>
            </w:pPr>
            <w:r w:rsidRPr="00614B7A">
              <w:rPr>
                <w:lang w:eastAsia="zh-CN"/>
              </w:rPr>
              <w:t>PC2</w:t>
            </w:r>
          </w:p>
          <w:p w14:paraId="62A28980" w14:textId="77777777" w:rsidR="00BE3F9E" w:rsidRPr="00614B7A" w:rsidRDefault="00BE3F9E" w:rsidP="00BE3F9E">
            <w:pPr>
              <w:pStyle w:val="TAL"/>
              <w:rPr>
                <w:lang w:eastAsia="zh-CN"/>
              </w:rPr>
            </w:pPr>
            <w:r w:rsidRPr="00614B7A">
              <w:rPr>
                <w:lang w:eastAsia="zh-CN"/>
              </w:rPr>
              <w:t>PC3</w:t>
            </w:r>
          </w:p>
          <w:p w14:paraId="1081DE6D"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3EB6CA" w14:textId="77777777" w:rsidR="00BE3F9E" w:rsidRPr="00614B7A" w:rsidRDefault="00BE3F9E" w:rsidP="00BE3F9E">
            <w:pPr>
              <w:pStyle w:val="TAL"/>
              <w:rPr>
                <w:rFonts w:eastAsia="SimSun"/>
                <w:lang w:eastAsia="zh-CN"/>
              </w:rPr>
            </w:pPr>
            <w:r w:rsidRPr="00614B7A">
              <w:t>NOTE 1</w:t>
            </w:r>
          </w:p>
        </w:tc>
      </w:tr>
      <w:tr w:rsidR="00BE3F9E" w:rsidRPr="00614B7A" w14:paraId="19C43EB0"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3CEA487" w14:textId="77777777" w:rsidR="00BE3F9E" w:rsidRPr="00614B7A" w:rsidRDefault="00BE3F9E" w:rsidP="00BE3F9E">
            <w:pPr>
              <w:pStyle w:val="TAL"/>
            </w:pPr>
            <w:r w:rsidRPr="00614B7A">
              <w:t>6.3A.1.2</w:t>
            </w:r>
          </w:p>
        </w:tc>
        <w:tc>
          <w:tcPr>
            <w:tcW w:w="4500" w:type="dxa"/>
            <w:tcBorders>
              <w:top w:val="single" w:sz="4" w:space="0" w:color="auto"/>
              <w:left w:val="single" w:sz="4" w:space="0" w:color="auto"/>
              <w:bottom w:val="single" w:sz="4" w:space="0" w:color="auto"/>
              <w:right w:val="single" w:sz="4" w:space="0" w:color="auto"/>
            </w:tcBorders>
            <w:hideMark/>
          </w:tcPr>
          <w:p w14:paraId="398AC3DB" w14:textId="77777777" w:rsidR="00BE3F9E" w:rsidRPr="00614B7A" w:rsidRDefault="00BE3F9E" w:rsidP="00BE3F9E">
            <w:pPr>
              <w:pStyle w:val="TAL"/>
            </w:pPr>
            <w:r w:rsidRPr="00614B7A">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1B888938"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6004E8F5" w14:textId="77777777" w:rsidR="00BE3F9E" w:rsidRPr="00614B7A" w:rsidRDefault="00BE3F9E" w:rsidP="00BE3F9E">
            <w:pPr>
              <w:pStyle w:val="TAL"/>
              <w:rPr>
                <w:rFonts w:eastAsia="SimSun"/>
                <w:lang w:eastAsia="zh-CN"/>
              </w:rPr>
            </w:pPr>
            <w:r w:rsidRPr="00614B7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769E103" w14:textId="77777777" w:rsidR="00BE3F9E" w:rsidRPr="00614B7A" w:rsidRDefault="00BE3F9E" w:rsidP="00BE3F9E">
            <w:pPr>
              <w:pStyle w:val="TAL"/>
              <w:rPr>
                <w:rFonts w:eastAsia="SimSun"/>
                <w:lang w:eastAsia="zh-CN"/>
              </w:rPr>
            </w:pPr>
            <w:r w:rsidRPr="00614B7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3E9FA0B" w14:textId="77777777" w:rsidR="00BE3F9E" w:rsidRPr="00614B7A" w:rsidRDefault="00BE3F9E" w:rsidP="00BE3F9E">
            <w:pPr>
              <w:pStyle w:val="TAL"/>
              <w:rPr>
                <w:rFonts w:eastAsia="SimSun"/>
                <w:lang w:eastAsia="zh-CN"/>
              </w:rPr>
            </w:pPr>
            <w:r w:rsidRPr="00614B7A">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22A5C8C" w14:textId="77777777" w:rsidR="00BE3F9E" w:rsidRPr="00614B7A" w:rsidRDefault="00BE3F9E" w:rsidP="00BE3F9E">
            <w:pPr>
              <w:pStyle w:val="TAL"/>
              <w:rPr>
                <w:lang w:eastAsia="zh-CN"/>
              </w:rPr>
            </w:pPr>
            <w:r w:rsidRPr="00614B7A">
              <w:rPr>
                <w:lang w:eastAsia="zh-CN"/>
              </w:rPr>
              <w:t>PC1</w:t>
            </w:r>
          </w:p>
          <w:p w14:paraId="5E2D5E12" w14:textId="77777777" w:rsidR="00BE3F9E" w:rsidRPr="00614B7A" w:rsidRDefault="00BE3F9E" w:rsidP="00BE3F9E">
            <w:pPr>
              <w:pStyle w:val="TAL"/>
              <w:rPr>
                <w:lang w:eastAsia="zh-CN"/>
              </w:rPr>
            </w:pPr>
            <w:r w:rsidRPr="00614B7A">
              <w:rPr>
                <w:lang w:eastAsia="zh-CN"/>
              </w:rPr>
              <w:t>PC2</w:t>
            </w:r>
          </w:p>
          <w:p w14:paraId="0D7EB215" w14:textId="77777777" w:rsidR="00BE3F9E" w:rsidRPr="00614B7A" w:rsidRDefault="00BE3F9E" w:rsidP="00BE3F9E">
            <w:pPr>
              <w:pStyle w:val="TAL"/>
              <w:rPr>
                <w:lang w:eastAsia="zh-CN"/>
              </w:rPr>
            </w:pPr>
            <w:r w:rsidRPr="00614B7A">
              <w:rPr>
                <w:lang w:eastAsia="zh-CN"/>
              </w:rPr>
              <w:t>PC3</w:t>
            </w:r>
          </w:p>
          <w:p w14:paraId="5082856D"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459079" w14:textId="77777777" w:rsidR="00BE3F9E" w:rsidRPr="00614B7A" w:rsidRDefault="00BE3F9E" w:rsidP="00BE3F9E">
            <w:pPr>
              <w:pStyle w:val="TAL"/>
            </w:pPr>
            <w:r w:rsidRPr="00614B7A">
              <w:t>NOTE 1</w:t>
            </w:r>
          </w:p>
        </w:tc>
      </w:tr>
      <w:tr w:rsidR="00BE3F9E" w:rsidRPr="00614B7A" w14:paraId="6E8B150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8A5996A" w14:textId="77777777" w:rsidR="00BE3F9E" w:rsidRPr="00614B7A" w:rsidRDefault="00BE3F9E" w:rsidP="00BE3F9E">
            <w:pPr>
              <w:pStyle w:val="TAL"/>
            </w:pPr>
            <w:r w:rsidRPr="00614B7A">
              <w:t>6.3A.1.3</w:t>
            </w:r>
          </w:p>
        </w:tc>
        <w:tc>
          <w:tcPr>
            <w:tcW w:w="4500" w:type="dxa"/>
            <w:tcBorders>
              <w:top w:val="single" w:sz="4" w:space="0" w:color="auto"/>
              <w:left w:val="single" w:sz="4" w:space="0" w:color="auto"/>
              <w:bottom w:val="single" w:sz="4" w:space="0" w:color="auto"/>
              <w:right w:val="single" w:sz="4" w:space="0" w:color="auto"/>
            </w:tcBorders>
            <w:hideMark/>
          </w:tcPr>
          <w:p w14:paraId="23FB492F" w14:textId="77777777" w:rsidR="00BE3F9E" w:rsidRPr="00614B7A" w:rsidRDefault="00BE3F9E" w:rsidP="00BE3F9E">
            <w:pPr>
              <w:pStyle w:val="TAL"/>
            </w:pPr>
            <w:r w:rsidRPr="00614B7A">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7A334319"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1BA20AAC" w14:textId="77777777" w:rsidR="00BE3F9E" w:rsidRPr="00614B7A" w:rsidRDefault="00BE3F9E" w:rsidP="00BE3F9E">
            <w:pPr>
              <w:pStyle w:val="TAL"/>
              <w:rPr>
                <w:rFonts w:eastAsia="SimSun"/>
                <w:lang w:eastAsia="zh-CN"/>
              </w:rPr>
            </w:pPr>
            <w:r w:rsidRPr="00614B7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280343D" w14:textId="77777777" w:rsidR="00BE3F9E" w:rsidRPr="00614B7A" w:rsidRDefault="00BE3F9E" w:rsidP="00BE3F9E">
            <w:pPr>
              <w:pStyle w:val="TAL"/>
              <w:rPr>
                <w:rFonts w:eastAsia="SimSun"/>
                <w:lang w:eastAsia="zh-CN"/>
              </w:rPr>
            </w:pPr>
            <w:r w:rsidRPr="00614B7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B60D422" w14:textId="77777777" w:rsidR="00BE3F9E" w:rsidRPr="00614B7A" w:rsidRDefault="00BE3F9E" w:rsidP="00BE3F9E">
            <w:pPr>
              <w:pStyle w:val="TAL"/>
              <w:rPr>
                <w:rFonts w:eastAsia="SimSun"/>
                <w:lang w:eastAsia="zh-CN"/>
              </w:rPr>
            </w:pPr>
            <w:r w:rsidRPr="00614B7A">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CB72399" w14:textId="77777777" w:rsidR="00BE3F9E" w:rsidRPr="00614B7A" w:rsidRDefault="00BE3F9E" w:rsidP="00BE3F9E">
            <w:pPr>
              <w:pStyle w:val="TAL"/>
              <w:rPr>
                <w:lang w:eastAsia="zh-CN"/>
              </w:rPr>
            </w:pPr>
            <w:r w:rsidRPr="00614B7A">
              <w:rPr>
                <w:lang w:eastAsia="zh-CN"/>
              </w:rPr>
              <w:t>PC1</w:t>
            </w:r>
          </w:p>
          <w:p w14:paraId="28DD792E" w14:textId="77777777" w:rsidR="00BE3F9E" w:rsidRPr="00614B7A" w:rsidRDefault="00BE3F9E" w:rsidP="00BE3F9E">
            <w:pPr>
              <w:pStyle w:val="TAL"/>
              <w:rPr>
                <w:lang w:eastAsia="zh-CN"/>
              </w:rPr>
            </w:pPr>
            <w:r w:rsidRPr="00614B7A">
              <w:rPr>
                <w:lang w:eastAsia="zh-CN"/>
              </w:rPr>
              <w:t>PC2</w:t>
            </w:r>
          </w:p>
          <w:p w14:paraId="537E8FF5" w14:textId="77777777" w:rsidR="00BE3F9E" w:rsidRPr="00614B7A" w:rsidRDefault="00BE3F9E" w:rsidP="00BE3F9E">
            <w:pPr>
              <w:pStyle w:val="TAL"/>
              <w:rPr>
                <w:lang w:eastAsia="zh-CN"/>
              </w:rPr>
            </w:pPr>
            <w:r w:rsidRPr="00614B7A">
              <w:rPr>
                <w:lang w:eastAsia="zh-CN"/>
              </w:rPr>
              <w:t>PC3</w:t>
            </w:r>
          </w:p>
          <w:p w14:paraId="39659753"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6B2585" w14:textId="77777777" w:rsidR="00BE3F9E" w:rsidRPr="00614B7A" w:rsidRDefault="00BE3F9E" w:rsidP="00BE3F9E">
            <w:pPr>
              <w:pStyle w:val="TAL"/>
            </w:pPr>
            <w:r w:rsidRPr="00614B7A">
              <w:t>NOTE 1</w:t>
            </w:r>
          </w:p>
        </w:tc>
      </w:tr>
      <w:tr w:rsidR="00BE3F9E" w:rsidRPr="00614B7A" w14:paraId="7D24213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8B30389" w14:textId="77777777" w:rsidR="00BE3F9E" w:rsidRPr="00614B7A" w:rsidRDefault="00BE3F9E" w:rsidP="00BE3F9E">
            <w:pPr>
              <w:pStyle w:val="TAL"/>
            </w:pPr>
            <w:r w:rsidRPr="00614B7A">
              <w:lastRenderedPageBreak/>
              <w:t>6.3A.1.4</w:t>
            </w:r>
          </w:p>
        </w:tc>
        <w:tc>
          <w:tcPr>
            <w:tcW w:w="4500" w:type="dxa"/>
            <w:tcBorders>
              <w:top w:val="single" w:sz="4" w:space="0" w:color="auto"/>
              <w:left w:val="single" w:sz="4" w:space="0" w:color="auto"/>
              <w:bottom w:val="single" w:sz="4" w:space="0" w:color="auto"/>
              <w:right w:val="single" w:sz="4" w:space="0" w:color="auto"/>
            </w:tcBorders>
            <w:hideMark/>
          </w:tcPr>
          <w:p w14:paraId="369B95FB" w14:textId="77777777" w:rsidR="00BE3F9E" w:rsidRPr="00614B7A" w:rsidRDefault="00BE3F9E" w:rsidP="00BE3F9E">
            <w:pPr>
              <w:pStyle w:val="TAL"/>
            </w:pPr>
            <w:r w:rsidRPr="00614B7A">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09D597A7"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6227907F" w14:textId="77777777" w:rsidR="00BE3F9E" w:rsidRPr="00614B7A" w:rsidRDefault="00BE3F9E" w:rsidP="00BE3F9E">
            <w:pPr>
              <w:pStyle w:val="TAL"/>
              <w:rPr>
                <w:rFonts w:eastAsia="SimSun"/>
                <w:lang w:eastAsia="zh-CN"/>
              </w:rPr>
            </w:pPr>
            <w:r w:rsidRPr="00614B7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2DF4622" w14:textId="77777777" w:rsidR="00BE3F9E" w:rsidRPr="00614B7A" w:rsidRDefault="00BE3F9E" w:rsidP="00BE3F9E">
            <w:pPr>
              <w:pStyle w:val="TAL"/>
              <w:rPr>
                <w:rFonts w:eastAsia="SimSun"/>
                <w:lang w:eastAsia="zh-CN"/>
              </w:rPr>
            </w:pPr>
            <w:r w:rsidRPr="00614B7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A9252B4" w14:textId="77777777" w:rsidR="00BE3F9E" w:rsidRPr="00614B7A" w:rsidRDefault="00BE3F9E" w:rsidP="00BE3F9E">
            <w:pPr>
              <w:pStyle w:val="TAL"/>
              <w:rPr>
                <w:rFonts w:eastAsia="SimSun"/>
                <w:lang w:eastAsia="zh-CN"/>
              </w:rPr>
            </w:pPr>
            <w:r w:rsidRPr="00614B7A">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A7BA0C1" w14:textId="77777777" w:rsidR="00BE3F9E" w:rsidRPr="00614B7A" w:rsidRDefault="00BE3F9E" w:rsidP="00BE3F9E">
            <w:pPr>
              <w:pStyle w:val="TAL"/>
              <w:rPr>
                <w:lang w:eastAsia="zh-CN"/>
              </w:rPr>
            </w:pPr>
            <w:r w:rsidRPr="00614B7A">
              <w:rPr>
                <w:lang w:eastAsia="zh-CN"/>
              </w:rPr>
              <w:t>PC1</w:t>
            </w:r>
          </w:p>
          <w:p w14:paraId="43D2CC07" w14:textId="77777777" w:rsidR="00BE3F9E" w:rsidRPr="00614B7A" w:rsidRDefault="00BE3F9E" w:rsidP="00BE3F9E">
            <w:pPr>
              <w:pStyle w:val="TAL"/>
              <w:rPr>
                <w:lang w:eastAsia="zh-CN"/>
              </w:rPr>
            </w:pPr>
            <w:r w:rsidRPr="00614B7A">
              <w:rPr>
                <w:lang w:eastAsia="zh-CN"/>
              </w:rPr>
              <w:t>PC2</w:t>
            </w:r>
          </w:p>
          <w:p w14:paraId="08EA0010" w14:textId="77777777" w:rsidR="00BE3F9E" w:rsidRPr="00614B7A" w:rsidRDefault="00BE3F9E" w:rsidP="00BE3F9E">
            <w:pPr>
              <w:pStyle w:val="TAL"/>
              <w:rPr>
                <w:lang w:eastAsia="zh-CN"/>
              </w:rPr>
            </w:pPr>
            <w:r w:rsidRPr="00614B7A">
              <w:rPr>
                <w:lang w:eastAsia="zh-CN"/>
              </w:rPr>
              <w:t>PC3</w:t>
            </w:r>
          </w:p>
          <w:p w14:paraId="14111F49"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FE9F335" w14:textId="77777777" w:rsidR="00BE3F9E" w:rsidRPr="00614B7A" w:rsidRDefault="00BE3F9E" w:rsidP="00BE3F9E">
            <w:pPr>
              <w:pStyle w:val="TAL"/>
            </w:pPr>
            <w:r w:rsidRPr="00614B7A">
              <w:t>NOTE 1</w:t>
            </w:r>
          </w:p>
        </w:tc>
      </w:tr>
      <w:tr w:rsidR="00BE3F9E" w:rsidRPr="00614B7A" w14:paraId="1A07FC8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E1B9A57" w14:textId="77777777" w:rsidR="00BE3F9E" w:rsidRPr="00614B7A" w:rsidRDefault="00BE3F9E" w:rsidP="00BE3F9E">
            <w:pPr>
              <w:pStyle w:val="TAL"/>
            </w:pPr>
            <w:r w:rsidRPr="00614B7A">
              <w:t>6.3A.1.5</w:t>
            </w:r>
          </w:p>
        </w:tc>
        <w:tc>
          <w:tcPr>
            <w:tcW w:w="4500" w:type="dxa"/>
            <w:tcBorders>
              <w:top w:val="single" w:sz="4" w:space="0" w:color="auto"/>
              <w:left w:val="single" w:sz="4" w:space="0" w:color="auto"/>
              <w:bottom w:val="single" w:sz="4" w:space="0" w:color="auto"/>
              <w:right w:val="single" w:sz="4" w:space="0" w:color="auto"/>
            </w:tcBorders>
            <w:hideMark/>
          </w:tcPr>
          <w:p w14:paraId="33FCE794" w14:textId="77777777" w:rsidR="00BE3F9E" w:rsidRPr="00614B7A" w:rsidRDefault="00BE3F9E" w:rsidP="00BE3F9E">
            <w:pPr>
              <w:pStyle w:val="TAL"/>
            </w:pPr>
            <w:r w:rsidRPr="00614B7A">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084CE8DE"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098E46CC" w14:textId="77777777" w:rsidR="00BE3F9E" w:rsidRPr="00614B7A" w:rsidRDefault="00BE3F9E" w:rsidP="00BE3F9E">
            <w:pPr>
              <w:pStyle w:val="TAL"/>
              <w:rPr>
                <w:rFonts w:eastAsia="SimSun"/>
                <w:lang w:eastAsia="zh-CN"/>
              </w:rPr>
            </w:pPr>
            <w:r w:rsidRPr="00614B7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3EB1CA" w14:textId="77777777" w:rsidR="00BE3F9E" w:rsidRPr="00614B7A" w:rsidRDefault="00BE3F9E" w:rsidP="00BE3F9E">
            <w:pPr>
              <w:pStyle w:val="TAL"/>
              <w:rPr>
                <w:rFonts w:eastAsia="SimSun"/>
                <w:lang w:eastAsia="zh-CN"/>
              </w:rPr>
            </w:pPr>
            <w:r w:rsidRPr="00614B7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A375645" w14:textId="77777777" w:rsidR="00BE3F9E" w:rsidRPr="00614B7A" w:rsidRDefault="00BE3F9E" w:rsidP="00BE3F9E">
            <w:pPr>
              <w:pStyle w:val="TAL"/>
              <w:rPr>
                <w:rFonts w:eastAsia="SimSun"/>
                <w:lang w:eastAsia="zh-CN"/>
              </w:rPr>
            </w:pPr>
            <w:r w:rsidRPr="00614B7A">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27F55E46" w14:textId="77777777" w:rsidR="00BE3F9E" w:rsidRPr="00614B7A" w:rsidRDefault="00BE3F9E" w:rsidP="00BE3F9E">
            <w:pPr>
              <w:pStyle w:val="TAL"/>
              <w:rPr>
                <w:lang w:eastAsia="zh-CN"/>
              </w:rPr>
            </w:pPr>
            <w:r w:rsidRPr="00614B7A">
              <w:rPr>
                <w:lang w:eastAsia="zh-CN"/>
              </w:rPr>
              <w:t>PC1</w:t>
            </w:r>
          </w:p>
          <w:p w14:paraId="0B2E68AB" w14:textId="77777777" w:rsidR="00BE3F9E" w:rsidRPr="00614B7A" w:rsidRDefault="00BE3F9E" w:rsidP="00BE3F9E">
            <w:pPr>
              <w:pStyle w:val="TAL"/>
              <w:rPr>
                <w:lang w:eastAsia="zh-CN"/>
              </w:rPr>
            </w:pPr>
            <w:r w:rsidRPr="00614B7A">
              <w:rPr>
                <w:lang w:eastAsia="zh-CN"/>
              </w:rPr>
              <w:t>PC2</w:t>
            </w:r>
          </w:p>
          <w:p w14:paraId="0E72154E" w14:textId="77777777" w:rsidR="00BE3F9E" w:rsidRPr="00614B7A" w:rsidRDefault="00BE3F9E" w:rsidP="00BE3F9E">
            <w:pPr>
              <w:pStyle w:val="TAL"/>
              <w:rPr>
                <w:lang w:eastAsia="zh-CN"/>
              </w:rPr>
            </w:pPr>
            <w:r w:rsidRPr="00614B7A">
              <w:rPr>
                <w:lang w:eastAsia="zh-CN"/>
              </w:rPr>
              <w:t>PC3</w:t>
            </w:r>
          </w:p>
          <w:p w14:paraId="49A8191E"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D86E30" w14:textId="77777777" w:rsidR="00BE3F9E" w:rsidRPr="00614B7A" w:rsidRDefault="00BE3F9E" w:rsidP="00BE3F9E">
            <w:pPr>
              <w:pStyle w:val="TAL"/>
            </w:pPr>
            <w:r w:rsidRPr="00614B7A">
              <w:t>NOTE 1</w:t>
            </w:r>
          </w:p>
        </w:tc>
      </w:tr>
      <w:tr w:rsidR="00BE3F9E" w:rsidRPr="00614B7A" w14:paraId="22FDB66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F70BA9D" w14:textId="77777777" w:rsidR="00BE3F9E" w:rsidRPr="00614B7A" w:rsidRDefault="00BE3F9E" w:rsidP="00BE3F9E">
            <w:pPr>
              <w:pStyle w:val="TAL"/>
            </w:pPr>
            <w:r w:rsidRPr="00614B7A">
              <w:t>6.3A.1.6</w:t>
            </w:r>
          </w:p>
        </w:tc>
        <w:tc>
          <w:tcPr>
            <w:tcW w:w="4500" w:type="dxa"/>
            <w:tcBorders>
              <w:top w:val="single" w:sz="4" w:space="0" w:color="auto"/>
              <w:left w:val="single" w:sz="4" w:space="0" w:color="auto"/>
              <w:bottom w:val="single" w:sz="4" w:space="0" w:color="auto"/>
              <w:right w:val="single" w:sz="4" w:space="0" w:color="auto"/>
            </w:tcBorders>
            <w:hideMark/>
          </w:tcPr>
          <w:p w14:paraId="62B3E982" w14:textId="77777777" w:rsidR="00BE3F9E" w:rsidRPr="00614B7A" w:rsidRDefault="00BE3F9E" w:rsidP="00BE3F9E">
            <w:pPr>
              <w:pStyle w:val="TAL"/>
            </w:pPr>
            <w:r w:rsidRPr="00614B7A">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B11FD37"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6C2BEA6A" w14:textId="77777777" w:rsidR="00BE3F9E" w:rsidRPr="00614B7A" w:rsidRDefault="00BE3F9E" w:rsidP="00BE3F9E">
            <w:pPr>
              <w:pStyle w:val="TAL"/>
              <w:rPr>
                <w:rFonts w:eastAsia="SimSun"/>
                <w:lang w:eastAsia="zh-CN"/>
              </w:rPr>
            </w:pPr>
            <w:r w:rsidRPr="00614B7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BCCD0A1" w14:textId="77777777" w:rsidR="00BE3F9E" w:rsidRPr="00614B7A" w:rsidRDefault="00BE3F9E" w:rsidP="00BE3F9E">
            <w:pPr>
              <w:pStyle w:val="TAL"/>
              <w:rPr>
                <w:rFonts w:eastAsia="SimSun"/>
                <w:lang w:eastAsia="zh-CN"/>
              </w:rPr>
            </w:pPr>
            <w:r w:rsidRPr="00614B7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6C8E86" w14:textId="77777777" w:rsidR="00BE3F9E" w:rsidRPr="00614B7A" w:rsidRDefault="00BE3F9E" w:rsidP="00BE3F9E">
            <w:pPr>
              <w:pStyle w:val="TAL"/>
              <w:rPr>
                <w:rFonts w:eastAsia="SimSun"/>
                <w:lang w:eastAsia="zh-CN"/>
              </w:rPr>
            </w:pPr>
            <w:r w:rsidRPr="00614B7A">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EA48304" w14:textId="77777777" w:rsidR="00BE3F9E" w:rsidRPr="00614B7A" w:rsidRDefault="00BE3F9E" w:rsidP="00BE3F9E">
            <w:pPr>
              <w:pStyle w:val="TAL"/>
              <w:rPr>
                <w:lang w:eastAsia="zh-CN"/>
              </w:rPr>
            </w:pPr>
            <w:r w:rsidRPr="00614B7A">
              <w:rPr>
                <w:lang w:eastAsia="zh-CN"/>
              </w:rPr>
              <w:t>PC1</w:t>
            </w:r>
          </w:p>
          <w:p w14:paraId="08433694" w14:textId="77777777" w:rsidR="00BE3F9E" w:rsidRPr="00614B7A" w:rsidRDefault="00BE3F9E" w:rsidP="00BE3F9E">
            <w:pPr>
              <w:pStyle w:val="TAL"/>
              <w:rPr>
                <w:lang w:eastAsia="zh-CN"/>
              </w:rPr>
            </w:pPr>
            <w:r w:rsidRPr="00614B7A">
              <w:rPr>
                <w:lang w:eastAsia="zh-CN"/>
              </w:rPr>
              <w:t>PC2</w:t>
            </w:r>
          </w:p>
          <w:p w14:paraId="159184A4" w14:textId="77777777" w:rsidR="00BE3F9E" w:rsidRPr="00614B7A" w:rsidRDefault="00BE3F9E" w:rsidP="00BE3F9E">
            <w:pPr>
              <w:pStyle w:val="TAL"/>
              <w:rPr>
                <w:lang w:eastAsia="zh-CN"/>
              </w:rPr>
            </w:pPr>
            <w:r w:rsidRPr="00614B7A">
              <w:rPr>
                <w:lang w:eastAsia="zh-CN"/>
              </w:rPr>
              <w:t>PC3</w:t>
            </w:r>
          </w:p>
          <w:p w14:paraId="0A9A35E3"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1202AE" w14:textId="77777777" w:rsidR="00BE3F9E" w:rsidRPr="00614B7A" w:rsidRDefault="00BE3F9E" w:rsidP="00BE3F9E">
            <w:pPr>
              <w:pStyle w:val="TAL"/>
            </w:pPr>
            <w:r w:rsidRPr="00614B7A">
              <w:t>NOTE 1</w:t>
            </w:r>
          </w:p>
        </w:tc>
      </w:tr>
      <w:tr w:rsidR="00BE3F9E" w:rsidRPr="00614B7A" w14:paraId="3EDA339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A4BB4E1" w14:textId="77777777" w:rsidR="00BE3F9E" w:rsidRPr="00614B7A" w:rsidRDefault="00BE3F9E" w:rsidP="00BE3F9E">
            <w:pPr>
              <w:pStyle w:val="TAL"/>
            </w:pPr>
            <w:r w:rsidRPr="00614B7A">
              <w:t>6.3A.1.7</w:t>
            </w:r>
          </w:p>
        </w:tc>
        <w:tc>
          <w:tcPr>
            <w:tcW w:w="4500" w:type="dxa"/>
            <w:tcBorders>
              <w:top w:val="single" w:sz="4" w:space="0" w:color="auto"/>
              <w:left w:val="single" w:sz="4" w:space="0" w:color="auto"/>
              <w:bottom w:val="single" w:sz="4" w:space="0" w:color="auto"/>
              <w:right w:val="single" w:sz="4" w:space="0" w:color="auto"/>
            </w:tcBorders>
            <w:hideMark/>
          </w:tcPr>
          <w:p w14:paraId="45671AAB" w14:textId="77777777" w:rsidR="00BE3F9E" w:rsidRPr="00614B7A" w:rsidRDefault="00BE3F9E" w:rsidP="00BE3F9E">
            <w:pPr>
              <w:pStyle w:val="TAL"/>
            </w:pPr>
            <w:r w:rsidRPr="00614B7A">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F76E093"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E9221B3" w14:textId="77777777" w:rsidR="00BE3F9E" w:rsidRPr="00614B7A" w:rsidRDefault="00BE3F9E" w:rsidP="00BE3F9E">
            <w:pPr>
              <w:pStyle w:val="TAL"/>
              <w:rPr>
                <w:rFonts w:eastAsia="SimSun"/>
                <w:lang w:eastAsia="zh-CN"/>
              </w:rPr>
            </w:pPr>
            <w:r w:rsidRPr="00614B7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7238FA4" w14:textId="77777777" w:rsidR="00BE3F9E" w:rsidRPr="00614B7A" w:rsidRDefault="00BE3F9E" w:rsidP="00BE3F9E">
            <w:pPr>
              <w:pStyle w:val="TAL"/>
              <w:rPr>
                <w:rFonts w:eastAsia="SimSun"/>
                <w:lang w:eastAsia="zh-CN"/>
              </w:rPr>
            </w:pPr>
            <w:r w:rsidRPr="00614B7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A4A6895" w14:textId="77777777" w:rsidR="00BE3F9E" w:rsidRPr="00614B7A" w:rsidRDefault="00BE3F9E" w:rsidP="00BE3F9E">
            <w:pPr>
              <w:pStyle w:val="TAL"/>
              <w:rPr>
                <w:rFonts w:eastAsia="SimSun"/>
                <w:lang w:eastAsia="zh-CN"/>
              </w:rPr>
            </w:pPr>
            <w:r w:rsidRPr="00614B7A">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39B0C72" w14:textId="77777777" w:rsidR="00BE3F9E" w:rsidRPr="00614B7A" w:rsidRDefault="00BE3F9E" w:rsidP="00BE3F9E">
            <w:pPr>
              <w:pStyle w:val="TAL"/>
              <w:rPr>
                <w:lang w:eastAsia="zh-CN"/>
              </w:rPr>
            </w:pPr>
            <w:r w:rsidRPr="00614B7A">
              <w:rPr>
                <w:lang w:eastAsia="zh-CN"/>
              </w:rPr>
              <w:t>PC1</w:t>
            </w:r>
          </w:p>
          <w:p w14:paraId="2E3955F8" w14:textId="77777777" w:rsidR="00BE3F9E" w:rsidRPr="00614B7A" w:rsidRDefault="00BE3F9E" w:rsidP="00BE3F9E">
            <w:pPr>
              <w:pStyle w:val="TAL"/>
              <w:rPr>
                <w:lang w:eastAsia="zh-CN"/>
              </w:rPr>
            </w:pPr>
            <w:r w:rsidRPr="00614B7A">
              <w:rPr>
                <w:lang w:eastAsia="zh-CN"/>
              </w:rPr>
              <w:t>PC2</w:t>
            </w:r>
          </w:p>
          <w:p w14:paraId="68A3DBCA" w14:textId="77777777" w:rsidR="00BE3F9E" w:rsidRPr="00614B7A" w:rsidRDefault="00BE3F9E" w:rsidP="00BE3F9E">
            <w:pPr>
              <w:pStyle w:val="TAL"/>
              <w:rPr>
                <w:lang w:eastAsia="zh-CN"/>
              </w:rPr>
            </w:pPr>
            <w:r w:rsidRPr="00614B7A">
              <w:rPr>
                <w:lang w:eastAsia="zh-CN"/>
              </w:rPr>
              <w:t>PC3</w:t>
            </w:r>
          </w:p>
          <w:p w14:paraId="7133C645"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4A48DD" w14:textId="77777777" w:rsidR="00BE3F9E" w:rsidRPr="00614B7A" w:rsidRDefault="00BE3F9E" w:rsidP="00BE3F9E">
            <w:pPr>
              <w:pStyle w:val="TAL"/>
            </w:pPr>
            <w:r w:rsidRPr="00614B7A">
              <w:t>NOTE 1</w:t>
            </w:r>
          </w:p>
        </w:tc>
      </w:tr>
      <w:tr w:rsidR="00BE3F9E" w:rsidRPr="00614B7A" w14:paraId="24BFAC5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3FA9BAC" w14:textId="77777777" w:rsidR="00BE3F9E" w:rsidRPr="00614B7A" w:rsidRDefault="00BE3F9E" w:rsidP="00BE3F9E">
            <w:pPr>
              <w:pStyle w:val="TAL"/>
            </w:pPr>
            <w:r w:rsidRPr="00614B7A">
              <w:t>6.3A.2.1</w:t>
            </w:r>
          </w:p>
        </w:tc>
        <w:tc>
          <w:tcPr>
            <w:tcW w:w="4500" w:type="dxa"/>
            <w:tcBorders>
              <w:top w:val="single" w:sz="4" w:space="0" w:color="auto"/>
              <w:left w:val="single" w:sz="4" w:space="0" w:color="auto"/>
              <w:bottom w:val="single" w:sz="4" w:space="0" w:color="auto"/>
              <w:right w:val="single" w:sz="4" w:space="0" w:color="auto"/>
            </w:tcBorders>
            <w:hideMark/>
          </w:tcPr>
          <w:p w14:paraId="5032F192" w14:textId="77777777" w:rsidR="00BE3F9E" w:rsidRPr="00614B7A" w:rsidRDefault="00BE3F9E" w:rsidP="00BE3F9E">
            <w:pPr>
              <w:pStyle w:val="TAL"/>
            </w:pPr>
            <w:r w:rsidRPr="00614B7A">
              <w:t>Void</w:t>
            </w:r>
          </w:p>
        </w:tc>
        <w:tc>
          <w:tcPr>
            <w:tcW w:w="671" w:type="dxa"/>
            <w:tcBorders>
              <w:top w:val="single" w:sz="4" w:space="0" w:color="auto"/>
              <w:left w:val="single" w:sz="4" w:space="0" w:color="auto"/>
              <w:bottom w:val="single" w:sz="4" w:space="0" w:color="auto"/>
              <w:right w:val="single" w:sz="4" w:space="0" w:color="auto"/>
            </w:tcBorders>
          </w:tcPr>
          <w:p w14:paraId="4D6A50F2" w14:textId="77777777" w:rsidR="00BE3F9E" w:rsidRPr="00614B7A" w:rsidRDefault="00BE3F9E" w:rsidP="00BE3F9E">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2B024C4" w14:textId="77777777" w:rsidR="00BE3F9E" w:rsidRPr="00614B7A" w:rsidRDefault="00BE3F9E" w:rsidP="00BE3F9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A7F264E" w14:textId="77777777" w:rsidR="00BE3F9E" w:rsidRPr="00614B7A" w:rsidRDefault="00BE3F9E" w:rsidP="00BE3F9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AED5388" w14:textId="77777777" w:rsidR="00BE3F9E" w:rsidRPr="00614B7A" w:rsidRDefault="00BE3F9E" w:rsidP="00BE3F9E">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3DAA670B"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tcPr>
          <w:p w14:paraId="4D3FD448" w14:textId="77777777" w:rsidR="00BE3F9E" w:rsidRPr="00614B7A" w:rsidRDefault="00BE3F9E" w:rsidP="00BE3F9E">
            <w:pPr>
              <w:pStyle w:val="TAL"/>
              <w:rPr>
                <w:rFonts w:eastAsia="SimSun"/>
                <w:lang w:eastAsia="zh-CN"/>
              </w:rPr>
            </w:pPr>
          </w:p>
        </w:tc>
      </w:tr>
      <w:tr w:rsidR="00BE3F9E" w:rsidRPr="00614B7A" w14:paraId="7D6E48B9"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8436BCE" w14:textId="77777777" w:rsidR="00BE3F9E" w:rsidRPr="00614B7A" w:rsidRDefault="00BE3F9E" w:rsidP="00BE3F9E">
            <w:pPr>
              <w:pStyle w:val="TAL"/>
            </w:pPr>
            <w:r w:rsidRPr="00614B7A">
              <w:t>6.3A.2.2</w:t>
            </w:r>
          </w:p>
        </w:tc>
        <w:tc>
          <w:tcPr>
            <w:tcW w:w="4500" w:type="dxa"/>
            <w:tcBorders>
              <w:top w:val="single" w:sz="4" w:space="0" w:color="auto"/>
              <w:left w:val="single" w:sz="4" w:space="0" w:color="auto"/>
              <w:bottom w:val="single" w:sz="4" w:space="0" w:color="auto"/>
              <w:right w:val="single" w:sz="4" w:space="0" w:color="auto"/>
            </w:tcBorders>
            <w:hideMark/>
          </w:tcPr>
          <w:p w14:paraId="7D8BB4BE" w14:textId="77777777" w:rsidR="00BE3F9E" w:rsidRPr="00614B7A" w:rsidRDefault="00BE3F9E" w:rsidP="00BE3F9E">
            <w:pPr>
              <w:pStyle w:val="TAL"/>
            </w:pPr>
            <w:r w:rsidRPr="00614B7A">
              <w:t>Void</w:t>
            </w:r>
          </w:p>
        </w:tc>
        <w:tc>
          <w:tcPr>
            <w:tcW w:w="671" w:type="dxa"/>
            <w:tcBorders>
              <w:top w:val="single" w:sz="4" w:space="0" w:color="auto"/>
              <w:left w:val="single" w:sz="4" w:space="0" w:color="auto"/>
              <w:bottom w:val="single" w:sz="4" w:space="0" w:color="auto"/>
              <w:right w:val="single" w:sz="4" w:space="0" w:color="auto"/>
            </w:tcBorders>
          </w:tcPr>
          <w:p w14:paraId="73A1E757" w14:textId="77777777" w:rsidR="00BE3F9E" w:rsidRPr="00614B7A" w:rsidRDefault="00BE3F9E" w:rsidP="00BE3F9E">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2534DA6F" w14:textId="77777777" w:rsidR="00BE3F9E" w:rsidRPr="00614B7A" w:rsidRDefault="00BE3F9E" w:rsidP="00BE3F9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7ACA877" w14:textId="77777777" w:rsidR="00BE3F9E" w:rsidRPr="00614B7A" w:rsidRDefault="00BE3F9E" w:rsidP="00BE3F9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5C7DCC2" w14:textId="77777777" w:rsidR="00BE3F9E" w:rsidRPr="00614B7A" w:rsidRDefault="00BE3F9E" w:rsidP="00BE3F9E">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F6CDE4F"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tcPr>
          <w:p w14:paraId="1E9962C1" w14:textId="77777777" w:rsidR="00BE3F9E" w:rsidRPr="00614B7A" w:rsidRDefault="00BE3F9E" w:rsidP="00BE3F9E">
            <w:pPr>
              <w:pStyle w:val="TAL"/>
              <w:rPr>
                <w:rFonts w:eastAsia="SimSun"/>
                <w:lang w:eastAsia="zh-CN"/>
              </w:rPr>
            </w:pPr>
          </w:p>
        </w:tc>
      </w:tr>
      <w:tr w:rsidR="00BE3F9E" w:rsidRPr="00614B7A" w14:paraId="744E7370"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AE8CD68" w14:textId="77777777" w:rsidR="00BE3F9E" w:rsidRPr="00614B7A" w:rsidRDefault="00BE3F9E" w:rsidP="00BE3F9E">
            <w:pPr>
              <w:pStyle w:val="TAL"/>
            </w:pPr>
            <w:r w:rsidRPr="00614B7A">
              <w:t>6.3A.2.3</w:t>
            </w:r>
          </w:p>
        </w:tc>
        <w:tc>
          <w:tcPr>
            <w:tcW w:w="4500" w:type="dxa"/>
            <w:tcBorders>
              <w:top w:val="single" w:sz="4" w:space="0" w:color="auto"/>
              <w:left w:val="single" w:sz="4" w:space="0" w:color="auto"/>
              <w:bottom w:val="single" w:sz="4" w:space="0" w:color="auto"/>
              <w:right w:val="single" w:sz="4" w:space="0" w:color="auto"/>
            </w:tcBorders>
            <w:hideMark/>
          </w:tcPr>
          <w:p w14:paraId="201CCD59" w14:textId="77777777" w:rsidR="00BE3F9E" w:rsidRPr="00614B7A" w:rsidRDefault="00BE3F9E" w:rsidP="00BE3F9E">
            <w:pPr>
              <w:pStyle w:val="TAL"/>
            </w:pPr>
            <w:r w:rsidRPr="00614B7A">
              <w:t>Void</w:t>
            </w:r>
          </w:p>
        </w:tc>
        <w:tc>
          <w:tcPr>
            <w:tcW w:w="671" w:type="dxa"/>
            <w:tcBorders>
              <w:top w:val="single" w:sz="4" w:space="0" w:color="auto"/>
              <w:left w:val="single" w:sz="4" w:space="0" w:color="auto"/>
              <w:bottom w:val="single" w:sz="4" w:space="0" w:color="auto"/>
              <w:right w:val="single" w:sz="4" w:space="0" w:color="auto"/>
            </w:tcBorders>
          </w:tcPr>
          <w:p w14:paraId="0BFE9C83" w14:textId="77777777" w:rsidR="00BE3F9E" w:rsidRPr="00614B7A" w:rsidRDefault="00BE3F9E" w:rsidP="00BE3F9E">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41C70483" w14:textId="77777777" w:rsidR="00BE3F9E" w:rsidRPr="00614B7A" w:rsidRDefault="00BE3F9E" w:rsidP="00BE3F9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B04F4E7" w14:textId="77777777" w:rsidR="00BE3F9E" w:rsidRPr="00614B7A" w:rsidRDefault="00BE3F9E" w:rsidP="00BE3F9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833F731" w14:textId="77777777" w:rsidR="00BE3F9E" w:rsidRPr="00614B7A" w:rsidRDefault="00BE3F9E" w:rsidP="00BE3F9E">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C9EF242"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tcPr>
          <w:p w14:paraId="58C0B78D" w14:textId="77777777" w:rsidR="00BE3F9E" w:rsidRPr="00614B7A" w:rsidRDefault="00BE3F9E" w:rsidP="00BE3F9E">
            <w:pPr>
              <w:pStyle w:val="TAL"/>
              <w:rPr>
                <w:rFonts w:eastAsia="SimSun"/>
                <w:lang w:eastAsia="zh-CN"/>
              </w:rPr>
            </w:pPr>
          </w:p>
        </w:tc>
      </w:tr>
      <w:tr w:rsidR="00BE3F9E" w:rsidRPr="00614B7A" w14:paraId="69A47FA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0AF7A04" w14:textId="77777777" w:rsidR="00BE3F9E" w:rsidRPr="00614B7A" w:rsidRDefault="00BE3F9E" w:rsidP="00BE3F9E">
            <w:pPr>
              <w:pStyle w:val="TAL"/>
            </w:pPr>
            <w:r w:rsidRPr="00614B7A">
              <w:t>6.3A.3.1.1</w:t>
            </w:r>
          </w:p>
        </w:tc>
        <w:tc>
          <w:tcPr>
            <w:tcW w:w="4500" w:type="dxa"/>
            <w:tcBorders>
              <w:top w:val="single" w:sz="4" w:space="0" w:color="auto"/>
              <w:left w:val="single" w:sz="4" w:space="0" w:color="auto"/>
              <w:bottom w:val="single" w:sz="4" w:space="0" w:color="auto"/>
              <w:right w:val="single" w:sz="4" w:space="0" w:color="auto"/>
            </w:tcBorders>
            <w:hideMark/>
          </w:tcPr>
          <w:p w14:paraId="66E89556" w14:textId="77777777" w:rsidR="00BE3F9E" w:rsidRPr="00614B7A" w:rsidRDefault="00BE3F9E" w:rsidP="00BE3F9E">
            <w:pPr>
              <w:pStyle w:val="TAL"/>
            </w:pPr>
            <w:r w:rsidRPr="00614B7A">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03B5F2B1"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762C2532" w14:textId="77777777" w:rsidR="00BE3F9E" w:rsidRPr="00614B7A" w:rsidRDefault="00BE3F9E" w:rsidP="00BE3F9E">
            <w:pPr>
              <w:pStyle w:val="TAL"/>
              <w:rPr>
                <w:rFonts w:eastAsia="SimSun"/>
                <w:lang w:eastAsia="zh-CN"/>
              </w:rPr>
            </w:pPr>
            <w:r w:rsidRPr="00614B7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69BF883" w14:textId="77777777" w:rsidR="00BE3F9E" w:rsidRPr="00614B7A" w:rsidRDefault="00BE3F9E" w:rsidP="00BE3F9E">
            <w:pPr>
              <w:pStyle w:val="TAL"/>
              <w:rPr>
                <w:rFonts w:eastAsia="SimSun"/>
                <w:lang w:eastAsia="zh-CN"/>
              </w:rPr>
            </w:pPr>
            <w:r w:rsidRPr="00614B7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996B1D" w14:textId="77777777" w:rsidR="00BE3F9E" w:rsidRPr="00614B7A" w:rsidRDefault="00BE3F9E" w:rsidP="00BE3F9E">
            <w:pPr>
              <w:pStyle w:val="TAL"/>
              <w:rPr>
                <w:rFonts w:eastAsia="SimSun"/>
                <w:lang w:eastAsia="zh-CN"/>
              </w:rPr>
            </w:pPr>
            <w:r w:rsidRPr="00614B7A">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0AF3A36"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58FB10" w14:textId="77777777" w:rsidR="00BE3F9E" w:rsidRPr="00614B7A" w:rsidRDefault="00BE3F9E" w:rsidP="00BE3F9E">
            <w:pPr>
              <w:pStyle w:val="TAL"/>
            </w:pPr>
            <w:r w:rsidRPr="00614B7A">
              <w:t>NOTE 1</w:t>
            </w:r>
          </w:p>
        </w:tc>
      </w:tr>
      <w:tr w:rsidR="00BE3F9E" w:rsidRPr="00614B7A" w14:paraId="1E6ED424"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6C250FB" w14:textId="77777777" w:rsidR="00BE3F9E" w:rsidRPr="00614B7A" w:rsidRDefault="00BE3F9E" w:rsidP="00BE3F9E">
            <w:pPr>
              <w:pStyle w:val="TAL"/>
            </w:pPr>
            <w:r w:rsidRPr="00614B7A">
              <w:t>6.3A.4.2.1</w:t>
            </w:r>
          </w:p>
        </w:tc>
        <w:tc>
          <w:tcPr>
            <w:tcW w:w="4500" w:type="dxa"/>
            <w:tcBorders>
              <w:top w:val="single" w:sz="4" w:space="0" w:color="auto"/>
              <w:left w:val="single" w:sz="4" w:space="0" w:color="auto"/>
              <w:bottom w:val="single" w:sz="4" w:space="0" w:color="auto"/>
              <w:right w:val="single" w:sz="4" w:space="0" w:color="auto"/>
            </w:tcBorders>
            <w:hideMark/>
          </w:tcPr>
          <w:p w14:paraId="47A99E2D" w14:textId="77777777" w:rsidR="00BE3F9E" w:rsidRPr="00614B7A" w:rsidRDefault="00BE3F9E" w:rsidP="00BE3F9E">
            <w:pPr>
              <w:pStyle w:val="TAL"/>
            </w:pPr>
            <w:r w:rsidRPr="00614B7A">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5125FAE4"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3916CECD" w14:textId="77777777" w:rsidR="00BE3F9E" w:rsidRPr="00614B7A" w:rsidRDefault="00BE3F9E" w:rsidP="00BE3F9E">
            <w:pPr>
              <w:pStyle w:val="TAL"/>
              <w:rPr>
                <w:rFonts w:eastAsia="SimSun"/>
                <w:lang w:eastAsia="zh-CN"/>
              </w:rPr>
            </w:pPr>
            <w:r w:rsidRPr="00614B7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B085D5F" w14:textId="77777777" w:rsidR="00BE3F9E" w:rsidRPr="00614B7A" w:rsidRDefault="00BE3F9E" w:rsidP="00BE3F9E">
            <w:pPr>
              <w:pStyle w:val="TAL"/>
              <w:rPr>
                <w:rFonts w:eastAsia="SimSun"/>
                <w:lang w:eastAsia="zh-CN"/>
              </w:rPr>
            </w:pPr>
            <w:r w:rsidRPr="00614B7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AF2E99E" w14:textId="77777777" w:rsidR="00BE3F9E" w:rsidRPr="00614B7A" w:rsidRDefault="00BE3F9E" w:rsidP="00BE3F9E">
            <w:pPr>
              <w:pStyle w:val="TAL"/>
              <w:rPr>
                <w:rFonts w:eastAsia="SimSun"/>
                <w:lang w:eastAsia="zh-CN"/>
              </w:rPr>
            </w:pPr>
            <w:r w:rsidRPr="00614B7A">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3F91FA6"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40078F" w14:textId="77777777" w:rsidR="00BE3F9E" w:rsidRPr="00614B7A" w:rsidRDefault="00BE3F9E" w:rsidP="00BE3F9E">
            <w:pPr>
              <w:pStyle w:val="TAL"/>
            </w:pPr>
            <w:r w:rsidRPr="00614B7A">
              <w:t>NOTE 1</w:t>
            </w:r>
          </w:p>
        </w:tc>
      </w:tr>
      <w:tr w:rsidR="00BE3F9E" w:rsidRPr="00614B7A" w14:paraId="03A6693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CCD1EBB" w14:textId="77777777" w:rsidR="00BE3F9E" w:rsidRPr="00614B7A" w:rsidRDefault="00BE3F9E" w:rsidP="00BE3F9E">
            <w:pPr>
              <w:pStyle w:val="TAL"/>
            </w:pPr>
            <w:r w:rsidRPr="00614B7A">
              <w:t>6.3A.4.2.2</w:t>
            </w:r>
          </w:p>
        </w:tc>
        <w:tc>
          <w:tcPr>
            <w:tcW w:w="4500" w:type="dxa"/>
            <w:tcBorders>
              <w:top w:val="single" w:sz="4" w:space="0" w:color="auto"/>
              <w:left w:val="single" w:sz="4" w:space="0" w:color="auto"/>
              <w:bottom w:val="single" w:sz="4" w:space="0" w:color="auto"/>
              <w:right w:val="single" w:sz="4" w:space="0" w:color="auto"/>
            </w:tcBorders>
            <w:hideMark/>
          </w:tcPr>
          <w:p w14:paraId="0420A183" w14:textId="77777777" w:rsidR="00BE3F9E" w:rsidRPr="00614B7A" w:rsidRDefault="00BE3F9E" w:rsidP="00BE3F9E">
            <w:pPr>
              <w:pStyle w:val="TAL"/>
            </w:pPr>
            <w:r w:rsidRPr="00614B7A">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72E0CD31"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352CD041" w14:textId="77777777" w:rsidR="00BE3F9E" w:rsidRPr="00614B7A" w:rsidRDefault="00BE3F9E" w:rsidP="00BE3F9E">
            <w:pPr>
              <w:pStyle w:val="TAL"/>
              <w:rPr>
                <w:rFonts w:eastAsia="SimSun"/>
                <w:lang w:eastAsia="zh-CN"/>
              </w:rPr>
            </w:pPr>
            <w:r w:rsidRPr="00614B7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33E2668" w14:textId="77777777" w:rsidR="00BE3F9E" w:rsidRPr="00614B7A" w:rsidRDefault="00BE3F9E" w:rsidP="00BE3F9E">
            <w:pPr>
              <w:pStyle w:val="TAL"/>
              <w:rPr>
                <w:rFonts w:eastAsia="SimSun"/>
                <w:lang w:eastAsia="zh-CN"/>
              </w:rPr>
            </w:pPr>
            <w:r w:rsidRPr="00614B7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254209F" w14:textId="77777777" w:rsidR="00BE3F9E" w:rsidRPr="00614B7A" w:rsidRDefault="00BE3F9E" w:rsidP="00BE3F9E">
            <w:pPr>
              <w:pStyle w:val="TAL"/>
              <w:rPr>
                <w:rFonts w:eastAsia="SimSun"/>
                <w:lang w:eastAsia="zh-CN"/>
              </w:rPr>
            </w:pPr>
            <w:r w:rsidRPr="00614B7A">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074607D"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A63E08" w14:textId="77777777" w:rsidR="00BE3F9E" w:rsidRPr="00614B7A" w:rsidRDefault="00BE3F9E" w:rsidP="00BE3F9E">
            <w:pPr>
              <w:pStyle w:val="TAL"/>
            </w:pPr>
            <w:r w:rsidRPr="00614B7A">
              <w:t>NOTE 1</w:t>
            </w:r>
          </w:p>
        </w:tc>
      </w:tr>
      <w:tr w:rsidR="00BE3F9E" w:rsidRPr="00614B7A" w14:paraId="1FE28D1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2200E35" w14:textId="77777777" w:rsidR="00BE3F9E" w:rsidRPr="00614B7A" w:rsidRDefault="00BE3F9E" w:rsidP="00BE3F9E">
            <w:pPr>
              <w:pStyle w:val="TAL"/>
            </w:pPr>
            <w:r w:rsidRPr="00614B7A">
              <w:t>6.3A.4.2.3</w:t>
            </w:r>
          </w:p>
        </w:tc>
        <w:tc>
          <w:tcPr>
            <w:tcW w:w="4500" w:type="dxa"/>
            <w:tcBorders>
              <w:top w:val="single" w:sz="4" w:space="0" w:color="auto"/>
              <w:left w:val="single" w:sz="4" w:space="0" w:color="auto"/>
              <w:bottom w:val="single" w:sz="4" w:space="0" w:color="auto"/>
              <w:right w:val="single" w:sz="4" w:space="0" w:color="auto"/>
            </w:tcBorders>
            <w:hideMark/>
          </w:tcPr>
          <w:p w14:paraId="42CDDC8F" w14:textId="77777777" w:rsidR="00BE3F9E" w:rsidRPr="00614B7A" w:rsidRDefault="00BE3F9E" w:rsidP="00BE3F9E">
            <w:pPr>
              <w:pStyle w:val="TAL"/>
            </w:pPr>
            <w:r w:rsidRPr="00614B7A">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6E933F36"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1ECFA4C" w14:textId="77777777" w:rsidR="00BE3F9E" w:rsidRPr="00614B7A" w:rsidRDefault="00BE3F9E" w:rsidP="00BE3F9E">
            <w:pPr>
              <w:pStyle w:val="TAL"/>
              <w:rPr>
                <w:rFonts w:eastAsia="SimSun"/>
                <w:lang w:eastAsia="zh-CN"/>
              </w:rPr>
            </w:pPr>
            <w:r w:rsidRPr="00614B7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B4AFCDE" w14:textId="77777777" w:rsidR="00BE3F9E" w:rsidRPr="00614B7A" w:rsidRDefault="00BE3F9E" w:rsidP="00BE3F9E">
            <w:pPr>
              <w:pStyle w:val="TAL"/>
              <w:rPr>
                <w:rFonts w:eastAsia="SimSun"/>
                <w:lang w:eastAsia="zh-CN"/>
              </w:rPr>
            </w:pPr>
            <w:r w:rsidRPr="00614B7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6D3A086" w14:textId="77777777" w:rsidR="00BE3F9E" w:rsidRPr="00614B7A" w:rsidRDefault="00BE3F9E" w:rsidP="00BE3F9E">
            <w:pPr>
              <w:pStyle w:val="TAL"/>
              <w:rPr>
                <w:rFonts w:eastAsia="SimSun"/>
                <w:lang w:eastAsia="zh-CN"/>
              </w:rPr>
            </w:pPr>
            <w:r w:rsidRPr="00614B7A">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FC20049"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91AE8F" w14:textId="77777777" w:rsidR="00BE3F9E" w:rsidRPr="00614B7A" w:rsidRDefault="00BE3F9E" w:rsidP="00BE3F9E">
            <w:pPr>
              <w:pStyle w:val="TAL"/>
            </w:pPr>
            <w:r w:rsidRPr="00614B7A">
              <w:t>NOTE 1</w:t>
            </w:r>
          </w:p>
        </w:tc>
      </w:tr>
      <w:tr w:rsidR="00BE3F9E" w:rsidRPr="00614B7A" w14:paraId="1F1A66F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14AE5BF" w14:textId="77777777" w:rsidR="00BE3F9E" w:rsidRPr="00614B7A" w:rsidRDefault="00BE3F9E" w:rsidP="00BE3F9E">
            <w:pPr>
              <w:pStyle w:val="TAL"/>
            </w:pPr>
            <w:r w:rsidRPr="00614B7A">
              <w:t>6.3A.4.2.4</w:t>
            </w:r>
          </w:p>
        </w:tc>
        <w:tc>
          <w:tcPr>
            <w:tcW w:w="4500" w:type="dxa"/>
            <w:tcBorders>
              <w:top w:val="single" w:sz="4" w:space="0" w:color="auto"/>
              <w:left w:val="single" w:sz="4" w:space="0" w:color="auto"/>
              <w:bottom w:val="single" w:sz="4" w:space="0" w:color="auto"/>
              <w:right w:val="single" w:sz="4" w:space="0" w:color="auto"/>
            </w:tcBorders>
            <w:hideMark/>
          </w:tcPr>
          <w:p w14:paraId="415CB40B" w14:textId="77777777" w:rsidR="00BE3F9E" w:rsidRPr="00614B7A" w:rsidRDefault="00BE3F9E" w:rsidP="00BE3F9E">
            <w:pPr>
              <w:pStyle w:val="TAL"/>
            </w:pPr>
            <w:r w:rsidRPr="00614B7A">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C73D3CE"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2913618" w14:textId="77777777" w:rsidR="00BE3F9E" w:rsidRPr="00614B7A" w:rsidRDefault="00BE3F9E" w:rsidP="00BE3F9E">
            <w:pPr>
              <w:pStyle w:val="TAL"/>
              <w:rPr>
                <w:rFonts w:eastAsia="SimSun"/>
                <w:lang w:eastAsia="zh-CN"/>
              </w:rPr>
            </w:pPr>
            <w:r w:rsidRPr="00614B7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7D4E94C" w14:textId="77777777" w:rsidR="00BE3F9E" w:rsidRPr="00614B7A" w:rsidRDefault="00BE3F9E" w:rsidP="00BE3F9E">
            <w:pPr>
              <w:pStyle w:val="TAL"/>
              <w:rPr>
                <w:rFonts w:eastAsia="SimSun"/>
                <w:lang w:eastAsia="zh-CN"/>
              </w:rPr>
            </w:pPr>
            <w:r w:rsidRPr="00614B7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E06D362" w14:textId="77777777" w:rsidR="00BE3F9E" w:rsidRPr="00614B7A" w:rsidRDefault="00BE3F9E" w:rsidP="00BE3F9E">
            <w:pPr>
              <w:pStyle w:val="TAL"/>
              <w:rPr>
                <w:rFonts w:eastAsia="SimSun"/>
                <w:lang w:eastAsia="zh-CN"/>
              </w:rPr>
            </w:pPr>
            <w:r w:rsidRPr="00614B7A">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6E86171"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EF1C37" w14:textId="77777777" w:rsidR="00BE3F9E" w:rsidRPr="00614B7A" w:rsidRDefault="00BE3F9E" w:rsidP="00BE3F9E">
            <w:pPr>
              <w:pStyle w:val="TAL"/>
            </w:pPr>
            <w:r w:rsidRPr="00614B7A">
              <w:t>NOTE 1</w:t>
            </w:r>
          </w:p>
        </w:tc>
      </w:tr>
      <w:tr w:rsidR="00BE3F9E" w:rsidRPr="00614B7A" w14:paraId="3322F95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2ECC44E" w14:textId="77777777" w:rsidR="00BE3F9E" w:rsidRPr="00614B7A" w:rsidRDefault="00BE3F9E" w:rsidP="00BE3F9E">
            <w:pPr>
              <w:pStyle w:val="TAL"/>
            </w:pPr>
            <w:r w:rsidRPr="00614B7A">
              <w:t>6.3A.4.2.5</w:t>
            </w:r>
          </w:p>
        </w:tc>
        <w:tc>
          <w:tcPr>
            <w:tcW w:w="4500" w:type="dxa"/>
            <w:tcBorders>
              <w:top w:val="single" w:sz="4" w:space="0" w:color="auto"/>
              <w:left w:val="single" w:sz="4" w:space="0" w:color="auto"/>
              <w:bottom w:val="single" w:sz="4" w:space="0" w:color="auto"/>
              <w:right w:val="single" w:sz="4" w:space="0" w:color="auto"/>
            </w:tcBorders>
            <w:hideMark/>
          </w:tcPr>
          <w:p w14:paraId="6033D57A" w14:textId="77777777" w:rsidR="00BE3F9E" w:rsidRPr="00614B7A" w:rsidRDefault="00BE3F9E" w:rsidP="00BE3F9E">
            <w:pPr>
              <w:pStyle w:val="TAL"/>
            </w:pPr>
            <w:r w:rsidRPr="00614B7A">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3F918DCD"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4DF9BB34" w14:textId="77777777" w:rsidR="00BE3F9E" w:rsidRPr="00614B7A" w:rsidRDefault="00BE3F9E" w:rsidP="00BE3F9E">
            <w:pPr>
              <w:pStyle w:val="TAL"/>
              <w:rPr>
                <w:rFonts w:eastAsia="SimSun"/>
                <w:lang w:eastAsia="zh-CN"/>
              </w:rPr>
            </w:pPr>
            <w:r w:rsidRPr="00614B7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08F898B" w14:textId="77777777" w:rsidR="00BE3F9E" w:rsidRPr="00614B7A" w:rsidRDefault="00BE3F9E" w:rsidP="00BE3F9E">
            <w:pPr>
              <w:pStyle w:val="TAL"/>
              <w:rPr>
                <w:rFonts w:eastAsia="SimSun"/>
                <w:lang w:eastAsia="zh-CN"/>
              </w:rPr>
            </w:pPr>
            <w:r w:rsidRPr="00614B7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D9C5032" w14:textId="77777777" w:rsidR="00BE3F9E" w:rsidRPr="00614B7A" w:rsidRDefault="00BE3F9E" w:rsidP="00BE3F9E">
            <w:pPr>
              <w:pStyle w:val="TAL"/>
              <w:rPr>
                <w:rFonts w:eastAsia="SimSun"/>
                <w:lang w:eastAsia="zh-CN"/>
              </w:rPr>
            </w:pPr>
            <w:r w:rsidRPr="00614B7A">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0BD5892"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FBA62D" w14:textId="77777777" w:rsidR="00BE3F9E" w:rsidRPr="00614B7A" w:rsidRDefault="00BE3F9E" w:rsidP="00BE3F9E">
            <w:pPr>
              <w:pStyle w:val="TAL"/>
            </w:pPr>
            <w:r w:rsidRPr="00614B7A">
              <w:t>NOTE 1</w:t>
            </w:r>
          </w:p>
        </w:tc>
      </w:tr>
      <w:tr w:rsidR="00BE3F9E" w:rsidRPr="00614B7A" w14:paraId="3DBEC64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FC4001A" w14:textId="77777777" w:rsidR="00BE3F9E" w:rsidRPr="00614B7A" w:rsidRDefault="00BE3F9E" w:rsidP="00BE3F9E">
            <w:pPr>
              <w:pStyle w:val="TAL"/>
            </w:pPr>
            <w:r w:rsidRPr="00614B7A">
              <w:t>6.3A.4.2.6</w:t>
            </w:r>
          </w:p>
        </w:tc>
        <w:tc>
          <w:tcPr>
            <w:tcW w:w="4500" w:type="dxa"/>
            <w:tcBorders>
              <w:top w:val="single" w:sz="4" w:space="0" w:color="auto"/>
              <w:left w:val="single" w:sz="4" w:space="0" w:color="auto"/>
              <w:bottom w:val="single" w:sz="4" w:space="0" w:color="auto"/>
              <w:right w:val="single" w:sz="4" w:space="0" w:color="auto"/>
            </w:tcBorders>
            <w:hideMark/>
          </w:tcPr>
          <w:p w14:paraId="7D44D78F" w14:textId="77777777" w:rsidR="00BE3F9E" w:rsidRPr="00614B7A" w:rsidRDefault="00BE3F9E" w:rsidP="00BE3F9E">
            <w:pPr>
              <w:pStyle w:val="TAL"/>
            </w:pPr>
            <w:r w:rsidRPr="00614B7A">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550E7B4A"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79CA6EB" w14:textId="77777777" w:rsidR="00BE3F9E" w:rsidRPr="00614B7A" w:rsidRDefault="00BE3F9E" w:rsidP="00BE3F9E">
            <w:pPr>
              <w:pStyle w:val="TAL"/>
              <w:rPr>
                <w:rFonts w:eastAsia="SimSun"/>
                <w:lang w:eastAsia="zh-CN"/>
              </w:rPr>
            </w:pPr>
            <w:r w:rsidRPr="00614B7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FBC4177" w14:textId="77777777" w:rsidR="00BE3F9E" w:rsidRPr="00614B7A" w:rsidRDefault="00BE3F9E" w:rsidP="00BE3F9E">
            <w:pPr>
              <w:pStyle w:val="TAL"/>
              <w:rPr>
                <w:rFonts w:eastAsia="SimSun"/>
                <w:lang w:eastAsia="zh-CN"/>
              </w:rPr>
            </w:pPr>
            <w:r w:rsidRPr="00614B7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4283FA2" w14:textId="77777777" w:rsidR="00BE3F9E" w:rsidRPr="00614B7A" w:rsidRDefault="00BE3F9E" w:rsidP="00BE3F9E">
            <w:pPr>
              <w:pStyle w:val="TAL"/>
              <w:rPr>
                <w:rFonts w:eastAsia="SimSun"/>
                <w:lang w:eastAsia="zh-CN"/>
              </w:rPr>
            </w:pPr>
            <w:r w:rsidRPr="00614B7A">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71DF5AF"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66E729" w14:textId="77777777" w:rsidR="00BE3F9E" w:rsidRPr="00614B7A" w:rsidRDefault="00BE3F9E" w:rsidP="00BE3F9E">
            <w:pPr>
              <w:pStyle w:val="TAL"/>
            </w:pPr>
            <w:r w:rsidRPr="00614B7A">
              <w:t>NOTE 1</w:t>
            </w:r>
          </w:p>
        </w:tc>
      </w:tr>
      <w:tr w:rsidR="00BE3F9E" w:rsidRPr="00614B7A" w14:paraId="2215489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ACA0023" w14:textId="77777777" w:rsidR="00BE3F9E" w:rsidRPr="00614B7A" w:rsidRDefault="00BE3F9E" w:rsidP="00BE3F9E">
            <w:pPr>
              <w:pStyle w:val="TAL"/>
            </w:pPr>
            <w:r w:rsidRPr="00614B7A">
              <w:t>6.3A.4.2.7</w:t>
            </w:r>
          </w:p>
        </w:tc>
        <w:tc>
          <w:tcPr>
            <w:tcW w:w="4500" w:type="dxa"/>
            <w:tcBorders>
              <w:top w:val="single" w:sz="4" w:space="0" w:color="auto"/>
              <w:left w:val="single" w:sz="4" w:space="0" w:color="auto"/>
              <w:bottom w:val="single" w:sz="4" w:space="0" w:color="auto"/>
              <w:right w:val="single" w:sz="4" w:space="0" w:color="auto"/>
            </w:tcBorders>
            <w:hideMark/>
          </w:tcPr>
          <w:p w14:paraId="12743734" w14:textId="77777777" w:rsidR="00BE3F9E" w:rsidRPr="00614B7A" w:rsidRDefault="00BE3F9E" w:rsidP="00BE3F9E">
            <w:pPr>
              <w:pStyle w:val="TAL"/>
            </w:pPr>
            <w:r w:rsidRPr="00614B7A">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0F767C5E"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4F8DD7A6" w14:textId="77777777" w:rsidR="00BE3F9E" w:rsidRPr="00614B7A" w:rsidRDefault="00BE3F9E" w:rsidP="00BE3F9E">
            <w:pPr>
              <w:pStyle w:val="TAL"/>
              <w:rPr>
                <w:rFonts w:eastAsia="SimSun"/>
                <w:lang w:eastAsia="zh-CN"/>
              </w:rPr>
            </w:pPr>
            <w:r w:rsidRPr="00614B7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F96C94F" w14:textId="77777777" w:rsidR="00BE3F9E" w:rsidRPr="00614B7A" w:rsidRDefault="00BE3F9E" w:rsidP="00BE3F9E">
            <w:pPr>
              <w:pStyle w:val="TAL"/>
              <w:rPr>
                <w:rFonts w:eastAsia="SimSun"/>
                <w:lang w:eastAsia="zh-CN"/>
              </w:rPr>
            </w:pPr>
            <w:r w:rsidRPr="00614B7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6B5928C" w14:textId="77777777" w:rsidR="00BE3F9E" w:rsidRPr="00614B7A" w:rsidRDefault="00BE3F9E" w:rsidP="00BE3F9E">
            <w:pPr>
              <w:pStyle w:val="TAL"/>
              <w:rPr>
                <w:rFonts w:eastAsia="SimSun"/>
                <w:lang w:eastAsia="zh-CN"/>
              </w:rPr>
            </w:pPr>
            <w:r w:rsidRPr="00614B7A">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EC3DD34"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09CD49" w14:textId="77777777" w:rsidR="00BE3F9E" w:rsidRPr="00614B7A" w:rsidRDefault="00BE3F9E" w:rsidP="00BE3F9E">
            <w:pPr>
              <w:pStyle w:val="TAL"/>
            </w:pPr>
            <w:r w:rsidRPr="00614B7A">
              <w:t>NOTE 1</w:t>
            </w:r>
          </w:p>
        </w:tc>
      </w:tr>
      <w:tr w:rsidR="00BE3F9E" w:rsidRPr="00614B7A" w14:paraId="0D74B29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58F290B" w14:textId="77777777" w:rsidR="00BE3F9E" w:rsidRPr="00614B7A" w:rsidRDefault="00BE3F9E" w:rsidP="00BE3F9E">
            <w:pPr>
              <w:pStyle w:val="TAL"/>
            </w:pPr>
            <w:r w:rsidRPr="00614B7A">
              <w:t>6.3A.4.4.1</w:t>
            </w:r>
          </w:p>
        </w:tc>
        <w:tc>
          <w:tcPr>
            <w:tcW w:w="4500" w:type="dxa"/>
            <w:tcBorders>
              <w:top w:val="single" w:sz="4" w:space="0" w:color="auto"/>
              <w:left w:val="single" w:sz="4" w:space="0" w:color="auto"/>
              <w:bottom w:val="single" w:sz="4" w:space="0" w:color="auto"/>
              <w:right w:val="single" w:sz="4" w:space="0" w:color="auto"/>
            </w:tcBorders>
            <w:hideMark/>
          </w:tcPr>
          <w:p w14:paraId="00265075" w14:textId="77777777" w:rsidR="00BE3F9E" w:rsidRPr="00614B7A" w:rsidRDefault="00BE3F9E" w:rsidP="00BE3F9E">
            <w:pPr>
              <w:pStyle w:val="TAL"/>
            </w:pPr>
            <w:r w:rsidRPr="00614B7A">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58E95A97"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0B4534A4" w14:textId="77777777" w:rsidR="00BE3F9E" w:rsidRPr="00614B7A" w:rsidRDefault="00BE3F9E" w:rsidP="00BE3F9E">
            <w:pPr>
              <w:pStyle w:val="TAL"/>
              <w:rPr>
                <w:rFonts w:eastAsia="SimSun"/>
                <w:lang w:eastAsia="zh-CN"/>
              </w:rPr>
            </w:pPr>
            <w:r w:rsidRPr="00614B7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9013B03" w14:textId="77777777" w:rsidR="00BE3F9E" w:rsidRPr="00614B7A" w:rsidRDefault="00BE3F9E" w:rsidP="00BE3F9E">
            <w:pPr>
              <w:pStyle w:val="TAL"/>
              <w:rPr>
                <w:lang w:eastAsia="zh-CN"/>
              </w:rPr>
            </w:pPr>
            <w:r w:rsidRPr="00614B7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F41CE36" w14:textId="77777777" w:rsidR="00BE3F9E" w:rsidRPr="00614B7A" w:rsidRDefault="00BE3F9E" w:rsidP="00BE3F9E">
            <w:pPr>
              <w:pStyle w:val="TAL"/>
              <w:rPr>
                <w:rFonts w:eastAsia="SimSun"/>
                <w:lang w:eastAsia="zh-CN"/>
              </w:rPr>
            </w:pPr>
            <w:r w:rsidRPr="00614B7A">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A90CBA7"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E19DEE" w14:textId="77777777" w:rsidR="00BE3F9E" w:rsidRPr="00614B7A" w:rsidRDefault="00BE3F9E" w:rsidP="00BE3F9E">
            <w:pPr>
              <w:pStyle w:val="TAL"/>
            </w:pPr>
            <w:r w:rsidRPr="00614B7A">
              <w:t>NOTE 1</w:t>
            </w:r>
          </w:p>
        </w:tc>
      </w:tr>
      <w:tr w:rsidR="00BE3F9E" w:rsidRPr="00614B7A" w14:paraId="0239060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0F51450" w14:textId="77777777" w:rsidR="00BE3F9E" w:rsidRPr="00614B7A" w:rsidRDefault="00BE3F9E" w:rsidP="00BE3F9E">
            <w:pPr>
              <w:pStyle w:val="TAL"/>
            </w:pPr>
            <w:r w:rsidRPr="00614B7A">
              <w:t>6.3A.4.4.2</w:t>
            </w:r>
          </w:p>
        </w:tc>
        <w:tc>
          <w:tcPr>
            <w:tcW w:w="4500" w:type="dxa"/>
            <w:tcBorders>
              <w:top w:val="single" w:sz="4" w:space="0" w:color="auto"/>
              <w:left w:val="single" w:sz="4" w:space="0" w:color="auto"/>
              <w:bottom w:val="single" w:sz="4" w:space="0" w:color="auto"/>
              <w:right w:val="single" w:sz="4" w:space="0" w:color="auto"/>
            </w:tcBorders>
            <w:hideMark/>
          </w:tcPr>
          <w:p w14:paraId="651934C0" w14:textId="77777777" w:rsidR="00BE3F9E" w:rsidRPr="00614B7A" w:rsidRDefault="00BE3F9E" w:rsidP="00BE3F9E">
            <w:pPr>
              <w:pStyle w:val="TAL"/>
            </w:pPr>
            <w:r w:rsidRPr="00614B7A">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30994FA"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71A4EB85" w14:textId="77777777" w:rsidR="00BE3F9E" w:rsidRPr="00614B7A" w:rsidRDefault="00BE3F9E" w:rsidP="00BE3F9E">
            <w:pPr>
              <w:pStyle w:val="TAL"/>
              <w:rPr>
                <w:rFonts w:eastAsia="SimSun"/>
                <w:lang w:eastAsia="zh-CN"/>
              </w:rPr>
            </w:pPr>
            <w:r w:rsidRPr="00614B7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EEC5011" w14:textId="77777777" w:rsidR="00BE3F9E" w:rsidRPr="00614B7A" w:rsidRDefault="00BE3F9E" w:rsidP="00BE3F9E">
            <w:pPr>
              <w:pStyle w:val="TAL"/>
              <w:rPr>
                <w:lang w:eastAsia="zh-CN"/>
              </w:rPr>
            </w:pPr>
            <w:r w:rsidRPr="00614B7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C874AB" w14:textId="77777777" w:rsidR="00BE3F9E" w:rsidRPr="00614B7A" w:rsidRDefault="00BE3F9E" w:rsidP="00BE3F9E">
            <w:pPr>
              <w:pStyle w:val="TAL"/>
              <w:rPr>
                <w:rFonts w:eastAsia="SimSun"/>
                <w:lang w:eastAsia="zh-CN"/>
              </w:rPr>
            </w:pPr>
            <w:r w:rsidRPr="00614B7A">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7308B73"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62B7FB" w14:textId="77777777" w:rsidR="00BE3F9E" w:rsidRPr="00614B7A" w:rsidRDefault="00BE3F9E" w:rsidP="00BE3F9E">
            <w:pPr>
              <w:pStyle w:val="TAL"/>
            </w:pPr>
            <w:r w:rsidRPr="00614B7A">
              <w:t>NOTE 1</w:t>
            </w:r>
          </w:p>
        </w:tc>
      </w:tr>
      <w:tr w:rsidR="00BE3F9E" w:rsidRPr="00614B7A" w14:paraId="5482D25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0A91F52" w14:textId="77777777" w:rsidR="00BE3F9E" w:rsidRPr="00614B7A" w:rsidRDefault="00BE3F9E" w:rsidP="00BE3F9E">
            <w:pPr>
              <w:pStyle w:val="TAL"/>
            </w:pPr>
            <w:r w:rsidRPr="00614B7A">
              <w:lastRenderedPageBreak/>
              <w:t>6.3A.4.4.3</w:t>
            </w:r>
          </w:p>
        </w:tc>
        <w:tc>
          <w:tcPr>
            <w:tcW w:w="4500" w:type="dxa"/>
            <w:tcBorders>
              <w:top w:val="single" w:sz="4" w:space="0" w:color="auto"/>
              <w:left w:val="single" w:sz="4" w:space="0" w:color="auto"/>
              <w:bottom w:val="single" w:sz="4" w:space="0" w:color="auto"/>
              <w:right w:val="single" w:sz="4" w:space="0" w:color="auto"/>
            </w:tcBorders>
            <w:hideMark/>
          </w:tcPr>
          <w:p w14:paraId="53237265" w14:textId="77777777" w:rsidR="00BE3F9E" w:rsidRPr="00614B7A" w:rsidRDefault="00BE3F9E" w:rsidP="00BE3F9E">
            <w:pPr>
              <w:pStyle w:val="TAL"/>
            </w:pPr>
            <w:r w:rsidRPr="00614B7A">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1E862DD"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1B25676B" w14:textId="77777777" w:rsidR="00BE3F9E" w:rsidRPr="00614B7A" w:rsidRDefault="00BE3F9E" w:rsidP="00BE3F9E">
            <w:pPr>
              <w:pStyle w:val="TAL"/>
              <w:rPr>
                <w:rFonts w:eastAsia="SimSun"/>
                <w:lang w:eastAsia="zh-CN"/>
              </w:rPr>
            </w:pPr>
            <w:r w:rsidRPr="00614B7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4FD3104" w14:textId="77777777" w:rsidR="00BE3F9E" w:rsidRPr="00614B7A" w:rsidRDefault="00BE3F9E" w:rsidP="00BE3F9E">
            <w:pPr>
              <w:pStyle w:val="TAL"/>
              <w:rPr>
                <w:lang w:eastAsia="zh-CN"/>
              </w:rPr>
            </w:pPr>
            <w:r w:rsidRPr="00614B7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04E2253" w14:textId="77777777" w:rsidR="00BE3F9E" w:rsidRPr="00614B7A" w:rsidRDefault="00BE3F9E" w:rsidP="00BE3F9E">
            <w:pPr>
              <w:pStyle w:val="TAL"/>
              <w:rPr>
                <w:rFonts w:eastAsia="SimSun"/>
                <w:lang w:eastAsia="zh-CN"/>
              </w:rPr>
            </w:pPr>
            <w:r w:rsidRPr="00614B7A">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08782A6"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ABF27E" w14:textId="77777777" w:rsidR="00BE3F9E" w:rsidRPr="00614B7A" w:rsidRDefault="00BE3F9E" w:rsidP="00BE3F9E">
            <w:pPr>
              <w:pStyle w:val="TAL"/>
            </w:pPr>
            <w:r w:rsidRPr="00614B7A">
              <w:t>NOTE 1</w:t>
            </w:r>
          </w:p>
        </w:tc>
      </w:tr>
      <w:tr w:rsidR="00BE3F9E" w:rsidRPr="00614B7A" w14:paraId="34B78510"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9CC5C80" w14:textId="77777777" w:rsidR="00BE3F9E" w:rsidRPr="00614B7A" w:rsidRDefault="00BE3F9E" w:rsidP="00BE3F9E">
            <w:pPr>
              <w:pStyle w:val="TAL"/>
            </w:pPr>
            <w:r w:rsidRPr="00614B7A">
              <w:t>6.3A.4.4.4</w:t>
            </w:r>
          </w:p>
        </w:tc>
        <w:tc>
          <w:tcPr>
            <w:tcW w:w="4500" w:type="dxa"/>
            <w:tcBorders>
              <w:top w:val="single" w:sz="4" w:space="0" w:color="auto"/>
              <w:left w:val="single" w:sz="4" w:space="0" w:color="auto"/>
              <w:bottom w:val="single" w:sz="4" w:space="0" w:color="auto"/>
              <w:right w:val="single" w:sz="4" w:space="0" w:color="auto"/>
            </w:tcBorders>
            <w:hideMark/>
          </w:tcPr>
          <w:p w14:paraId="70056EDE" w14:textId="77777777" w:rsidR="00BE3F9E" w:rsidRPr="00614B7A" w:rsidRDefault="00BE3F9E" w:rsidP="00BE3F9E">
            <w:pPr>
              <w:pStyle w:val="TAL"/>
            </w:pPr>
            <w:r w:rsidRPr="00614B7A">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B7B28B8"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5ED5EE3D" w14:textId="77777777" w:rsidR="00BE3F9E" w:rsidRPr="00614B7A" w:rsidRDefault="00BE3F9E" w:rsidP="00BE3F9E">
            <w:pPr>
              <w:pStyle w:val="TAL"/>
              <w:rPr>
                <w:rFonts w:eastAsia="SimSun"/>
                <w:lang w:eastAsia="zh-CN"/>
              </w:rPr>
            </w:pPr>
            <w:r w:rsidRPr="00614B7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0217A5E" w14:textId="77777777" w:rsidR="00BE3F9E" w:rsidRPr="00614B7A" w:rsidRDefault="00BE3F9E" w:rsidP="00BE3F9E">
            <w:pPr>
              <w:pStyle w:val="TAL"/>
              <w:rPr>
                <w:lang w:eastAsia="zh-CN"/>
              </w:rPr>
            </w:pPr>
            <w:r w:rsidRPr="00614B7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F604AAE" w14:textId="77777777" w:rsidR="00BE3F9E" w:rsidRPr="00614B7A" w:rsidRDefault="00BE3F9E" w:rsidP="00BE3F9E">
            <w:pPr>
              <w:pStyle w:val="TAL"/>
              <w:rPr>
                <w:rFonts w:eastAsia="SimSun"/>
                <w:lang w:eastAsia="zh-CN"/>
              </w:rPr>
            </w:pPr>
            <w:r w:rsidRPr="00614B7A">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C1DC995"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CB20D6" w14:textId="77777777" w:rsidR="00BE3F9E" w:rsidRPr="00614B7A" w:rsidRDefault="00BE3F9E" w:rsidP="00BE3F9E">
            <w:pPr>
              <w:pStyle w:val="TAL"/>
            </w:pPr>
            <w:r w:rsidRPr="00614B7A">
              <w:t>NOTE 1</w:t>
            </w:r>
          </w:p>
        </w:tc>
      </w:tr>
      <w:tr w:rsidR="00BE3F9E" w:rsidRPr="00614B7A" w14:paraId="7ACEB17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F78900C" w14:textId="77777777" w:rsidR="00BE3F9E" w:rsidRPr="00614B7A" w:rsidRDefault="00BE3F9E" w:rsidP="00BE3F9E">
            <w:pPr>
              <w:pStyle w:val="TAL"/>
            </w:pPr>
            <w:r w:rsidRPr="00614B7A">
              <w:t>6.3A.4.4.5</w:t>
            </w:r>
          </w:p>
        </w:tc>
        <w:tc>
          <w:tcPr>
            <w:tcW w:w="4500" w:type="dxa"/>
            <w:tcBorders>
              <w:top w:val="single" w:sz="4" w:space="0" w:color="auto"/>
              <w:left w:val="single" w:sz="4" w:space="0" w:color="auto"/>
              <w:bottom w:val="single" w:sz="4" w:space="0" w:color="auto"/>
              <w:right w:val="single" w:sz="4" w:space="0" w:color="auto"/>
            </w:tcBorders>
            <w:hideMark/>
          </w:tcPr>
          <w:p w14:paraId="4F3B2960" w14:textId="77777777" w:rsidR="00BE3F9E" w:rsidRPr="00614B7A" w:rsidRDefault="00BE3F9E" w:rsidP="00BE3F9E">
            <w:pPr>
              <w:pStyle w:val="TAL"/>
            </w:pPr>
            <w:r w:rsidRPr="00614B7A">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2BAF1C05"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77D2C4FA" w14:textId="77777777" w:rsidR="00BE3F9E" w:rsidRPr="00614B7A" w:rsidRDefault="00BE3F9E" w:rsidP="00BE3F9E">
            <w:pPr>
              <w:pStyle w:val="TAL"/>
              <w:rPr>
                <w:rFonts w:eastAsia="SimSun"/>
                <w:lang w:eastAsia="zh-CN"/>
              </w:rPr>
            </w:pPr>
            <w:r w:rsidRPr="00614B7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BDBB0DD" w14:textId="77777777" w:rsidR="00BE3F9E" w:rsidRPr="00614B7A" w:rsidRDefault="00BE3F9E" w:rsidP="00BE3F9E">
            <w:pPr>
              <w:pStyle w:val="TAL"/>
              <w:rPr>
                <w:lang w:eastAsia="zh-CN"/>
              </w:rPr>
            </w:pPr>
            <w:r w:rsidRPr="00614B7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61D0CD6" w14:textId="77777777" w:rsidR="00BE3F9E" w:rsidRPr="00614B7A" w:rsidRDefault="00BE3F9E" w:rsidP="00BE3F9E">
            <w:pPr>
              <w:pStyle w:val="TAL"/>
              <w:rPr>
                <w:rFonts w:eastAsia="SimSun"/>
                <w:lang w:eastAsia="zh-CN"/>
              </w:rPr>
            </w:pPr>
            <w:r w:rsidRPr="00614B7A">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03826602"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8FFC4C" w14:textId="77777777" w:rsidR="00BE3F9E" w:rsidRPr="00614B7A" w:rsidRDefault="00BE3F9E" w:rsidP="00BE3F9E">
            <w:pPr>
              <w:pStyle w:val="TAL"/>
            </w:pPr>
            <w:r w:rsidRPr="00614B7A">
              <w:t>NOTE 1</w:t>
            </w:r>
          </w:p>
        </w:tc>
      </w:tr>
      <w:tr w:rsidR="00BE3F9E" w:rsidRPr="00614B7A" w14:paraId="0943BB8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67B3BD5" w14:textId="77777777" w:rsidR="00BE3F9E" w:rsidRPr="00614B7A" w:rsidRDefault="00BE3F9E" w:rsidP="00BE3F9E">
            <w:pPr>
              <w:pStyle w:val="TAL"/>
            </w:pPr>
            <w:r w:rsidRPr="00614B7A">
              <w:t>6.3A.4.4.6</w:t>
            </w:r>
          </w:p>
        </w:tc>
        <w:tc>
          <w:tcPr>
            <w:tcW w:w="4500" w:type="dxa"/>
            <w:tcBorders>
              <w:top w:val="single" w:sz="4" w:space="0" w:color="auto"/>
              <w:left w:val="single" w:sz="4" w:space="0" w:color="auto"/>
              <w:bottom w:val="single" w:sz="4" w:space="0" w:color="auto"/>
              <w:right w:val="single" w:sz="4" w:space="0" w:color="auto"/>
            </w:tcBorders>
            <w:hideMark/>
          </w:tcPr>
          <w:p w14:paraId="20B3424F" w14:textId="77777777" w:rsidR="00BE3F9E" w:rsidRPr="00614B7A" w:rsidRDefault="00BE3F9E" w:rsidP="00BE3F9E">
            <w:pPr>
              <w:pStyle w:val="TAL"/>
            </w:pPr>
            <w:r w:rsidRPr="00614B7A">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80381B5"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5993A849" w14:textId="77777777" w:rsidR="00BE3F9E" w:rsidRPr="00614B7A" w:rsidRDefault="00BE3F9E" w:rsidP="00BE3F9E">
            <w:pPr>
              <w:pStyle w:val="TAL"/>
              <w:rPr>
                <w:rFonts w:eastAsia="SimSun"/>
                <w:lang w:eastAsia="zh-CN"/>
              </w:rPr>
            </w:pPr>
            <w:r w:rsidRPr="00614B7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0ABE6D1" w14:textId="77777777" w:rsidR="00BE3F9E" w:rsidRPr="00614B7A" w:rsidRDefault="00BE3F9E" w:rsidP="00BE3F9E">
            <w:pPr>
              <w:pStyle w:val="TAL"/>
              <w:rPr>
                <w:lang w:eastAsia="zh-CN"/>
              </w:rPr>
            </w:pPr>
            <w:r w:rsidRPr="00614B7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DC2A1CA" w14:textId="77777777" w:rsidR="00BE3F9E" w:rsidRPr="00614B7A" w:rsidRDefault="00BE3F9E" w:rsidP="00BE3F9E">
            <w:pPr>
              <w:pStyle w:val="TAL"/>
              <w:rPr>
                <w:rFonts w:eastAsia="SimSun"/>
                <w:lang w:eastAsia="zh-CN"/>
              </w:rPr>
            </w:pPr>
            <w:r w:rsidRPr="00614B7A">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EC58F43"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15BEC1" w14:textId="77777777" w:rsidR="00BE3F9E" w:rsidRPr="00614B7A" w:rsidRDefault="00BE3F9E" w:rsidP="00BE3F9E">
            <w:pPr>
              <w:pStyle w:val="TAL"/>
            </w:pPr>
            <w:r w:rsidRPr="00614B7A">
              <w:t>NOTE 1</w:t>
            </w:r>
          </w:p>
        </w:tc>
      </w:tr>
      <w:tr w:rsidR="00BE3F9E" w:rsidRPr="00614B7A" w14:paraId="56C5DEB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67E9DA3" w14:textId="77777777" w:rsidR="00BE3F9E" w:rsidRPr="00614B7A" w:rsidRDefault="00BE3F9E" w:rsidP="00BE3F9E">
            <w:pPr>
              <w:pStyle w:val="TAL"/>
            </w:pPr>
            <w:r w:rsidRPr="00614B7A">
              <w:t>6.3A.4.4.7</w:t>
            </w:r>
          </w:p>
        </w:tc>
        <w:tc>
          <w:tcPr>
            <w:tcW w:w="4500" w:type="dxa"/>
            <w:tcBorders>
              <w:top w:val="single" w:sz="4" w:space="0" w:color="auto"/>
              <w:left w:val="single" w:sz="4" w:space="0" w:color="auto"/>
              <w:bottom w:val="single" w:sz="4" w:space="0" w:color="auto"/>
              <w:right w:val="single" w:sz="4" w:space="0" w:color="auto"/>
            </w:tcBorders>
            <w:hideMark/>
          </w:tcPr>
          <w:p w14:paraId="42723D66" w14:textId="77777777" w:rsidR="00BE3F9E" w:rsidRPr="00614B7A" w:rsidRDefault="00BE3F9E" w:rsidP="00BE3F9E">
            <w:pPr>
              <w:pStyle w:val="TAL"/>
            </w:pPr>
            <w:r w:rsidRPr="00614B7A">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3AA3AF6"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4A4BF18" w14:textId="77777777" w:rsidR="00BE3F9E" w:rsidRPr="00614B7A" w:rsidRDefault="00BE3F9E" w:rsidP="00BE3F9E">
            <w:pPr>
              <w:pStyle w:val="TAL"/>
              <w:rPr>
                <w:rFonts w:eastAsia="SimSun"/>
                <w:lang w:eastAsia="zh-CN"/>
              </w:rPr>
            </w:pPr>
            <w:r w:rsidRPr="00614B7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F43B962" w14:textId="77777777" w:rsidR="00BE3F9E" w:rsidRPr="00614B7A" w:rsidRDefault="00BE3F9E" w:rsidP="00BE3F9E">
            <w:pPr>
              <w:pStyle w:val="TAL"/>
              <w:rPr>
                <w:lang w:eastAsia="zh-CN"/>
              </w:rPr>
            </w:pPr>
            <w:r w:rsidRPr="00614B7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42BD13F" w14:textId="77777777" w:rsidR="00BE3F9E" w:rsidRPr="00614B7A" w:rsidRDefault="00BE3F9E" w:rsidP="00BE3F9E">
            <w:pPr>
              <w:pStyle w:val="TAL"/>
              <w:rPr>
                <w:rFonts w:eastAsia="SimSun"/>
                <w:lang w:eastAsia="zh-CN"/>
              </w:rPr>
            </w:pPr>
            <w:r w:rsidRPr="00614B7A">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0074643"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1F5328" w14:textId="77777777" w:rsidR="00BE3F9E" w:rsidRPr="00614B7A" w:rsidRDefault="00BE3F9E" w:rsidP="00BE3F9E">
            <w:pPr>
              <w:pStyle w:val="TAL"/>
            </w:pPr>
            <w:r w:rsidRPr="00614B7A">
              <w:t>NOTE 1</w:t>
            </w:r>
          </w:p>
        </w:tc>
      </w:tr>
      <w:tr w:rsidR="00BE3F9E" w:rsidRPr="00614B7A" w14:paraId="2853B8E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FFD6991" w14:textId="77777777" w:rsidR="00BE3F9E" w:rsidRPr="00614B7A" w:rsidRDefault="00BE3F9E" w:rsidP="00BE3F9E">
            <w:pPr>
              <w:pStyle w:val="TAL"/>
            </w:pPr>
            <w:r w:rsidRPr="00614B7A">
              <w:t>6.3D.1</w:t>
            </w:r>
          </w:p>
        </w:tc>
        <w:tc>
          <w:tcPr>
            <w:tcW w:w="4500" w:type="dxa"/>
            <w:tcBorders>
              <w:top w:val="single" w:sz="4" w:space="0" w:color="auto"/>
              <w:left w:val="single" w:sz="4" w:space="0" w:color="auto"/>
              <w:bottom w:val="single" w:sz="4" w:space="0" w:color="auto"/>
              <w:right w:val="single" w:sz="4" w:space="0" w:color="auto"/>
            </w:tcBorders>
            <w:hideMark/>
          </w:tcPr>
          <w:p w14:paraId="37C7D923" w14:textId="77777777" w:rsidR="00BE3F9E" w:rsidRPr="00614B7A" w:rsidRDefault="00BE3F9E" w:rsidP="00BE3F9E">
            <w:pPr>
              <w:pStyle w:val="TAL"/>
            </w:pPr>
            <w:r w:rsidRPr="00614B7A">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08E1D821" w14:textId="77777777" w:rsidR="00BE3F9E" w:rsidRPr="00614B7A" w:rsidRDefault="00BE3F9E" w:rsidP="00BE3F9E">
            <w:pPr>
              <w:pStyle w:val="TAC"/>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B2D173E" w14:textId="77777777" w:rsidR="00BE3F9E" w:rsidRPr="00614B7A" w:rsidRDefault="00BE3F9E" w:rsidP="00BE3F9E">
            <w:pPr>
              <w:pStyle w:val="TAL"/>
              <w:rPr>
                <w:rFonts w:eastAsia="SimSun"/>
                <w:lang w:eastAsia="zh-CN"/>
              </w:rPr>
            </w:pPr>
            <w:r w:rsidRPr="00614B7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BE19AA2" w14:textId="77777777" w:rsidR="00BE3F9E" w:rsidRPr="00614B7A" w:rsidRDefault="00BE3F9E" w:rsidP="00BE3F9E">
            <w:pPr>
              <w:pStyle w:val="TAL"/>
              <w:rPr>
                <w:rFonts w:eastAsia="SimSun"/>
                <w:lang w:eastAsia="zh-CN"/>
              </w:rPr>
            </w:pPr>
            <w:r w:rsidRPr="00614B7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8F63562" w14:textId="77777777" w:rsidR="00BE3F9E" w:rsidRPr="00614B7A" w:rsidRDefault="00BE3F9E" w:rsidP="00BE3F9E">
            <w:pPr>
              <w:pStyle w:val="TAL"/>
              <w:rPr>
                <w:rFonts w:eastAsia="SimSun"/>
                <w:lang w:eastAsia="zh-CN"/>
              </w:rPr>
            </w:pPr>
            <w:r w:rsidRPr="00614B7A">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86AC63F" w14:textId="77777777" w:rsidR="00BE3F9E" w:rsidRPr="00614B7A" w:rsidRDefault="00BE3F9E" w:rsidP="00BE3F9E">
            <w:pPr>
              <w:pStyle w:val="TAL"/>
              <w:rPr>
                <w:lang w:eastAsia="zh-CN"/>
              </w:rPr>
            </w:pPr>
            <w:r w:rsidRPr="00614B7A">
              <w:rPr>
                <w:lang w:eastAsia="zh-CN"/>
              </w:rPr>
              <w:t>PC1</w:t>
            </w:r>
          </w:p>
          <w:p w14:paraId="234429F8" w14:textId="77777777" w:rsidR="00BE3F9E" w:rsidRPr="00614B7A" w:rsidRDefault="00BE3F9E" w:rsidP="00BE3F9E">
            <w:pPr>
              <w:pStyle w:val="TAL"/>
              <w:rPr>
                <w:lang w:eastAsia="zh-CN"/>
              </w:rPr>
            </w:pPr>
            <w:r w:rsidRPr="00614B7A">
              <w:rPr>
                <w:lang w:eastAsia="zh-CN"/>
              </w:rPr>
              <w:t>PC2</w:t>
            </w:r>
          </w:p>
          <w:p w14:paraId="090AC2B9" w14:textId="77777777" w:rsidR="00BE3F9E" w:rsidRPr="00614B7A" w:rsidRDefault="00BE3F9E" w:rsidP="00BE3F9E">
            <w:pPr>
              <w:pStyle w:val="TAL"/>
              <w:rPr>
                <w:lang w:eastAsia="zh-CN"/>
              </w:rPr>
            </w:pPr>
            <w:r w:rsidRPr="00614B7A">
              <w:rPr>
                <w:lang w:eastAsia="zh-CN"/>
              </w:rPr>
              <w:t>PC3</w:t>
            </w:r>
          </w:p>
          <w:p w14:paraId="7CDCEC73"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267EF4A" w14:textId="77777777" w:rsidR="00BE3F9E" w:rsidRPr="00614B7A" w:rsidRDefault="00BE3F9E" w:rsidP="00BE3F9E">
            <w:pPr>
              <w:pStyle w:val="TAL"/>
            </w:pPr>
            <w:r w:rsidRPr="00614B7A">
              <w:t>NOTE 1</w:t>
            </w:r>
          </w:p>
        </w:tc>
      </w:tr>
      <w:tr w:rsidR="00BE3F9E" w:rsidRPr="00614B7A" w14:paraId="42912371"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EEA7481" w14:textId="77777777" w:rsidR="00BE3F9E" w:rsidRPr="00614B7A" w:rsidRDefault="00BE3F9E" w:rsidP="00BE3F9E">
            <w:pPr>
              <w:pStyle w:val="TAL"/>
            </w:pPr>
            <w:r w:rsidRPr="00614B7A">
              <w:t>6.3D.2</w:t>
            </w:r>
          </w:p>
        </w:tc>
        <w:tc>
          <w:tcPr>
            <w:tcW w:w="4500" w:type="dxa"/>
            <w:tcBorders>
              <w:top w:val="single" w:sz="4" w:space="0" w:color="auto"/>
              <w:left w:val="single" w:sz="4" w:space="0" w:color="auto"/>
              <w:bottom w:val="single" w:sz="4" w:space="0" w:color="auto"/>
              <w:right w:val="single" w:sz="4" w:space="0" w:color="auto"/>
            </w:tcBorders>
            <w:hideMark/>
          </w:tcPr>
          <w:p w14:paraId="73843DDF" w14:textId="77777777" w:rsidR="00BE3F9E" w:rsidRPr="00614B7A" w:rsidRDefault="00BE3F9E" w:rsidP="00BE3F9E">
            <w:pPr>
              <w:pStyle w:val="TAL"/>
            </w:pPr>
            <w:r w:rsidRPr="00614B7A">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33467904" w14:textId="77777777" w:rsidR="00BE3F9E" w:rsidRPr="00614B7A" w:rsidRDefault="00BE3F9E" w:rsidP="00BE3F9E">
            <w:pPr>
              <w:pStyle w:val="TAC"/>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19D6299" w14:textId="77777777" w:rsidR="00BE3F9E" w:rsidRPr="00614B7A" w:rsidRDefault="00BE3F9E" w:rsidP="00BE3F9E">
            <w:pPr>
              <w:pStyle w:val="TAL"/>
              <w:rPr>
                <w:rFonts w:eastAsia="SimSun"/>
                <w:lang w:eastAsia="zh-CN"/>
              </w:rPr>
            </w:pPr>
            <w:r w:rsidRPr="00614B7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DDC60BE" w14:textId="77777777" w:rsidR="00BE3F9E" w:rsidRPr="00614B7A" w:rsidRDefault="00BE3F9E" w:rsidP="00BE3F9E">
            <w:pPr>
              <w:pStyle w:val="TAL"/>
              <w:rPr>
                <w:rFonts w:eastAsia="SimSun"/>
                <w:lang w:eastAsia="zh-CN"/>
              </w:rPr>
            </w:pPr>
            <w:r w:rsidRPr="00614B7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A785F13" w14:textId="77777777" w:rsidR="00BE3F9E" w:rsidRPr="00614B7A" w:rsidRDefault="00BE3F9E" w:rsidP="00BE3F9E">
            <w:pPr>
              <w:pStyle w:val="TAL"/>
              <w:rPr>
                <w:rFonts w:eastAsia="SimSun"/>
                <w:lang w:eastAsia="zh-CN"/>
              </w:rPr>
            </w:pPr>
            <w:r w:rsidRPr="00614B7A">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6E40DBB"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EF90C2" w14:textId="77777777" w:rsidR="00BE3F9E" w:rsidRPr="00614B7A" w:rsidRDefault="00BE3F9E" w:rsidP="00BE3F9E">
            <w:pPr>
              <w:pStyle w:val="TAL"/>
            </w:pPr>
            <w:r w:rsidRPr="00614B7A">
              <w:t>NOTE 1</w:t>
            </w:r>
          </w:p>
        </w:tc>
      </w:tr>
      <w:tr w:rsidR="00BE3F9E" w:rsidRPr="00614B7A" w14:paraId="4706B264"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5096C08" w14:textId="77777777" w:rsidR="00BE3F9E" w:rsidRPr="00614B7A" w:rsidRDefault="00BE3F9E" w:rsidP="00BE3F9E">
            <w:pPr>
              <w:pStyle w:val="TAL"/>
            </w:pPr>
            <w:r w:rsidRPr="00614B7A">
              <w:t>6.3D.3.1</w:t>
            </w:r>
          </w:p>
        </w:tc>
        <w:tc>
          <w:tcPr>
            <w:tcW w:w="4500" w:type="dxa"/>
            <w:tcBorders>
              <w:top w:val="single" w:sz="4" w:space="0" w:color="auto"/>
              <w:left w:val="single" w:sz="4" w:space="0" w:color="auto"/>
              <w:bottom w:val="single" w:sz="4" w:space="0" w:color="auto"/>
              <w:right w:val="single" w:sz="4" w:space="0" w:color="auto"/>
            </w:tcBorders>
            <w:hideMark/>
          </w:tcPr>
          <w:p w14:paraId="658261C5" w14:textId="77777777" w:rsidR="00BE3F9E" w:rsidRPr="00614B7A" w:rsidRDefault="00BE3F9E" w:rsidP="00BE3F9E">
            <w:pPr>
              <w:pStyle w:val="TAL"/>
            </w:pPr>
            <w:r w:rsidRPr="00614B7A">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55EDADDD" w14:textId="77777777" w:rsidR="00BE3F9E" w:rsidRPr="00614B7A" w:rsidRDefault="00BE3F9E" w:rsidP="00BE3F9E">
            <w:pPr>
              <w:pStyle w:val="TAC"/>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A33D553" w14:textId="77777777" w:rsidR="00BE3F9E" w:rsidRPr="00614B7A" w:rsidRDefault="00BE3F9E" w:rsidP="00BE3F9E">
            <w:pPr>
              <w:pStyle w:val="TAL"/>
              <w:rPr>
                <w:rFonts w:eastAsia="SimSun"/>
                <w:lang w:eastAsia="zh-CN"/>
              </w:rPr>
            </w:pPr>
            <w:r w:rsidRPr="00614B7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18B830E" w14:textId="77777777" w:rsidR="00BE3F9E" w:rsidRPr="00614B7A" w:rsidRDefault="00BE3F9E" w:rsidP="00BE3F9E">
            <w:pPr>
              <w:pStyle w:val="TAL"/>
              <w:rPr>
                <w:rFonts w:eastAsia="SimSun"/>
                <w:lang w:eastAsia="zh-CN"/>
              </w:rPr>
            </w:pPr>
            <w:r w:rsidRPr="00614B7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02F88E0" w14:textId="77777777" w:rsidR="00BE3F9E" w:rsidRPr="00614B7A" w:rsidRDefault="00BE3F9E" w:rsidP="00BE3F9E">
            <w:pPr>
              <w:pStyle w:val="TAL"/>
              <w:rPr>
                <w:rFonts w:eastAsia="SimSun"/>
                <w:lang w:eastAsia="zh-CN"/>
              </w:rPr>
            </w:pPr>
            <w:r w:rsidRPr="00614B7A">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AA2DC94"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F5067E" w14:textId="77777777" w:rsidR="00BE3F9E" w:rsidRPr="00614B7A" w:rsidRDefault="00BE3F9E" w:rsidP="00BE3F9E">
            <w:pPr>
              <w:pStyle w:val="TAL"/>
            </w:pPr>
            <w:r w:rsidRPr="00614B7A">
              <w:t>NOTE 1</w:t>
            </w:r>
          </w:p>
        </w:tc>
      </w:tr>
      <w:tr w:rsidR="00BE3F9E" w:rsidRPr="00614B7A" w14:paraId="6FEAF3F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6F67D05" w14:textId="77777777" w:rsidR="00BE3F9E" w:rsidRPr="00614B7A" w:rsidRDefault="00BE3F9E" w:rsidP="00BE3F9E">
            <w:pPr>
              <w:pStyle w:val="TAL"/>
            </w:pPr>
            <w:r w:rsidRPr="00614B7A">
              <w:t>6.3D.3.</w:t>
            </w:r>
            <w:r w:rsidRPr="00614B7A">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192708BA" w14:textId="77777777" w:rsidR="00BE3F9E" w:rsidRPr="00614B7A" w:rsidRDefault="00BE3F9E" w:rsidP="00BE3F9E">
            <w:pPr>
              <w:pStyle w:val="TAL"/>
            </w:pPr>
            <w:r w:rsidRPr="00614B7A">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09868E3B" w14:textId="77777777" w:rsidR="00BE3F9E" w:rsidRPr="00614B7A" w:rsidRDefault="00BE3F9E" w:rsidP="00BE3F9E">
            <w:pPr>
              <w:pStyle w:val="TAC"/>
              <w:rPr>
                <w:rFonts w:eastAsia="SimSun"/>
              </w:rPr>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A0B2BED" w14:textId="77777777" w:rsidR="00BE3F9E" w:rsidRPr="00614B7A" w:rsidRDefault="00BE3F9E" w:rsidP="00BE3F9E">
            <w:pPr>
              <w:pStyle w:val="TAL"/>
              <w:rPr>
                <w:rFonts w:eastAsia="SimSun"/>
                <w:lang w:eastAsia="zh-CN"/>
              </w:rPr>
            </w:pPr>
            <w:r w:rsidRPr="00614B7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9A0E94E" w14:textId="77777777" w:rsidR="00BE3F9E" w:rsidRPr="00614B7A" w:rsidRDefault="00BE3F9E" w:rsidP="00BE3F9E">
            <w:pPr>
              <w:pStyle w:val="TAL"/>
              <w:rPr>
                <w:rFonts w:eastAsia="SimSun"/>
                <w:lang w:eastAsia="zh-CN"/>
              </w:rPr>
            </w:pPr>
            <w:r w:rsidRPr="00614B7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D2336BE" w14:textId="77777777" w:rsidR="00BE3F9E" w:rsidRPr="00614B7A" w:rsidRDefault="00BE3F9E" w:rsidP="00BE3F9E">
            <w:pPr>
              <w:pStyle w:val="TAL"/>
              <w:rPr>
                <w:rFonts w:eastAsia="SimSun"/>
                <w:lang w:eastAsia="zh-CN"/>
              </w:rPr>
            </w:pPr>
            <w:r w:rsidRPr="00614B7A">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AF7F5F6"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A3972B" w14:textId="77777777" w:rsidR="00BE3F9E" w:rsidRPr="00614B7A" w:rsidRDefault="00BE3F9E" w:rsidP="00BE3F9E">
            <w:pPr>
              <w:pStyle w:val="TAL"/>
              <w:rPr>
                <w:rFonts w:eastAsia="SimSun"/>
                <w:lang w:eastAsia="zh-CN"/>
              </w:rPr>
            </w:pPr>
            <w:r w:rsidRPr="00614B7A">
              <w:t>NOTE 1</w:t>
            </w:r>
          </w:p>
        </w:tc>
      </w:tr>
      <w:tr w:rsidR="00BE3F9E" w:rsidRPr="00614B7A" w14:paraId="607459A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39DE5B5" w14:textId="77777777" w:rsidR="00BE3F9E" w:rsidRPr="00614B7A" w:rsidRDefault="00BE3F9E" w:rsidP="00BE3F9E">
            <w:pPr>
              <w:pStyle w:val="TAL"/>
              <w:rPr>
                <w:lang w:eastAsia="zh-CN"/>
              </w:rPr>
            </w:pPr>
            <w:r w:rsidRPr="00614B7A">
              <w:t>6.4.1</w:t>
            </w:r>
          </w:p>
        </w:tc>
        <w:tc>
          <w:tcPr>
            <w:tcW w:w="4500" w:type="dxa"/>
            <w:tcBorders>
              <w:top w:val="single" w:sz="4" w:space="0" w:color="auto"/>
              <w:left w:val="single" w:sz="4" w:space="0" w:color="auto"/>
              <w:bottom w:val="single" w:sz="4" w:space="0" w:color="auto"/>
              <w:right w:val="single" w:sz="4" w:space="0" w:color="auto"/>
            </w:tcBorders>
            <w:hideMark/>
          </w:tcPr>
          <w:p w14:paraId="7B821336" w14:textId="77777777" w:rsidR="00BE3F9E" w:rsidRPr="00614B7A" w:rsidRDefault="00BE3F9E" w:rsidP="00BE3F9E">
            <w:pPr>
              <w:pStyle w:val="TAL"/>
              <w:rPr>
                <w:lang w:eastAsia="zh-CN"/>
              </w:rPr>
            </w:pPr>
            <w:r w:rsidRPr="00614B7A">
              <w:t>Frequency error</w:t>
            </w:r>
          </w:p>
        </w:tc>
        <w:tc>
          <w:tcPr>
            <w:tcW w:w="671" w:type="dxa"/>
            <w:tcBorders>
              <w:top w:val="single" w:sz="4" w:space="0" w:color="auto"/>
              <w:left w:val="single" w:sz="4" w:space="0" w:color="auto"/>
              <w:bottom w:val="single" w:sz="4" w:space="0" w:color="auto"/>
              <w:right w:val="single" w:sz="4" w:space="0" w:color="auto"/>
            </w:tcBorders>
            <w:hideMark/>
          </w:tcPr>
          <w:p w14:paraId="4828033D"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4211287B" w14:textId="77777777" w:rsidR="00BE3F9E" w:rsidRPr="00614B7A" w:rsidRDefault="00BE3F9E" w:rsidP="00BE3F9E">
            <w:pPr>
              <w:pStyle w:val="TAL"/>
              <w:rPr>
                <w:rFonts w:eastAsia="SimSun"/>
                <w:lang w:eastAsia="zh-CN"/>
              </w:rPr>
            </w:pPr>
            <w:r w:rsidRPr="00614B7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74AD10D" w14:textId="77777777" w:rsidR="00BE3F9E" w:rsidRPr="00614B7A" w:rsidRDefault="00BE3F9E" w:rsidP="00BE3F9E">
            <w:pPr>
              <w:pStyle w:val="TAL"/>
              <w:rPr>
                <w:rFonts w:eastAsia="SimSun"/>
                <w:lang w:eastAsia="zh-CN"/>
              </w:rPr>
            </w:pPr>
            <w:r w:rsidRPr="00614B7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C429571" w14:textId="77777777" w:rsidR="00BE3F9E" w:rsidRPr="00614B7A" w:rsidRDefault="00BE3F9E" w:rsidP="00BE3F9E">
            <w:pPr>
              <w:pStyle w:val="TAL"/>
              <w:rPr>
                <w:rFonts w:eastAsia="SimSun"/>
                <w:lang w:eastAsia="zh-CN"/>
              </w:rPr>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16C1952"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142FA3" w14:textId="77777777" w:rsidR="00BE3F9E" w:rsidRPr="00614B7A" w:rsidRDefault="00BE3F9E" w:rsidP="00BE3F9E">
            <w:pPr>
              <w:pStyle w:val="TAL"/>
            </w:pPr>
            <w:r w:rsidRPr="00614B7A">
              <w:t>Skip TC 6.4.1 if UE supports NSA and TS 38.521-3 TC 6.4B.1.4 has been executed.</w:t>
            </w:r>
          </w:p>
        </w:tc>
      </w:tr>
      <w:tr w:rsidR="00BE3F9E" w:rsidRPr="00614B7A" w14:paraId="6ACC1B2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AA13D67" w14:textId="77777777" w:rsidR="00BE3F9E" w:rsidRPr="00614B7A" w:rsidRDefault="00BE3F9E" w:rsidP="00BE3F9E">
            <w:pPr>
              <w:pStyle w:val="TAL"/>
              <w:rPr>
                <w:lang w:eastAsia="zh-CN"/>
              </w:rPr>
            </w:pPr>
            <w:r w:rsidRPr="00614B7A">
              <w:t>6.4.2.1</w:t>
            </w:r>
          </w:p>
        </w:tc>
        <w:tc>
          <w:tcPr>
            <w:tcW w:w="4500" w:type="dxa"/>
            <w:tcBorders>
              <w:top w:val="single" w:sz="4" w:space="0" w:color="auto"/>
              <w:left w:val="single" w:sz="4" w:space="0" w:color="auto"/>
              <w:bottom w:val="single" w:sz="4" w:space="0" w:color="auto"/>
              <w:right w:val="single" w:sz="4" w:space="0" w:color="auto"/>
            </w:tcBorders>
            <w:hideMark/>
          </w:tcPr>
          <w:p w14:paraId="46BD866A" w14:textId="77777777" w:rsidR="00BE3F9E" w:rsidRPr="00614B7A" w:rsidRDefault="00BE3F9E" w:rsidP="00BE3F9E">
            <w:pPr>
              <w:pStyle w:val="TAL"/>
              <w:rPr>
                <w:lang w:eastAsia="zh-CN"/>
              </w:rPr>
            </w:pPr>
            <w:r w:rsidRPr="00614B7A">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6FDA5CDB"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7294149" w14:textId="77777777" w:rsidR="00BE3F9E" w:rsidRPr="00614B7A" w:rsidRDefault="00BE3F9E" w:rsidP="00BE3F9E">
            <w:pPr>
              <w:pStyle w:val="TAL"/>
              <w:rPr>
                <w:rFonts w:eastAsia="SimSun"/>
                <w:lang w:eastAsia="zh-CN"/>
              </w:rPr>
            </w:pPr>
            <w:r w:rsidRPr="00614B7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BA4D95" w14:textId="77777777" w:rsidR="00BE3F9E" w:rsidRPr="00614B7A" w:rsidRDefault="00BE3F9E" w:rsidP="00BE3F9E">
            <w:pPr>
              <w:pStyle w:val="TAL"/>
              <w:rPr>
                <w:rFonts w:eastAsia="SimSun"/>
                <w:lang w:eastAsia="zh-CN"/>
              </w:rPr>
            </w:pPr>
            <w:r w:rsidRPr="00614B7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3F3295" w14:textId="77777777" w:rsidR="00BE3F9E" w:rsidRPr="00614B7A" w:rsidRDefault="00BE3F9E" w:rsidP="00BE3F9E">
            <w:pPr>
              <w:pStyle w:val="TAL"/>
              <w:rPr>
                <w:rFonts w:eastAsia="SimSun"/>
                <w:lang w:eastAsia="zh-CN"/>
              </w:rPr>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58455DE" w14:textId="77777777" w:rsidR="00BE3F9E" w:rsidRPr="00614B7A" w:rsidRDefault="00BE3F9E" w:rsidP="00BE3F9E">
            <w:pPr>
              <w:pStyle w:val="TAL"/>
              <w:rPr>
                <w:lang w:eastAsia="zh-CN"/>
              </w:rPr>
            </w:pPr>
            <w:r w:rsidRPr="00614B7A">
              <w:rPr>
                <w:lang w:eastAsia="zh-CN"/>
              </w:rPr>
              <w:t>PC1</w:t>
            </w:r>
          </w:p>
          <w:p w14:paraId="50DF1A63" w14:textId="77777777" w:rsidR="00BE3F9E" w:rsidRPr="00614B7A" w:rsidRDefault="00BE3F9E" w:rsidP="00BE3F9E">
            <w:pPr>
              <w:pStyle w:val="TAL"/>
              <w:rPr>
                <w:lang w:eastAsia="zh-CN"/>
              </w:rPr>
            </w:pPr>
            <w:r w:rsidRPr="00614B7A">
              <w:rPr>
                <w:lang w:eastAsia="zh-CN"/>
              </w:rPr>
              <w:t>PC2</w:t>
            </w:r>
          </w:p>
          <w:p w14:paraId="1A0421A8" w14:textId="77777777" w:rsidR="00BE3F9E" w:rsidRPr="00614B7A" w:rsidRDefault="00BE3F9E" w:rsidP="00BE3F9E">
            <w:pPr>
              <w:pStyle w:val="TAL"/>
              <w:rPr>
                <w:lang w:eastAsia="zh-CN"/>
              </w:rPr>
            </w:pPr>
            <w:r w:rsidRPr="00614B7A">
              <w:rPr>
                <w:lang w:eastAsia="zh-CN"/>
              </w:rPr>
              <w:t>PC3</w:t>
            </w:r>
          </w:p>
          <w:p w14:paraId="2B8BEDC5"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22D59D6" w14:textId="77777777" w:rsidR="00BE3F9E" w:rsidRPr="00614B7A" w:rsidRDefault="00BE3F9E" w:rsidP="00BE3F9E">
            <w:pPr>
              <w:pStyle w:val="TAL"/>
            </w:pPr>
            <w:r w:rsidRPr="00614B7A">
              <w:t>NOTE 1</w:t>
            </w:r>
          </w:p>
          <w:p w14:paraId="10DC3439" w14:textId="77777777" w:rsidR="00BE3F9E" w:rsidRPr="00614B7A" w:rsidRDefault="00BE3F9E" w:rsidP="00BE3F9E">
            <w:pPr>
              <w:pStyle w:val="TAL"/>
              <w:rPr>
                <w:rFonts w:eastAsia="SimSun"/>
                <w:lang w:eastAsia="zh-CN"/>
              </w:rPr>
            </w:pPr>
            <w:r w:rsidRPr="00614B7A">
              <w:rPr>
                <w:rFonts w:eastAsia="SimSun"/>
                <w:lang w:eastAsia="zh-CN"/>
              </w:rPr>
              <w:t>Skip TC 6.4.2.1 if UE supports NSA and TS 38.521-3 TC 6.4B.2.4.1 has been executed.</w:t>
            </w:r>
          </w:p>
        </w:tc>
      </w:tr>
      <w:tr w:rsidR="00BE3F9E" w:rsidRPr="00614B7A" w14:paraId="7B058810"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33A02E7" w14:textId="77777777" w:rsidR="00BE3F9E" w:rsidRPr="00614B7A" w:rsidRDefault="00BE3F9E" w:rsidP="00BE3F9E">
            <w:pPr>
              <w:pStyle w:val="TAL"/>
            </w:pPr>
            <w:r w:rsidRPr="00614B7A">
              <w:t>6.4.2.2</w:t>
            </w:r>
          </w:p>
        </w:tc>
        <w:tc>
          <w:tcPr>
            <w:tcW w:w="4500" w:type="dxa"/>
            <w:tcBorders>
              <w:top w:val="single" w:sz="4" w:space="0" w:color="auto"/>
              <w:left w:val="single" w:sz="4" w:space="0" w:color="auto"/>
              <w:bottom w:val="single" w:sz="4" w:space="0" w:color="auto"/>
              <w:right w:val="single" w:sz="4" w:space="0" w:color="auto"/>
            </w:tcBorders>
            <w:hideMark/>
          </w:tcPr>
          <w:p w14:paraId="538E350E" w14:textId="77777777" w:rsidR="00BE3F9E" w:rsidRPr="00614B7A" w:rsidRDefault="00BE3F9E" w:rsidP="00BE3F9E">
            <w:pPr>
              <w:pStyle w:val="TAL"/>
            </w:pPr>
            <w:r w:rsidRPr="00614B7A">
              <w:t>Carrier leakage</w:t>
            </w:r>
          </w:p>
        </w:tc>
        <w:tc>
          <w:tcPr>
            <w:tcW w:w="671" w:type="dxa"/>
            <w:tcBorders>
              <w:top w:val="single" w:sz="4" w:space="0" w:color="auto"/>
              <w:left w:val="single" w:sz="4" w:space="0" w:color="auto"/>
              <w:bottom w:val="single" w:sz="4" w:space="0" w:color="auto"/>
              <w:right w:val="single" w:sz="4" w:space="0" w:color="auto"/>
            </w:tcBorders>
            <w:hideMark/>
          </w:tcPr>
          <w:p w14:paraId="11962B76"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490E0B62" w14:textId="77777777" w:rsidR="00BE3F9E" w:rsidRPr="00614B7A" w:rsidRDefault="00BE3F9E" w:rsidP="00BE3F9E">
            <w:pPr>
              <w:pStyle w:val="TAL"/>
              <w:rPr>
                <w:rFonts w:eastAsia="SimSun"/>
              </w:rPr>
            </w:pPr>
            <w:r w:rsidRPr="00614B7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AD78D50" w14:textId="77777777" w:rsidR="00BE3F9E" w:rsidRPr="00614B7A" w:rsidRDefault="00BE3F9E" w:rsidP="00BE3F9E">
            <w:pPr>
              <w:pStyle w:val="TAL"/>
              <w:rPr>
                <w:rFonts w:eastAsia="SimSun"/>
              </w:rPr>
            </w:pPr>
            <w:r w:rsidRPr="00614B7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A550050" w14:textId="77777777" w:rsidR="00BE3F9E" w:rsidRPr="00614B7A" w:rsidRDefault="00BE3F9E" w:rsidP="00BE3F9E">
            <w:pPr>
              <w:pStyle w:val="TAL"/>
              <w:rPr>
                <w:rFonts w:eastAsia="SimSun"/>
              </w:rPr>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9F9FD7E" w14:textId="77777777" w:rsidR="00BE3F9E" w:rsidRPr="00614B7A" w:rsidRDefault="00BE3F9E" w:rsidP="00BE3F9E">
            <w:pPr>
              <w:pStyle w:val="TAL"/>
              <w:rPr>
                <w:lang w:eastAsia="zh-CN"/>
              </w:rPr>
            </w:pPr>
            <w:r w:rsidRPr="00614B7A">
              <w:rPr>
                <w:lang w:eastAsia="zh-CN"/>
              </w:rPr>
              <w:t>PC1</w:t>
            </w:r>
          </w:p>
          <w:p w14:paraId="767E8B22" w14:textId="77777777" w:rsidR="00BE3F9E" w:rsidRPr="00614B7A" w:rsidRDefault="00BE3F9E" w:rsidP="00BE3F9E">
            <w:pPr>
              <w:pStyle w:val="TAL"/>
              <w:rPr>
                <w:lang w:eastAsia="zh-CN"/>
              </w:rPr>
            </w:pPr>
            <w:r w:rsidRPr="00614B7A">
              <w:rPr>
                <w:lang w:eastAsia="zh-CN"/>
              </w:rPr>
              <w:t>PC2</w:t>
            </w:r>
          </w:p>
          <w:p w14:paraId="6FAC98AD" w14:textId="77777777" w:rsidR="00BE3F9E" w:rsidRPr="00614B7A" w:rsidRDefault="00BE3F9E" w:rsidP="00BE3F9E">
            <w:pPr>
              <w:pStyle w:val="TAL"/>
              <w:rPr>
                <w:lang w:eastAsia="zh-CN"/>
              </w:rPr>
            </w:pPr>
            <w:r w:rsidRPr="00614B7A">
              <w:rPr>
                <w:lang w:eastAsia="zh-CN"/>
              </w:rPr>
              <w:t>PC3</w:t>
            </w:r>
          </w:p>
          <w:p w14:paraId="4B6A1278"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F53558B" w14:textId="77777777" w:rsidR="00BE3F9E" w:rsidRPr="00614B7A" w:rsidRDefault="00BE3F9E" w:rsidP="00BE3F9E">
            <w:pPr>
              <w:pStyle w:val="TAL"/>
              <w:rPr>
                <w:rFonts w:eastAsia="SimSun"/>
                <w:lang w:eastAsia="zh-CN"/>
              </w:rPr>
            </w:pPr>
            <w:r w:rsidRPr="00614B7A">
              <w:rPr>
                <w:rFonts w:eastAsia="SimSun"/>
                <w:lang w:eastAsia="zh-CN"/>
              </w:rPr>
              <w:t>Skip TC 6.4.2.2 if UE supports NSA and TS 38.521-3 TC 6.4B.2.4.2 has been executed.</w:t>
            </w:r>
          </w:p>
        </w:tc>
      </w:tr>
      <w:tr w:rsidR="00BE3F9E" w:rsidRPr="00614B7A" w14:paraId="6C8C33E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E41D476" w14:textId="77777777" w:rsidR="00BE3F9E" w:rsidRPr="00614B7A" w:rsidRDefault="00BE3F9E" w:rsidP="00BE3F9E">
            <w:pPr>
              <w:pStyle w:val="TAL"/>
            </w:pPr>
            <w:r w:rsidRPr="00614B7A">
              <w:lastRenderedPageBreak/>
              <w:t>6.4.2.3</w:t>
            </w:r>
          </w:p>
        </w:tc>
        <w:tc>
          <w:tcPr>
            <w:tcW w:w="4500" w:type="dxa"/>
            <w:tcBorders>
              <w:top w:val="single" w:sz="4" w:space="0" w:color="auto"/>
              <w:left w:val="single" w:sz="4" w:space="0" w:color="auto"/>
              <w:bottom w:val="single" w:sz="4" w:space="0" w:color="auto"/>
              <w:right w:val="single" w:sz="4" w:space="0" w:color="auto"/>
            </w:tcBorders>
            <w:hideMark/>
          </w:tcPr>
          <w:p w14:paraId="5E807614" w14:textId="77777777" w:rsidR="00BE3F9E" w:rsidRPr="00614B7A" w:rsidRDefault="00BE3F9E" w:rsidP="00BE3F9E">
            <w:pPr>
              <w:pStyle w:val="TAL"/>
            </w:pPr>
            <w:r w:rsidRPr="00614B7A">
              <w:t>In-band emissions</w:t>
            </w:r>
          </w:p>
        </w:tc>
        <w:tc>
          <w:tcPr>
            <w:tcW w:w="671" w:type="dxa"/>
            <w:tcBorders>
              <w:top w:val="single" w:sz="4" w:space="0" w:color="auto"/>
              <w:left w:val="single" w:sz="4" w:space="0" w:color="auto"/>
              <w:bottom w:val="single" w:sz="4" w:space="0" w:color="auto"/>
              <w:right w:val="single" w:sz="4" w:space="0" w:color="auto"/>
            </w:tcBorders>
            <w:hideMark/>
          </w:tcPr>
          <w:p w14:paraId="013EB47C"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5D9EBD01" w14:textId="77777777" w:rsidR="00BE3F9E" w:rsidRPr="00614B7A" w:rsidRDefault="00BE3F9E" w:rsidP="00BE3F9E">
            <w:pPr>
              <w:pStyle w:val="TAL"/>
            </w:pPr>
            <w:r w:rsidRPr="00614B7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DC5C5E7" w14:textId="77777777" w:rsidR="00BE3F9E" w:rsidRPr="00614B7A" w:rsidRDefault="00BE3F9E" w:rsidP="00BE3F9E">
            <w:pPr>
              <w:pStyle w:val="TAL"/>
            </w:pPr>
            <w:r w:rsidRPr="00614B7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745FB7F" w14:textId="77777777" w:rsidR="00BE3F9E" w:rsidRPr="00614B7A" w:rsidRDefault="00BE3F9E" w:rsidP="00BE3F9E">
            <w:pPr>
              <w:pStyle w:val="TAL"/>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2CE0309" w14:textId="77777777" w:rsidR="00BE3F9E" w:rsidRPr="00614B7A" w:rsidRDefault="00BE3F9E" w:rsidP="00BE3F9E">
            <w:pPr>
              <w:pStyle w:val="TAL"/>
              <w:rPr>
                <w:lang w:eastAsia="zh-CN"/>
              </w:rPr>
            </w:pPr>
            <w:r w:rsidRPr="00614B7A">
              <w:rPr>
                <w:lang w:eastAsia="zh-CN"/>
              </w:rPr>
              <w:t>PC1</w:t>
            </w:r>
          </w:p>
          <w:p w14:paraId="6457708B" w14:textId="77777777" w:rsidR="00BE3F9E" w:rsidRPr="00614B7A" w:rsidRDefault="00BE3F9E" w:rsidP="00BE3F9E">
            <w:pPr>
              <w:pStyle w:val="TAL"/>
              <w:rPr>
                <w:lang w:eastAsia="zh-CN"/>
              </w:rPr>
            </w:pPr>
            <w:r w:rsidRPr="00614B7A">
              <w:rPr>
                <w:lang w:eastAsia="zh-CN"/>
              </w:rPr>
              <w:t>PC2</w:t>
            </w:r>
          </w:p>
          <w:p w14:paraId="09858381" w14:textId="77777777" w:rsidR="00BE3F9E" w:rsidRPr="00614B7A" w:rsidRDefault="00BE3F9E" w:rsidP="00BE3F9E">
            <w:pPr>
              <w:pStyle w:val="TAL"/>
              <w:rPr>
                <w:lang w:eastAsia="zh-CN"/>
              </w:rPr>
            </w:pPr>
            <w:r w:rsidRPr="00614B7A">
              <w:rPr>
                <w:lang w:eastAsia="zh-CN"/>
              </w:rPr>
              <w:t>PC3</w:t>
            </w:r>
          </w:p>
          <w:p w14:paraId="62129AC4"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C8462A" w14:textId="77777777" w:rsidR="00BE3F9E" w:rsidRPr="00614B7A" w:rsidRDefault="00BE3F9E" w:rsidP="00BE3F9E">
            <w:pPr>
              <w:pStyle w:val="TAL"/>
            </w:pPr>
            <w:r w:rsidRPr="00614B7A">
              <w:t>NOTE 1</w:t>
            </w:r>
          </w:p>
          <w:p w14:paraId="6438A7DA" w14:textId="77777777" w:rsidR="00BE3F9E" w:rsidRPr="00614B7A" w:rsidRDefault="00BE3F9E" w:rsidP="00BE3F9E">
            <w:pPr>
              <w:pStyle w:val="TAL"/>
              <w:rPr>
                <w:rFonts w:eastAsia="SimSun"/>
                <w:lang w:eastAsia="zh-CN"/>
              </w:rPr>
            </w:pPr>
            <w:r w:rsidRPr="00614B7A">
              <w:rPr>
                <w:rFonts w:eastAsia="SimSun"/>
                <w:lang w:eastAsia="zh-CN"/>
              </w:rPr>
              <w:t>Skip TC 6.4.2.3 if UE supports NSA and TS 38.521-3 TC 6.4B.2.4.3 has been executed.</w:t>
            </w:r>
          </w:p>
        </w:tc>
      </w:tr>
      <w:tr w:rsidR="00BE3F9E" w:rsidRPr="00614B7A" w14:paraId="08B139F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9B11437" w14:textId="77777777" w:rsidR="00BE3F9E" w:rsidRPr="00614B7A" w:rsidRDefault="00BE3F9E" w:rsidP="00BE3F9E">
            <w:pPr>
              <w:pStyle w:val="TAL"/>
            </w:pPr>
            <w:r w:rsidRPr="00614B7A">
              <w:t>6.4.2.4</w:t>
            </w:r>
          </w:p>
        </w:tc>
        <w:tc>
          <w:tcPr>
            <w:tcW w:w="4500" w:type="dxa"/>
            <w:tcBorders>
              <w:top w:val="single" w:sz="4" w:space="0" w:color="auto"/>
              <w:left w:val="single" w:sz="4" w:space="0" w:color="auto"/>
              <w:bottom w:val="single" w:sz="4" w:space="0" w:color="auto"/>
              <w:right w:val="single" w:sz="4" w:space="0" w:color="auto"/>
            </w:tcBorders>
            <w:hideMark/>
          </w:tcPr>
          <w:p w14:paraId="79616B67" w14:textId="77777777" w:rsidR="00BE3F9E" w:rsidRPr="00614B7A" w:rsidRDefault="00BE3F9E" w:rsidP="00BE3F9E">
            <w:pPr>
              <w:pStyle w:val="TAL"/>
            </w:pPr>
            <w:r w:rsidRPr="00614B7A">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9623E10"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38F3B82A" w14:textId="77777777" w:rsidR="00BE3F9E" w:rsidRPr="00614B7A" w:rsidRDefault="00BE3F9E" w:rsidP="00BE3F9E">
            <w:pPr>
              <w:pStyle w:val="TAL"/>
            </w:pPr>
            <w:r w:rsidRPr="00614B7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8ED009E" w14:textId="77777777" w:rsidR="00BE3F9E" w:rsidRPr="00614B7A" w:rsidRDefault="00BE3F9E" w:rsidP="00BE3F9E">
            <w:pPr>
              <w:pStyle w:val="TAL"/>
            </w:pPr>
            <w:r w:rsidRPr="00614B7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73D93AD" w14:textId="77777777" w:rsidR="00BE3F9E" w:rsidRPr="00614B7A" w:rsidRDefault="00BE3F9E" w:rsidP="00BE3F9E">
            <w:pPr>
              <w:pStyle w:val="TAL"/>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0572B70"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2A4E7D" w14:textId="77777777" w:rsidR="00BE3F9E" w:rsidRPr="00614B7A" w:rsidRDefault="00BE3F9E" w:rsidP="00BE3F9E">
            <w:pPr>
              <w:pStyle w:val="TAL"/>
            </w:pPr>
            <w:r w:rsidRPr="00614B7A">
              <w:t>NOTE 1</w:t>
            </w:r>
          </w:p>
          <w:p w14:paraId="6111F357" w14:textId="77777777" w:rsidR="00BE3F9E" w:rsidRPr="00614B7A" w:rsidRDefault="00BE3F9E" w:rsidP="00BE3F9E">
            <w:pPr>
              <w:pStyle w:val="TAL"/>
              <w:rPr>
                <w:rFonts w:eastAsia="SimSun"/>
                <w:lang w:eastAsia="zh-CN"/>
              </w:rPr>
            </w:pPr>
            <w:r w:rsidRPr="00614B7A">
              <w:rPr>
                <w:rFonts w:eastAsia="SimSun"/>
                <w:lang w:eastAsia="zh-CN"/>
              </w:rPr>
              <w:t>Skip TC 6.4.2.4 if UE supports NSA and TS 38.521-3 TC 6.4B.2.4.4 has been executed.</w:t>
            </w:r>
          </w:p>
        </w:tc>
      </w:tr>
      <w:tr w:rsidR="00BE3F9E" w:rsidRPr="00614B7A" w14:paraId="7CCCE1D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2092E52" w14:textId="77777777" w:rsidR="00BE3F9E" w:rsidRPr="00614B7A" w:rsidRDefault="00BE3F9E" w:rsidP="00BE3F9E">
            <w:pPr>
              <w:pStyle w:val="TAL"/>
            </w:pPr>
            <w:r w:rsidRPr="00614B7A">
              <w:t>6.4.2.5</w:t>
            </w:r>
          </w:p>
        </w:tc>
        <w:tc>
          <w:tcPr>
            <w:tcW w:w="4500" w:type="dxa"/>
            <w:tcBorders>
              <w:top w:val="single" w:sz="4" w:space="0" w:color="auto"/>
              <w:left w:val="single" w:sz="4" w:space="0" w:color="auto"/>
              <w:bottom w:val="single" w:sz="4" w:space="0" w:color="auto"/>
              <w:right w:val="single" w:sz="4" w:space="0" w:color="auto"/>
            </w:tcBorders>
            <w:hideMark/>
          </w:tcPr>
          <w:p w14:paraId="0542A9C1" w14:textId="77777777" w:rsidR="00BE3F9E" w:rsidRPr="00614B7A" w:rsidRDefault="00BE3F9E" w:rsidP="00BE3F9E">
            <w:pPr>
              <w:pStyle w:val="TAL"/>
            </w:pPr>
            <w:r w:rsidRPr="00614B7A">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6976F9CC"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1459F927" w14:textId="77777777" w:rsidR="00BE3F9E" w:rsidRPr="00614B7A" w:rsidRDefault="00BE3F9E" w:rsidP="00BE3F9E">
            <w:pPr>
              <w:pStyle w:val="TAL"/>
            </w:pPr>
            <w:r w:rsidRPr="00614B7A">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5AB8122D" w14:textId="77777777" w:rsidR="00BE3F9E" w:rsidRPr="00614B7A" w:rsidRDefault="00BE3F9E" w:rsidP="00BE3F9E">
            <w:pPr>
              <w:pStyle w:val="TAL"/>
            </w:pPr>
            <w:r w:rsidRPr="00614B7A">
              <w:rPr>
                <w:lang w:eastAsia="zh-CN"/>
              </w:rPr>
              <w:t xml:space="preserve">UEs supporting 5GS FR2 and </w:t>
            </w:r>
            <w:r w:rsidRPr="00614B7A">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629E2D59" w14:textId="77777777" w:rsidR="00BE3F9E" w:rsidRPr="00614B7A" w:rsidRDefault="00BE3F9E" w:rsidP="00BE3F9E">
            <w:pPr>
              <w:pStyle w:val="TAL"/>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93EA9D6"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067646" w14:textId="77777777" w:rsidR="00BE3F9E" w:rsidRPr="00614B7A" w:rsidRDefault="00BE3F9E" w:rsidP="00BE3F9E">
            <w:pPr>
              <w:pStyle w:val="TAL"/>
            </w:pPr>
            <w:r w:rsidRPr="00614B7A">
              <w:t>NOTE 1</w:t>
            </w:r>
          </w:p>
          <w:p w14:paraId="26F414C0" w14:textId="77777777" w:rsidR="00BE3F9E" w:rsidRPr="00614B7A" w:rsidRDefault="00BE3F9E" w:rsidP="00BE3F9E">
            <w:pPr>
              <w:pStyle w:val="TAL"/>
              <w:rPr>
                <w:rFonts w:eastAsia="SimSun"/>
                <w:lang w:eastAsia="zh-CN"/>
              </w:rPr>
            </w:pPr>
            <w:r w:rsidRPr="00614B7A">
              <w:rPr>
                <w:rFonts w:eastAsia="SimSun"/>
                <w:lang w:eastAsia="zh-CN"/>
              </w:rPr>
              <w:t>Skip TC 6.4.2.5 if UE supports NSA and TS 38.521-3 TC 6.4B.2.4.5 has been executed.</w:t>
            </w:r>
          </w:p>
        </w:tc>
      </w:tr>
      <w:tr w:rsidR="00BE3F9E" w:rsidRPr="00614B7A" w14:paraId="0024F136"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B01CC80" w14:textId="77777777" w:rsidR="00BE3F9E" w:rsidRPr="00614B7A" w:rsidRDefault="00BE3F9E" w:rsidP="00BE3F9E">
            <w:pPr>
              <w:pStyle w:val="TAL"/>
            </w:pPr>
            <w:r w:rsidRPr="00614B7A">
              <w:t>6.4A.1.1</w:t>
            </w:r>
          </w:p>
        </w:tc>
        <w:tc>
          <w:tcPr>
            <w:tcW w:w="4500" w:type="dxa"/>
            <w:tcBorders>
              <w:top w:val="single" w:sz="4" w:space="0" w:color="auto"/>
              <w:left w:val="single" w:sz="4" w:space="0" w:color="auto"/>
              <w:bottom w:val="single" w:sz="4" w:space="0" w:color="auto"/>
              <w:right w:val="single" w:sz="4" w:space="0" w:color="auto"/>
            </w:tcBorders>
            <w:hideMark/>
          </w:tcPr>
          <w:p w14:paraId="6F0F3605" w14:textId="77777777" w:rsidR="00BE3F9E" w:rsidRPr="00614B7A" w:rsidRDefault="00BE3F9E" w:rsidP="00BE3F9E">
            <w:pPr>
              <w:pStyle w:val="TAL"/>
            </w:pPr>
            <w:r w:rsidRPr="00614B7A">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59850C2"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F5EEE88" w14:textId="77777777" w:rsidR="00BE3F9E" w:rsidRPr="00614B7A" w:rsidRDefault="00BE3F9E" w:rsidP="00BE3F9E">
            <w:pPr>
              <w:pStyle w:val="TAL"/>
              <w:rPr>
                <w:lang w:eastAsia="zh-CN"/>
              </w:rPr>
            </w:pPr>
            <w:r w:rsidRPr="00614B7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7F198E4" w14:textId="77777777" w:rsidR="00BE3F9E" w:rsidRPr="00614B7A" w:rsidRDefault="00BE3F9E" w:rsidP="00BE3F9E">
            <w:pPr>
              <w:pStyle w:val="TAL"/>
              <w:rPr>
                <w:lang w:eastAsia="zh-CN"/>
              </w:rPr>
            </w:pPr>
            <w:r w:rsidRPr="00614B7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A835997" w14:textId="77777777" w:rsidR="00BE3F9E" w:rsidRPr="00614B7A" w:rsidRDefault="00BE3F9E" w:rsidP="00BE3F9E">
            <w:pPr>
              <w:pStyle w:val="TAL"/>
              <w:rPr>
                <w:lang w:eastAsia="zh-CN"/>
              </w:rPr>
            </w:pPr>
            <w:r w:rsidRPr="00614B7A">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C10CBDF"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6A17EF" w14:textId="77777777" w:rsidR="00BE3F9E" w:rsidRPr="00614B7A" w:rsidRDefault="00BE3F9E" w:rsidP="00BE3F9E">
            <w:pPr>
              <w:pStyle w:val="TAL"/>
              <w:rPr>
                <w:rFonts w:eastAsia="SimSun"/>
                <w:lang w:eastAsia="zh-CN"/>
              </w:rPr>
            </w:pPr>
            <w:r w:rsidRPr="00614B7A">
              <w:t>NOTE 1</w:t>
            </w:r>
          </w:p>
        </w:tc>
      </w:tr>
      <w:tr w:rsidR="00BE3F9E" w:rsidRPr="00614B7A" w14:paraId="2588188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4465FBD" w14:textId="77777777" w:rsidR="00BE3F9E" w:rsidRPr="00614B7A" w:rsidRDefault="00BE3F9E" w:rsidP="00BE3F9E">
            <w:pPr>
              <w:pStyle w:val="TAL"/>
            </w:pPr>
            <w:r w:rsidRPr="00614B7A">
              <w:t>6.4A.1.2</w:t>
            </w:r>
          </w:p>
        </w:tc>
        <w:tc>
          <w:tcPr>
            <w:tcW w:w="4500" w:type="dxa"/>
            <w:tcBorders>
              <w:top w:val="single" w:sz="4" w:space="0" w:color="auto"/>
              <w:left w:val="single" w:sz="4" w:space="0" w:color="auto"/>
              <w:bottom w:val="single" w:sz="4" w:space="0" w:color="auto"/>
              <w:right w:val="single" w:sz="4" w:space="0" w:color="auto"/>
            </w:tcBorders>
            <w:hideMark/>
          </w:tcPr>
          <w:p w14:paraId="3AD39534" w14:textId="77777777" w:rsidR="00BE3F9E" w:rsidRPr="00614B7A" w:rsidRDefault="00BE3F9E" w:rsidP="00BE3F9E">
            <w:pPr>
              <w:pStyle w:val="TAL"/>
            </w:pPr>
            <w:r w:rsidRPr="00614B7A">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620FAEF3"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0EB78FED" w14:textId="77777777" w:rsidR="00BE3F9E" w:rsidRPr="00614B7A" w:rsidRDefault="00BE3F9E" w:rsidP="00BE3F9E">
            <w:pPr>
              <w:pStyle w:val="TAL"/>
              <w:rPr>
                <w:lang w:eastAsia="zh-CN"/>
              </w:rPr>
            </w:pPr>
            <w:r w:rsidRPr="00614B7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3191CF0" w14:textId="77777777" w:rsidR="00BE3F9E" w:rsidRPr="00614B7A" w:rsidRDefault="00BE3F9E" w:rsidP="00BE3F9E">
            <w:pPr>
              <w:pStyle w:val="TAL"/>
              <w:rPr>
                <w:lang w:eastAsia="zh-CN"/>
              </w:rPr>
            </w:pPr>
            <w:r w:rsidRPr="00614B7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577F29C" w14:textId="77777777" w:rsidR="00BE3F9E" w:rsidRPr="00614B7A" w:rsidRDefault="00BE3F9E" w:rsidP="00BE3F9E">
            <w:pPr>
              <w:pStyle w:val="TAL"/>
              <w:rPr>
                <w:lang w:eastAsia="zh-CN"/>
              </w:rPr>
            </w:pPr>
            <w:r w:rsidRPr="00614B7A">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5A33931"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D5E392" w14:textId="77777777" w:rsidR="00BE3F9E" w:rsidRPr="00614B7A" w:rsidRDefault="00BE3F9E" w:rsidP="00BE3F9E">
            <w:pPr>
              <w:pStyle w:val="TAL"/>
              <w:rPr>
                <w:rFonts w:eastAsia="SimSun"/>
                <w:lang w:eastAsia="zh-CN"/>
              </w:rPr>
            </w:pPr>
            <w:r w:rsidRPr="00614B7A">
              <w:t>NOTE 1</w:t>
            </w:r>
          </w:p>
        </w:tc>
      </w:tr>
      <w:tr w:rsidR="00BE3F9E" w:rsidRPr="00614B7A" w14:paraId="2AAFF62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122C21F" w14:textId="77777777" w:rsidR="00BE3F9E" w:rsidRPr="00614B7A" w:rsidRDefault="00BE3F9E" w:rsidP="00BE3F9E">
            <w:pPr>
              <w:pStyle w:val="TAL"/>
            </w:pPr>
            <w:r w:rsidRPr="00614B7A">
              <w:t>6.4A.1.3</w:t>
            </w:r>
          </w:p>
        </w:tc>
        <w:tc>
          <w:tcPr>
            <w:tcW w:w="4500" w:type="dxa"/>
            <w:tcBorders>
              <w:top w:val="single" w:sz="4" w:space="0" w:color="auto"/>
              <w:left w:val="single" w:sz="4" w:space="0" w:color="auto"/>
              <w:bottom w:val="single" w:sz="4" w:space="0" w:color="auto"/>
              <w:right w:val="single" w:sz="4" w:space="0" w:color="auto"/>
            </w:tcBorders>
            <w:hideMark/>
          </w:tcPr>
          <w:p w14:paraId="5D7E047D" w14:textId="77777777" w:rsidR="00BE3F9E" w:rsidRPr="00614B7A" w:rsidRDefault="00BE3F9E" w:rsidP="00BE3F9E">
            <w:pPr>
              <w:pStyle w:val="TAL"/>
            </w:pPr>
            <w:r w:rsidRPr="00614B7A">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467F1889"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14DD138B" w14:textId="77777777" w:rsidR="00BE3F9E" w:rsidRPr="00614B7A" w:rsidRDefault="00BE3F9E" w:rsidP="00BE3F9E">
            <w:pPr>
              <w:pStyle w:val="TAL"/>
              <w:rPr>
                <w:lang w:eastAsia="zh-CN"/>
              </w:rPr>
            </w:pPr>
            <w:r w:rsidRPr="00614B7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04371D3" w14:textId="77777777" w:rsidR="00BE3F9E" w:rsidRPr="00614B7A" w:rsidRDefault="00BE3F9E" w:rsidP="00BE3F9E">
            <w:pPr>
              <w:pStyle w:val="TAL"/>
              <w:rPr>
                <w:lang w:eastAsia="zh-CN"/>
              </w:rPr>
            </w:pPr>
            <w:r w:rsidRPr="00614B7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6725337" w14:textId="77777777" w:rsidR="00BE3F9E" w:rsidRPr="00614B7A" w:rsidRDefault="00BE3F9E" w:rsidP="00BE3F9E">
            <w:pPr>
              <w:pStyle w:val="TAL"/>
              <w:rPr>
                <w:lang w:eastAsia="zh-CN"/>
              </w:rPr>
            </w:pPr>
            <w:r w:rsidRPr="00614B7A">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AEF3B39"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BFE48F" w14:textId="77777777" w:rsidR="00BE3F9E" w:rsidRPr="00614B7A" w:rsidRDefault="00BE3F9E" w:rsidP="00BE3F9E">
            <w:pPr>
              <w:pStyle w:val="TAL"/>
              <w:rPr>
                <w:rFonts w:eastAsia="SimSun"/>
                <w:lang w:eastAsia="zh-CN"/>
              </w:rPr>
            </w:pPr>
            <w:r w:rsidRPr="00614B7A">
              <w:t>NOTE 1</w:t>
            </w:r>
          </w:p>
        </w:tc>
      </w:tr>
      <w:tr w:rsidR="00BE3F9E" w:rsidRPr="00614B7A" w14:paraId="1E24D72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B83E6FA" w14:textId="77777777" w:rsidR="00BE3F9E" w:rsidRPr="00614B7A" w:rsidRDefault="00BE3F9E" w:rsidP="00BE3F9E">
            <w:pPr>
              <w:pStyle w:val="TAL"/>
              <w:rPr>
                <w:rFonts w:eastAsia="Malgun Gothic"/>
                <w:lang w:eastAsia="ko-KR"/>
              </w:rPr>
            </w:pPr>
            <w:r w:rsidRPr="00614B7A">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4E40DB5D" w14:textId="77777777" w:rsidR="00BE3F9E" w:rsidRPr="00614B7A" w:rsidRDefault="00BE3F9E" w:rsidP="00BE3F9E">
            <w:pPr>
              <w:pStyle w:val="TAL"/>
            </w:pPr>
            <w:r w:rsidRPr="00614B7A">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292C50C2"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422F161" w14:textId="77777777" w:rsidR="00BE3F9E" w:rsidRPr="00614B7A" w:rsidRDefault="00BE3F9E" w:rsidP="00BE3F9E">
            <w:pPr>
              <w:pStyle w:val="TAL"/>
              <w:rPr>
                <w:rFonts w:eastAsia="Malgun Gothic"/>
                <w:lang w:eastAsia="ko-KR"/>
              </w:rPr>
            </w:pPr>
            <w:r w:rsidRPr="00614B7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B92D3FA" w14:textId="77777777" w:rsidR="00BE3F9E" w:rsidRPr="00614B7A" w:rsidRDefault="00BE3F9E" w:rsidP="00BE3F9E">
            <w:pPr>
              <w:pStyle w:val="TAL"/>
              <w:rPr>
                <w:lang w:eastAsia="zh-CN"/>
              </w:rPr>
            </w:pPr>
            <w:r w:rsidRPr="00614B7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ADB116E" w14:textId="77777777" w:rsidR="00BE3F9E" w:rsidRPr="00614B7A" w:rsidRDefault="00BE3F9E" w:rsidP="00BE3F9E">
            <w:pPr>
              <w:pStyle w:val="TAL"/>
              <w:rPr>
                <w:rFonts w:eastAsia="Malgun Gothic"/>
                <w:lang w:eastAsia="ko-KR"/>
              </w:rPr>
            </w:pPr>
            <w:r w:rsidRPr="00614B7A">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138B3A7" w14:textId="77777777" w:rsidR="00BE3F9E" w:rsidRPr="00614B7A" w:rsidRDefault="00BE3F9E" w:rsidP="00BE3F9E">
            <w:pPr>
              <w:pStyle w:val="TAL"/>
              <w:rPr>
                <w:lang w:eastAsia="zh-CN"/>
              </w:rPr>
            </w:pPr>
            <w:r w:rsidRPr="00614B7A">
              <w:rPr>
                <w:lang w:eastAsia="zh-CN"/>
              </w:rPr>
              <w:t>PC1</w:t>
            </w:r>
          </w:p>
          <w:p w14:paraId="3750EFE6" w14:textId="77777777" w:rsidR="00BE3F9E" w:rsidRPr="00614B7A" w:rsidRDefault="00BE3F9E" w:rsidP="00BE3F9E">
            <w:pPr>
              <w:pStyle w:val="TAL"/>
              <w:rPr>
                <w:lang w:eastAsia="zh-CN"/>
              </w:rPr>
            </w:pPr>
            <w:r w:rsidRPr="00614B7A">
              <w:rPr>
                <w:lang w:eastAsia="zh-CN"/>
              </w:rPr>
              <w:t>PC2</w:t>
            </w:r>
          </w:p>
          <w:p w14:paraId="3710296A" w14:textId="77777777" w:rsidR="00BE3F9E" w:rsidRPr="00614B7A" w:rsidRDefault="00BE3F9E" w:rsidP="00BE3F9E">
            <w:pPr>
              <w:pStyle w:val="TAL"/>
              <w:rPr>
                <w:lang w:eastAsia="zh-CN"/>
              </w:rPr>
            </w:pPr>
            <w:r w:rsidRPr="00614B7A">
              <w:rPr>
                <w:lang w:eastAsia="zh-CN"/>
              </w:rPr>
              <w:t>PC3</w:t>
            </w:r>
          </w:p>
          <w:p w14:paraId="02119FB4" w14:textId="77777777" w:rsidR="00BE3F9E" w:rsidRPr="00614B7A" w:rsidRDefault="00BE3F9E" w:rsidP="00BE3F9E">
            <w:pPr>
              <w:pStyle w:val="TAL"/>
              <w:rPr>
                <w:rFonts w:eastAsia="Malgun Gothic"/>
                <w:lang w:eastAsia="ko-KR"/>
              </w:rPr>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2867D9" w14:textId="77777777" w:rsidR="00BE3F9E" w:rsidRPr="00614B7A" w:rsidRDefault="00BE3F9E" w:rsidP="00BE3F9E">
            <w:pPr>
              <w:pStyle w:val="TAL"/>
              <w:rPr>
                <w:rFonts w:eastAsia="Malgun Gothic"/>
                <w:lang w:eastAsia="ko-KR"/>
              </w:rPr>
            </w:pPr>
            <w:r w:rsidRPr="00614B7A">
              <w:t>NOTE 1</w:t>
            </w:r>
          </w:p>
        </w:tc>
      </w:tr>
      <w:tr w:rsidR="00BE3F9E" w:rsidRPr="00614B7A" w14:paraId="2EC7567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65F1CE2" w14:textId="77777777" w:rsidR="00BE3F9E" w:rsidRPr="00614B7A" w:rsidRDefault="00BE3F9E" w:rsidP="00BE3F9E">
            <w:pPr>
              <w:pStyle w:val="TAL"/>
              <w:rPr>
                <w:rFonts w:eastAsia="Malgun Gothic"/>
                <w:lang w:eastAsia="ko-KR"/>
              </w:rPr>
            </w:pPr>
            <w:r w:rsidRPr="00614B7A">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09E3CD8A" w14:textId="77777777" w:rsidR="00BE3F9E" w:rsidRPr="00614B7A" w:rsidRDefault="00BE3F9E" w:rsidP="00BE3F9E">
            <w:pPr>
              <w:pStyle w:val="TAL"/>
            </w:pPr>
            <w:r w:rsidRPr="00614B7A">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0350ECE5"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529CC4CA" w14:textId="77777777" w:rsidR="00BE3F9E" w:rsidRPr="00614B7A" w:rsidRDefault="00BE3F9E" w:rsidP="00BE3F9E">
            <w:pPr>
              <w:pStyle w:val="TAL"/>
              <w:rPr>
                <w:rFonts w:eastAsia="Malgun Gothic"/>
                <w:lang w:eastAsia="ko-KR"/>
              </w:rPr>
            </w:pPr>
            <w:r w:rsidRPr="00614B7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3364AAE" w14:textId="77777777" w:rsidR="00BE3F9E" w:rsidRPr="00614B7A" w:rsidRDefault="00BE3F9E" w:rsidP="00BE3F9E">
            <w:pPr>
              <w:pStyle w:val="TAL"/>
              <w:rPr>
                <w:lang w:eastAsia="zh-CN"/>
              </w:rPr>
            </w:pPr>
            <w:r w:rsidRPr="00614B7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4DBE920" w14:textId="77777777" w:rsidR="00BE3F9E" w:rsidRPr="00614B7A" w:rsidRDefault="00BE3F9E" w:rsidP="00BE3F9E">
            <w:pPr>
              <w:pStyle w:val="TAL"/>
              <w:rPr>
                <w:rFonts w:eastAsia="Malgun Gothic"/>
                <w:lang w:eastAsia="ko-KR"/>
              </w:rPr>
            </w:pPr>
            <w:r w:rsidRPr="00614B7A">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38B4A63" w14:textId="77777777" w:rsidR="00BE3F9E" w:rsidRPr="00614B7A" w:rsidRDefault="00BE3F9E" w:rsidP="00BE3F9E">
            <w:pPr>
              <w:pStyle w:val="TAL"/>
              <w:rPr>
                <w:lang w:eastAsia="zh-CN"/>
              </w:rPr>
            </w:pPr>
            <w:r w:rsidRPr="00614B7A">
              <w:rPr>
                <w:lang w:eastAsia="zh-CN"/>
              </w:rPr>
              <w:t>PC1</w:t>
            </w:r>
          </w:p>
          <w:p w14:paraId="41B1A908" w14:textId="77777777" w:rsidR="00BE3F9E" w:rsidRPr="00614B7A" w:rsidRDefault="00BE3F9E" w:rsidP="00BE3F9E">
            <w:pPr>
              <w:pStyle w:val="TAL"/>
              <w:rPr>
                <w:lang w:eastAsia="zh-CN"/>
              </w:rPr>
            </w:pPr>
            <w:r w:rsidRPr="00614B7A">
              <w:rPr>
                <w:lang w:eastAsia="zh-CN"/>
              </w:rPr>
              <w:t>PC2</w:t>
            </w:r>
          </w:p>
          <w:p w14:paraId="57AE757E" w14:textId="77777777" w:rsidR="00BE3F9E" w:rsidRPr="00614B7A" w:rsidRDefault="00BE3F9E" w:rsidP="00BE3F9E">
            <w:pPr>
              <w:pStyle w:val="TAL"/>
              <w:rPr>
                <w:lang w:eastAsia="zh-CN"/>
              </w:rPr>
            </w:pPr>
            <w:r w:rsidRPr="00614B7A">
              <w:rPr>
                <w:lang w:eastAsia="zh-CN"/>
              </w:rPr>
              <w:t>PC3</w:t>
            </w:r>
          </w:p>
          <w:p w14:paraId="5ADE3797" w14:textId="77777777" w:rsidR="00BE3F9E" w:rsidRPr="00614B7A" w:rsidRDefault="00BE3F9E" w:rsidP="00BE3F9E">
            <w:pPr>
              <w:pStyle w:val="TAL"/>
              <w:rPr>
                <w:rFonts w:eastAsia="Malgun Gothic"/>
                <w:lang w:eastAsia="ko-KR"/>
              </w:rPr>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078D60" w14:textId="77777777" w:rsidR="00BE3F9E" w:rsidRPr="00614B7A" w:rsidRDefault="00BE3F9E" w:rsidP="00BE3F9E">
            <w:pPr>
              <w:pStyle w:val="TAL"/>
              <w:rPr>
                <w:rFonts w:eastAsia="Malgun Gothic"/>
                <w:lang w:eastAsia="ko-KR"/>
              </w:rPr>
            </w:pPr>
            <w:r w:rsidRPr="00614B7A">
              <w:t>NOTE 1</w:t>
            </w:r>
          </w:p>
        </w:tc>
      </w:tr>
      <w:tr w:rsidR="00BE3F9E" w:rsidRPr="00614B7A" w14:paraId="71B3004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04D1515" w14:textId="77777777" w:rsidR="00BE3F9E" w:rsidRPr="00614B7A" w:rsidRDefault="00BE3F9E" w:rsidP="00BE3F9E">
            <w:pPr>
              <w:pStyle w:val="TAL"/>
              <w:rPr>
                <w:rFonts w:eastAsia="Malgun Gothic"/>
                <w:lang w:eastAsia="ko-KR"/>
              </w:rPr>
            </w:pPr>
            <w:r w:rsidRPr="00614B7A">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182E9827" w14:textId="77777777" w:rsidR="00BE3F9E" w:rsidRPr="00614B7A" w:rsidRDefault="00BE3F9E" w:rsidP="00BE3F9E">
            <w:pPr>
              <w:pStyle w:val="TAL"/>
            </w:pPr>
            <w:r w:rsidRPr="00614B7A">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4E8FDB9F"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7FE9393A" w14:textId="77777777" w:rsidR="00BE3F9E" w:rsidRPr="00614B7A" w:rsidRDefault="00BE3F9E" w:rsidP="00BE3F9E">
            <w:pPr>
              <w:pStyle w:val="TAL"/>
              <w:rPr>
                <w:rFonts w:eastAsia="Malgun Gothic"/>
                <w:lang w:eastAsia="ko-KR"/>
              </w:rPr>
            </w:pPr>
            <w:r w:rsidRPr="00614B7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1455770" w14:textId="77777777" w:rsidR="00BE3F9E" w:rsidRPr="00614B7A" w:rsidRDefault="00BE3F9E" w:rsidP="00BE3F9E">
            <w:pPr>
              <w:pStyle w:val="TAL"/>
              <w:rPr>
                <w:lang w:eastAsia="zh-CN"/>
              </w:rPr>
            </w:pPr>
            <w:r w:rsidRPr="00614B7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C3836C8" w14:textId="77777777" w:rsidR="00BE3F9E" w:rsidRPr="00614B7A" w:rsidRDefault="00BE3F9E" w:rsidP="00BE3F9E">
            <w:pPr>
              <w:pStyle w:val="TAL"/>
              <w:rPr>
                <w:rFonts w:eastAsia="Malgun Gothic"/>
                <w:lang w:eastAsia="ko-KR"/>
              </w:rPr>
            </w:pPr>
            <w:r w:rsidRPr="00614B7A">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39A815B" w14:textId="77777777" w:rsidR="00BE3F9E" w:rsidRPr="00614B7A" w:rsidRDefault="00BE3F9E" w:rsidP="00BE3F9E">
            <w:pPr>
              <w:pStyle w:val="TAL"/>
              <w:rPr>
                <w:lang w:eastAsia="zh-CN"/>
              </w:rPr>
            </w:pPr>
            <w:r w:rsidRPr="00614B7A">
              <w:rPr>
                <w:lang w:eastAsia="zh-CN"/>
              </w:rPr>
              <w:t>PC1</w:t>
            </w:r>
          </w:p>
          <w:p w14:paraId="79614CB5" w14:textId="77777777" w:rsidR="00BE3F9E" w:rsidRPr="00614B7A" w:rsidRDefault="00BE3F9E" w:rsidP="00BE3F9E">
            <w:pPr>
              <w:pStyle w:val="TAL"/>
              <w:rPr>
                <w:lang w:eastAsia="zh-CN"/>
              </w:rPr>
            </w:pPr>
            <w:r w:rsidRPr="00614B7A">
              <w:rPr>
                <w:lang w:eastAsia="zh-CN"/>
              </w:rPr>
              <w:t>PC2</w:t>
            </w:r>
          </w:p>
          <w:p w14:paraId="24C8B4FD" w14:textId="77777777" w:rsidR="00BE3F9E" w:rsidRPr="00614B7A" w:rsidRDefault="00BE3F9E" w:rsidP="00BE3F9E">
            <w:pPr>
              <w:pStyle w:val="TAL"/>
              <w:rPr>
                <w:lang w:eastAsia="zh-CN"/>
              </w:rPr>
            </w:pPr>
            <w:r w:rsidRPr="00614B7A">
              <w:rPr>
                <w:lang w:eastAsia="zh-CN"/>
              </w:rPr>
              <w:t>PC3</w:t>
            </w:r>
          </w:p>
          <w:p w14:paraId="42D423DA" w14:textId="77777777" w:rsidR="00BE3F9E" w:rsidRPr="00614B7A" w:rsidRDefault="00BE3F9E" w:rsidP="00BE3F9E">
            <w:pPr>
              <w:pStyle w:val="TAL"/>
              <w:rPr>
                <w:rFonts w:eastAsia="Malgun Gothic"/>
                <w:lang w:eastAsia="ko-KR"/>
              </w:rPr>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704925" w14:textId="77777777" w:rsidR="00BE3F9E" w:rsidRPr="00614B7A" w:rsidRDefault="00BE3F9E" w:rsidP="00BE3F9E">
            <w:pPr>
              <w:pStyle w:val="TAL"/>
              <w:rPr>
                <w:rFonts w:eastAsia="Malgun Gothic"/>
                <w:lang w:eastAsia="ko-KR"/>
              </w:rPr>
            </w:pPr>
            <w:r w:rsidRPr="00614B7A">
              <w:t>NOTE 1</w:t>
            </w:r>
          </w:p>
        </w:tc>
      </w:tr>
      <w:tr w:rsidR="00BE3F9E" w:rsidRPr="00614B7A" w14:paraId="39E4D18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B1FB7CE" w14:textId="77777777" w:rsidR="00BE3F9E" w:rsidRPr="00614B7A" w:rsidRDefault="00BE3F9E" w:rsidP="00BE3F9E">
            <w:pPr>
              <w:pStyle w:val="TAL"/>
              <w:rPr>
                <w:rFonts w:eastAsia="Malgun Gothic"/>
                <w:lang w:eastAsia="ko-KR"/>
              </w:rPr>
            </w:pPr>
            <w:r w:rsidRPr="00614B7A">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0ADB4343" w14:textId="77777777" w:rsidR="00BE3F9E" w:rsidRPr="00614B7A" w:rsidRDefault="00BE3F9E" w:rsidP="00BE3F9E">
            <w:pPr>
              <w:pStyle w:val="TAL"/>
            </w:pPr>
            <w:r w:rsidRPr="00614B7A">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18B02AB3"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3962C1D6" w14:textId="77777777" w:rsidR="00BE3F9E" w:rsidRPr="00614B7A" w:rsidRDefault="00BE3F9E" w:rsidP="00BE3F9E">
            <w:pPr>
              <w:pStyle w:val="TAL"/>
              <w:rPr>
                <w:rFonts w:eastAsia="Malgun Gothic"/>
                <w:lang w:eastAsia="ko-KR"/>
              </w:rPr>
            </w:pPr>
            <w:r w:rsidRPr="00614B7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CB2FA0C" w14:textId="77777777" w:rsidR="00BE3F9E" w:rsidRPr="00614B7A" w:rsidRDefault="00BE3F9E" w:rsidP="00BE3F9E">
            <w:pPr>
              <w:pStyle w:val="TAL"/>
              <w:rPr>
                <w:lang w:eastAsia="zh-CN"/>
              </w:rPr>
            </w:pPr>
            <w:r w:rsidRPr="00614B7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92F66E5" w14:textId="77777777" w:rsidR="00BE3F9E" w:rsidRPr="00614B7A" w:rsidRDefault="00BE3F9E" w:rsidP="00BE3F9E">
            <w:pPr>
              <w:pStyle w:val="TAL"/>
              <w:rPr>
                <w:rFonts w:eastAsia="Malgun Gothic"/>
                <w:lang w:eastAsia="ko-KR"/>
              </w:rPr>
            </w:pPr>
            <w:r w:rsidRPr="00614B7A">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A8B0C13" w14:textId="77777777" w:rsidR="00BE3F9E" w:rsidRPr="00614B7A" w:rsidRDefault="00BE3F9E" w:rsidP="00BE3F9E">
            <w:pPr>
              <w:pStyle w:val="TAL"/>
              <w:rPr>
                <w:lang w:eastAsia="zh-CN"/>
              </w:rPr>
            </w:pPr>
            <w:r w:rsidRPr="00614B7A">
              <w:rPr>
                <w:lang w:eastAsia="zh-CN"/>
              </w:rPr>
              <w:t>PC1</w:t>
            </w:r>
          </w:p>
          <w:p w14:paraId="535B072C" w14:textId="77777777" w:rsidR="00BE3F9E" w:rsidRPr="00614B7A" w:rsidRDefault="00BE3F9E" w:rsidP="00BE3F9E">
            <w:pPr>
              <w:pStyle w:val="TAL"/>
              <w:rPr>
                <w:lang w:eastAsia="zh-CN"/>
              </w:rPr>
            </w:pPr>
            <w:r w:rsidRPr="00614B7A">
              <w:rPr>
                <w:lang w:eastAsia="zh-CN"/>
              </w:rPr>
              <w:t>PC2</w:t>
            </w:r>
          </w:p>
          <w:p w14:paraId="662F0DC1" w14:textId="77777777" w:rsidR="00BE3F9E" w:rsidRPr="00614B7A" w:rsidRDefault="00BE3F9E" w:rsidP="00BE3F9E">
            <w:pPr>
              <w:pStyle w:val="TAL"/>
              <w:rPr>
                <w:lang w:eastAsia="zh-CN"/>
              </w:rPr>
            </w:pPr>
            <w:r w:rsidRPr="00614B7A">
              <w:rPr>
                <w:lang w:eastAsia="zh-CN"/>
              </w:rPr>
              <w:t>PC3</w:t>
            </w:r>
          </w:p>
          <w:p w14:paraId="362F9F19" w14:textId="77777777" w:rsidR="00BE3F9E" w:rsidRPr="00614B7A" w:rsidRDefault="00BE3F9E" w:rsidP="00BE3F9E">
            <w:pPr>
              <w:pStyle w:val="TAL"/>
              <w:rPr>
                <w:rFonts w:eastAsia="Malgun Gothic"/>
                <w:lang w:eastAsia="ko-KR"/>
              </w:rPr>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BF750D5" w14:textId="77777777" w:rsidR="00BE3F9E" w:rsidRPr="00614B7A" w:rsidRDefault="00BE3F9E" w:rsidP="00BE3F9E">
            <w:pPr>
              <w:pStyle w:val="TAL"/>
              <w:rPr>
                <w:rFonts w:eastAsia="Malgun Gothic"/>
                <w:lang w:eastAsia="ko-KR"/>
              </w:rPr>
            </w:pPr>
            <w:r w:rsidRPr="00614B7A">
              <w:t>NOTE 1</w:t>
            </w:r>
          </w:p>
        </w:tc>
      </w:tr>
      <w:tr w:rsidR="00BE3F9E" w:rsidRPr="00614B7A" w14:paraId="2F8158A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A47BD5B" w14:textId="77777777" w:rsidR="00BE3F9E" w:rsidRPr="00614B7A" w:rsidRDefault="00BE3F9E" w:rsidP="00BE3F9E">
            <w:pPr>
              <w:pStyle w:val="TAL"/>
              <w:rPr>
                <w:rFonts w:eastAsia="Malgun Gothic"/>
                <w:lang w:eastAsia="ko-KR"/>
              </w:rPr>
            </w:pPr>
            <w:r w:rsidRPr="00614B7A">
              <w:rPr>
                <w:rFonts w:eastAsia="Malgun Gothic"/>
                <w:lang w:eastAsia="ko-KR"/>
              </w:rPr>
              <w:lastRenderedPageBreak/>
              <w:t>6.4A.2.1.5</w:t>
            </w:r>
          </w:p>
        </w:tc>
        <w:tc>
          <w:tcPr>
            <w:tcW w:w="4500" w:type="dxa"/>
            <w:tcBorders>
              <w:top w:val="single" w:sz="4" w:space="0" w:color="auto"/>
              <w:left w:val="single" w:sz="4" w:space="0" w:color="auto"/>
              <w:bottom w:val="single" w:sz="4" w:space="0" w:color="auto"/>
              <w:right w:val="single" w:sz="4" w:space="0" w:color="auto"/>
            </w:tcBorders>
            <w:hideMark/>
          </w:tcPr>
          <w:p w14:paraId="4D380933" w14:textId="77777777" w:rsidR="00BE3F9E" w:rsidRPr="00614B7A" w:rsidRDefault="00BE3F9E" w:rsidP="00BE3F9E">
            <w:pPr>
              <w:pStyle w:val="TAL"/>
            </w:pPr>
            <w:r w:rsidRPr="00614B7A">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9C5CBC1"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3426B056" w14:textId="77777777" w:rsidR="00BE3F9E" w:rsidRPr="00614B7A" w:rsidRDefault="00BE3F9E" w:rsidP="00BE3F9E">
            <w:pPr>
              <w:pStyle w:val="TAL"/>
              <w:rPr>
                <w:rFonts w:eastAsia="Malgun Gothic"/>
                <w:lang w:eastAsia="ko-KR"/>
              </w:rPr>
            </w:pPr>
            <w:r w:rsidRPr="00614B7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B47AB95" w14:textId="77777777" w:rsidR="00BE3F9E" w:rsidRPr="00614B7A" w:rsidRDefault="00BE3F9E" w:rsidP="00BE3F9E">
            <w:pPr>
              <w:pStyle w:val="TAL"/>
              <w:rPr>
                <w:lang w:eastAsia="zh-CN"/>
              </w:rPr>
            </w:pPr>
            <w:r w:rsidRPr="00614B7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78E52E4" w14:textId="77777777" w:rsidR="00BE3F9E" w:rsidRPr="00614B7A" w:rsidRDefault="00BE3F9E" w:rsidP="00BE3F9E">
            <w:pPr>
              <w:pStyle w:val="TAL"/>
              <w:rPr>
                <w:rFonts w:eastAsia="Malgun Gothic"/>
                <w:lang w:eastAsia="ko-KR"/>
              </w:rPr>
            </w:pPr>
            <w:r w:rsidRPr="00614B7A">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A0EAD8C" w14:textId="77777777" w:rsidR="00BE3F9E" w:rsidRPr="00614B7A" w:rsidRDefault="00BE3F9E" w:rsidP="00BE3F9E">
            <w:pPr>
              <w:pStyle w:val="TAL"/>
              <w:rPr>
                <w:lang w:eastAsia="zh-CN"/>
              </w:rPr>
            </w:pPr>
            <w:r w:rsidRPr="00614B7A">
              <w:rPr>
                <w:lang w:eastAsia="zh-CN"/>
              </w:rPr>
              <w:t>PC1</w:t>
            </w:r>
          </w:p>
          <w:p w14:paraId="3024C0F5" w14:textId="77777777" w:rsidR="00BE3F9E" w:rsidRPr="00614B7A" w:rsidRDefault="00BE3F9E" w:rsidP="00BE3F9E">
            <w:pPr>
              <w:pStyle w:val="TAL"/>
              <w:rPr>
                <w:lang w:eastAsia="zh-CN"/>
              </w:rPr>
            </w:pPr>
            <w:r w:rsidRPr="00614B7A">
              <w:rPr>
                <w:lang w:eastAsia="zh-CN"/>
              </w:rPr>
              <w:t>PC2</w:t>
            </w:r>
          </w:p>
          <w:p w14:paraId="0D0B3C77" w14:textId="77777777" w:rsidR="00BE3F9E" w:rsidRPr="00614B7A" w:rsidRDefault="00BE3F9E" w:rsidP="00BE3F9E">
            <w:pPr>
              <w:pStyle w:val="TAL"/>
              <w:rPr>
                <w:lang w:eastAsia="zh-CN"/>
              </w:rPr>
            </w:pPr>
            <w:r w:rsidRPr="00614B7A">
              <w:rPr>
                <w:lang w:eastAsia="zh-CN"/>
              </w:rPr>
              <w:t>PC3</w:t>
            </w:r>
          </w:p>
          <w:p w14:paraId="031B6352" w14:textId="77777777" w:rsidR="00BE3F9E" w:rsidRPr="00614B7A" w:rsidRDefault="00BE3F9E" w:rsidP="00BE3F9E">
            <w:pPr>
              <w:pStyle w:val="TAL"/>
              <w:rPr>
                <w:rFonts w:eastAsia="Malgun Gothic"/>
                <w:lang w:eastAsia="ko-KR"/>
              </w:rPr>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BDFC35" w14:textId="77777777" w:rsidR="00BE3F9E" w:rsidRPr="00614B7A" w:rsidRDefault="00BE3F9E" w:rsidP="00BE3F9E">
            <w:pPr>
              <w:pStyle w:val="TAL"/>
              <w:rPr>
                <w:rFonts w:eastAsia="Malgun Gothic"/>
                <w:lang w:eastAsia="ko-KR"/>
              </w:rPr>
            </w:pPr>
            <w:r w:rsidRPr="00614B7A">
              <w:t>NOTE 1</w:t>
            </w:r>
          </w:p>
        </w:tc>
      </w:tr>
      <w:tr w:rsidR="00BE3F9E" w:rsidRPr="00614B7A" w14:paraId="4A88F0D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03379AE" w14:textId="77777777" w:rsidR="00BE3F9E" w:rsidRPr="00614B7A" w:rsidRDefault="00BE3F9E" w:rsidP="00BE3F9E">
            <w:pPr>
              <w:pStyle w:val="TAL"/>
              <w:rPr>
                <w:rFonts w:eastAsia="Malgun Gothic"/>
                <w:lang w:eastAsia="ko-KR"/>
              </w:rPr>
            </w:pPr>
            <w:r w:rsidRPr="00614B7A">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21CFCEB8" w14:textId="77777777" w:rsidR="00BE3F9E" w:rsidRPr="00614B7A" w:rsidRDefault="00BE3F9E" w:rsidP="00BE3F9E">
            <w:pPr>
              <w:pStyle w:val="TAL"/>
            </w:pPr>
            <w:r w:rsidRPr="00614B7A">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3C3A3FC3"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1ACEA4B" w14:textId="77777777" w:rsidR="00BE3F9E" w:rsidRPr="00614B7A" w:rsidRDefault="00BE3F9E" w:rsidP="00BE3F9E">
            <w:pPr>
              <w:pStyle w:val="TAL"/>
              <w:rPr>
                <w:rFonts w:eastAsia="Malgun Gothic"/>
                <w:lang w:eastAsia="ko-KR"/>
              </w:rPr>
            </w:pPr>
            <w:r w:rsidRPr="00614B7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1A4F98B" w14:textId="77777777" w:rsidR="00BE3F9E" w:rsidRPr="00614B7A" w:rsidRDefault="00BE3F9E" w:rsidP="00BE3F9E">
            <w:pPr>
              <w:pStyle w:val="TAL"/>
              <w:rPr>
                <w:lang w:eastAsia="zh-CN"/>
              </w:rPr>
            </w:pPr>
            <w:r w:rsidRPr="00614B7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106091D" w14:textId="77777777" w:rsidR="00BE3F9E" w:rsidRPr="00614B7A" w:rsidRDefault="00BE3F9E" w:rsidP="00BE3F9E">
            <w:pPr>
              <w:pStyle w:val="TAL"/>
              <w:rPr>
                <w:rFonts w:eastAsia="Malgun Gothic"/>
                <w:lang w:eastAsia="ko-KR"/>
              </w:rPr>
            </w:pPr>
            <w:r w:rsidRPr="00614B7A">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F98592E" w14:textId="77777777" w:rsidR="00BE3F9E" w:rsidRPr="00614B7A" w:rsidRDefault="00BE3F9E" w:rsidP="00BE3F9E">
            <w:pPr>
              <w:pStyle w:val="TAL"/>
              <w:rPr>
                <w:lang w:eastAsia="zh-CN"/>
              </w:rPr>
            </w:pPr>
            <w:r w:rsidRPr="00614B7A">
              <w:rPr>
                <w:lang w:eastAsia="zh-CN"/>
              </w:rPr>
              <w:t>PC1</w:t>
            </w:r>
          </w:p>
          <w:p w14:paraId="22A20F2B" w14:textId="77777777" w:rsidR="00BE3F9E" w:rsidRPr="00614B7A" w:rsidRDefault="00BE3F9E" w:rsidP="00BE3F9E">
            <w:pPr>
              <w:pStyle w:val="TAL"/>
              <w:rPr>
                <w:lang w:eastAsia="zh-CN"/>
              </w:rPr>
            </w:pPr>
            <w:r w:rsidRPr="00614B7A">
              <w:rPr>
                <w:lang w:eastAsia="zh-CN"/>
              </w:rPr>
              <w:t>PC2</w:t>
            </w:r>
          </w:p>
          <w:p w14:paraId="3E2CB17F" w14:textId="77777777" w:rsidR="00BE3F9E" w:rsidRPr="00614B7A" w:rsidRDefault="00BE3F9E" w:rsidP="00BE3F9E">
            <w:pPr>
              <w:pStyle w:val="TAL"/>
              <w:rPr>
                <w:lang w:eastAsia="zh-CN"/>
              </w:rPr>
            </w:pPr>
            <w:r w:rsidRPr="00614B7A">
              <w:rPr>
                <w:lang w:eastAsia="zh-CN"/>
              </w:rPr>
              <w:t>PC3</w:t>
            </w:r>
          </w:p>
          <w:p w14:paraId="53A23CE9" w14:textId="77777777" w:rsidR="00BE3F9E" w:rsidRPr="00614B7A" w:rsidRDefault="00BE3F9E" w:rsidP="00BE3F9E">
            <w:pPr>
              <w:pStyle w:val="TAL"/>
              <w:rPr>
                <w:rFonts w:eastAsia="Malgun Gothic"/>
                <w:lang w:eastAsia="ko-KR"/>
              </w:rPr>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207A671" w14:textId="77777777" w:rsidR="00BE3F9E" w:rsidRPr="00614B7A" w:rsidRDefault="00BE3F9E" w:rsidP="00BE3F9E">
            <w:pPr>
              <w:pStyle w:val="TAL"/>
              <w:rPr>
                <w:rFonts w:eastAsia="Malgun Gothic"/>
                <w:lang w:eastAsia="ko-KR"/>
              </w:rPr>
            </w:pPr>
            <w:r w:rsidRPr="00614B7A">
              <w:t>NOTE 1</w:t>
            </w:r>
          </w:p>
        </w:tc>
      </w:tr>
      <w:tr w:rsidR="00BE3F9E" w:rsidRPr="00614B7A" w14:paraId="01E85D4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28BBC34" w14:textId="77777777" w:rsidR="00BE3F9E" w:rsidRPr="00614B7A" w:rsidRDefault="00BE3F9E" w:rsidP="00BE3F9E">
            <w:pPr>
              <w:pStyle w:val="TAL"/>
              <w:rPr>
                <w:rFonts w:eastAsia="Malgun Gothic"/>
                <w:lang w:eastAsia="ko-KR"/>
              </w:rPr>
            </w:pPr>
            <w:r w:rsidRPr="00614B7A">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45BFB96F" w14:textId="77777777" w:rsidR="00BE3F9E" w:rsidRPr="00614B7A" w:rsidRDefault="00BE3F9E" w:rsidP="00BE3F9E">
            <w:pPr>
              <w:pStyle w:val="TAL"/>
            </w:pPr>
            <w:r w:rsidRPr="00614B7A">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6739A70C"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9CA7265" w14:textId="77777777" w:rsidR="00BE3F9E" w:rsidRPr="00614B7A" w:rsidRDefault="00BE3F9E" w:rsidP="00BE3F9E">
            <w:pPr>
              <w:pStyle w:val="TAL"/>
              <w:rPr>
                <w:rFonts w:eastAsia="Malgun Gothic"/>
                <w:lang w:eastAsia="ko-KR"/>
              </w:rPr>
            </w:pPr>
            <w:r w:rsidRPr="00614B7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69349E8" w14:textId="77777777" w:rsidR="00BE3F9E" w:rsidRPr="00614B7A" w:rsidRDefault="00BE3F9E" w:rsidP="00BE3F9E">
            <w:pPr>
              <w:pStyle w:val="TAL"/>
              <w:rPr>
                <w:lang w:eastAsia="zh-CN"/>
              </w:rPr>
            </w:pPr>
            <w:r w:rsidRPr="00614B7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B87327A" w14:textId="77777777" w:rsidR="00BE3F9E" w:rsidRPr="00614B7A" w:rsidRDefault="00BE3F9E" w:rsidP="00BE3F9E">
            <w:pPr>
              <w:pStyle w:val="TAL"/>
              <w:rPr>
                <w:rFonts w:eastAsia="Malgun Gothic"/>
                <w:lang w:eastAsia="ko-KR"/>
              </w:rPr>
            </w:pPr>
            <w:r w:rsidRPr="00614B7A">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CA8736C" w14:textId="77777777" w:rsidR="00BE3F9E" w:rsidRPr="00614B7A" w:rsidRDefault="00BE3F9E" w:rsidP="00BE3F9E">
            <w:pPr>
              <w:pStyle w:val="TAL"/>
              <w:rPr>
                <w:lang w:eastAsia="zh-CN"/>
              </w:rPr>
            </w:pPr>
            <w:r w:rsidRPr="00614B7A">
              <w:rPr>
                <w:lang w:eastAsia="zh-CN"/>
              </w:rPr>
              <w:t>PC1</w:t>
            </w:r>
          </w:p>
          <w:p w14:paraId="2560CEE0" w14:textId="77777777" w:rsidR="00BE3F9E" w:rsidRPr="00614B7A" w:rsidRDefault="00BE3F9E" w:rsidP="00BE3F9E">
            <w:pPr>
              <w:pStyle w:val="TAL"/>
              <w:rPr>
                <w:lang w:eastAsia="zh-CN"/>
              </w:rPr>
            </w:pPr>
            <w:r w:rsidRPr="00614B7A">
              <w:rPr>
                <w:lang w:eastAsia="zh-CN"/>
              </w:rPr>
              <w:t>PC2</w:t>
            </w:r>
          </w:p>
          <w:p w14:paraId="0DED3CA6" w14:textId="77777777" w:rsidR="00BE3F9E" w:rsidRPr="00614B7A" w:rsidRDefault="00BE3F9E" w:rsidP="00BE3F9E">
            <w:pPr>
              <w:pStyle w:val="TAL"/>
              <w:rPr>
                <w:lang w:eastAsia="zh-CN"/>
              </w:rPr>
            </w:pPr>
            <w:r w:rsidRPr="00614B7A">
              <w:rPr>
                <w:lang w:eastAsia="zh-CN"/>
              </w:rPr>
              <w:t>PC3</w:t>
            </w:r>
          </w:p>
          <w:p w14:paraId="613C548A" w14:textId="77777777" w:rsidR="00BE3F9E" w:rsidRPr="00614B7A" w:rsidRDefault="00BE3F9E" w:rsidP="00BE3F9E">
            <w:pPr>
              <w:pStyle w:val="TAL"/>
              <w:rPr>
                <w:rFonts w:eastAsia="Malgun Gothic"/>
                <w:lang w:eastAsia="ko-KR"/>
              </w:rPr>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8420BA" w14:textId="77777777" w:rsidR="00BE3F9E" w:rsidRPr="00614B7A" w:rsidRDefault="00BE3F9E" w:rsidP="00BE3F9E">
            <w:pPr>
              <w:pStyle w:val="TAL"/>
              <w:rPr>
                <w:rFonts w:eastAsia="Malgun Gothic"/>
                <w:lang w:eastAsia="ko-KR"/>
              </w:rPr>
            </w:pPr>
            <w:r w:rsidRPr="00614B7A">
              <w:t>NOTE 1</w:t>
            </w:r>
          </w:p>
        </w:tc>
      </w:tr>
      <w:tr w:rsidR="00BE3F9E" w:rsidRPr="00614B7A" w14:paraId="2387C2F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A505C17" w14:textId="77777777" w:rsidR="00BE3F9E" w:rsidRPr="00614B7A" w:rsidRDefault="00BE3F9E" w:rsidP="00BE3F9E">
            <w:pPr>
              <w:pStyle w:val="TAL"/>
              <w:rPr>
                <w:rFonts w:eastAsia="Malgun Gothic"/>
                <w:lang w:eastAsia="ko-KR"/>
              </w:rPr>
            </w:pPr>
            <w:r w:rsidRPr="00614B7A">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07E9C7A3" w14:textId="77777777" w:rsidR="00BE3F9E" w:rsidRPr="00614B7A" w:rsidRDefault="00BE3F9E" w:rsidP="00BE3F9E">
            <w:pPr>
              <w:pStyle w:val="TAL"/>
            </w:pPr>
            <w:r w:rsidRPr="00614B7A">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2E9C6433"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40BCC3E8" w14:textId="77777777" w:rsidR="00BE3F9E" w:rsidRPr="00614B7A" w:rsidRDefault="00BE3F9E" w:rsidP="00BE3F9E">
            <w:pPr>
              <w:pStyle w:val="TAL"/>
              <w:rPr>
                <w:rFonts w:eastAsia="Malgun Gothic"/>
                <w:lang w:eastAsia="ko-KR"/>
              </w:rPr>
            </w:pPr>
            <w:r w:rsidRPr="00614B7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4B46AC8" w14:textId="77777777" w:rsidR="00BE3F9E" w:rsidRPr="00614B7A" w:rsidRDefault="00BE3F9E" w:rsidP="00BE3F9E">
            <w:pPr>
              <w:pStyle w:val="TAL"/>
              <w:rPr>
                <w:lang w:eastAsia="zh-CN"/>
              </w:rPr>
            </w:pPr>
            <w:r w:rsidRPr="00614B7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87149C8" w14:textId="77777777" w:rsidR="00BE3F9E" w:rsidRPr="00614B7A" w:rsidRDefault="00BE3F9E" w:rsidP="00BE3F9E">
            <w:pPr>
              <w:pStyle w:val="TAL"/>
              <w:rPr>
                <w:rFonts w:eastAsia="Malgun Gothic"/>
                <w:lang w:eastAsia="ko-KR"/>
              </w:rPr>
            </w:pPr>
            <w:r w:rsidRPr="00614B7A">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6D28504D" w14:textId="77777777" w:rsidR="00BE3F9E" w:rsidRPr="00614B7A" w:rsidRDefault="00BE3F9E" w:rsidP="00BE3F9E">
            <w:pPr>
              <w:pStyle w:val="TAL"/>
              <w:rPr>
                <w:lang w:eastAsia="zh-CN"/>
              </w:rPr>
            </w:pPr>
            <w:r w:rsidRPr="00614B7A">
              <w:rPr>
                <w:lang w:eastAsia="zh-CN"/>
              </w:rPr>
              <w:t>PC1</w:t>
            </w:r>
          </w:p>
          <w:p w14:paraId="3E9D8139" w14:textId="77777777" w:rsidR="00BE3F9E" w:rsidRPr="00614B7A" w:rsidRDefault="00BE3F9E" w:rsidP="00BE3F9E">
            <w:pPr>
              <w:pStyle w:val="TAL"/>
              <w:rPr>
                <w:lang w:eastAsia="zh-CN"/>
              </w:rPr>
            </w:pPr>
            <w:r w:rsidRPr="00614B7A">
              <w:rPr>
                <w:lang w:eastAsia="zh-CN"/>
              </w:rPr>
              <w:t>PC2</w:t>
            </w:r>
          </w:p>
          <w:p w14:paraId="3B734D3C" w14:textId="77777777" w:rsidR="00BE3F9E" w:rsidRPr="00614B7A" w:rsidRDefault="00BE3F9E" w:rsidP="00BE3F9E">
            <w:pPr>
              <w:pStyle w:val="TAL"/>
              <w:rPr>
                <w:lang w:eastAsia="zh-CN"/>
              </w:rPr>
            </w:pPr>
            <w:r w:rsidRPr="00614B7A">
              <w:rPr>
                <w:lang w:eastAsia="zh-CN"/>
              </w:rPr>
              <w:t>PC3</w:t>
            </w:r>
          </w:p>
          <w:p w14:paraId="5166D55B" w14:textId="77777777" w:rsidR="00BE3F9E" w:rsidRPr="00614B7A" w:rsidRDefault="00BE3F9E" w:rsidP="00BE3F9E">
            <w:pPr>
              <w:pStyle w:val="TAL"/>
              <w:rPr>
                <w:rFonts w:eastAsia="Malgun Gothic"/>
                <w:lang w:eastAsia="ko-KR"/>
              </w:rPr>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13E6BD" w14:textId="77777777" w:rsidR="00BE3F9E" w:rsidRPr="00614B7A" w:rsidRDefault="00BE3F9E" w:rsidP="00BE3F9E">
            <w:pPr>
              <w:pStyle w:val="TAL"/>
              <w:rPr>
                <w:rFonts w:eastAsia="Malgun Gothic"/>
                <w:lang w:eastAsia="ko-KR"/>
              </w:rPr>
            </w:pPr>
            <w:r w:rsidRPr="00614B7A">
              <w:t>NOTE 1</w:t>
            </w:r>
          </w:p>
        </w:tc>
      </w:tr>
      <w:tr w:rsidR="00BE3F9E" w:rsidRPr="00614B7A" w14:paraId="24F8043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A4F638F" w14:textId="77777777" w:rsidR="00BE3F9E" w:rsidRPr="00614B7A" w:rsidRDefault="00BE3F9E" w:rsidP="00BE3F9E">
            <w:pPr>
              <w:pStyle w:val="TAL"/>
              <w:rPr>
                <w:rFonts w:eastAsia="Malgun Gothic"/>
                <w:lang w:eastAsia="ko-KR"/>
              </w:rPr>
            </w:pPr>
            <w:r w:rsidRPr="00614B7A">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42AB3905" w14:textId="77777777" w:rsidR="00BE3F9E" w:rsidRPr="00614B7A" w:rsidRDefault="00BE3F9E" w:rsidP="00BE3F9E">
            <w:pPr>
              <w:pStyle w:val="TAL"/>
            </w:pPr>
            <w:r w:rsidRPr="00614B7A">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3DB74703"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3B2C21E5" w14:textId="77777777" w:rsidR="00BE3F9E" w:rsidRPr="00614B7A" w:rsidRDefault="00BE3F9E" w:rsidP="00BE3F9E">
            <w:pPr>
              <w:pStyle w:val="TAL"/>
              <w:rPr>
                <w:rFonts w:eastAsia="Malgun Gothic"/>
                <w:lang w:eastAsia="ko-KR"/>
              </w:rPr>
            </w:pPr>
            <w:r w:rsidRPr="00614B7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71D25EF" w14:textId="77777777" w:rsidR="00BE3F9E" w:rsidRPr="00614B7A" w:rsidRDefault="00BE3F9E" w:rsidP="00BE3F9E">
            <w:pPr>
              <w:pStyle w:val="TAL"/>
              <w:rPr>
                <w:lang w:eastAsia="zh-CN"/>
              </w:rPr>
            </w:pPr>
            <w:r w:rsidRPr="00614B7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4451034" w14:textId="77777777" w:rsidR="00BE3F9E" w:rsidRPr="00614B7A" w:rsidRDefault="00BE3F9E" w:rsidP="00BE3F9E">
            <w:pPr>
              <w:pStyle w:val="TAL"/>
              <w:rPr>
                <w:rFonts w:eastAsia="Malgun Gothic"/>
                <w:lang w:eastAsia="ko-KR"/>
              </w:rPr>
            </w:pPr>
            <w:r w:rsidRPr="00614B7A">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88B4E38" w14:textId="77777777" w:rsidR="00BE3F9E" w:rsidRPr="00614B7A" w:rsidRDefault="00BE3F9E" w:rsidP="00BE3F9E">
            <w:pPr>
              <w:pStyle w:val="TAL"/>
              <w:rPr>
                <w:lang w:eastAsia="zh-CN"/>
              </w:rPr>
            </w:pPr>
            <w:r w:rsidRPr="00614B7A">
              <w:rPr>
                <w:lang w:eastAsia="zh-CN"/>
              </w:rPr>
              <w:t>PC1</w:t>
            </w:r>
          </w:p>
          <w:p w14:paraId="63447E14" w14:textId="77777777" w:rsidR="00BE3F9E" w:rsidRPr="00614B7A" w:rsidRDefault="00BE3F9E" w:rsidP="00BE3F9E">
            <w:pPr>
              <w:pStyle w:val="TAL"/>
              <w:rPr>
                <w:lang w:eastAsia="zh-CN"/>
              </w:rPr>
            </w:pPr>
            <w:r w:rsidRPr="00614B7A">
              <w:rPr>
                <w:lang w:eastAsia="zh-CN"/>
              </w:rPr>
              <w:t>PC2</w:t>
            </w:r>
          </w:p>
          <w:p w14:paraId="55A5A6E5" w14:textId="77777777" w:rsidR="00BE3F9E" w:rsidRPr="00614B7A" w:rsidRDefault="00BE3F9E" w:rsidP="00BE3F9E">
            <w:pPr>
              <w:pStyle w:val="TAL"/>
              <w:rPr>
                <w:lang w:eastAsia="zh-CN"/>
              </w:rPr>
            </w:pPr>
            <w:r w:rsidRPr="00614B7A">
              <w:rPr>
                <w:lang w:eastAsia="zh-CN"/>
              </w:rPr>
              <w:t>PC3</w:t>
            </w:r>
          </w:p>
          <w:p w14:paraId="4F009308" w14:textId="77777777" w:rsidR="00BE3F9E" w:rsidRPr="00614B7A" w:rsidRDefault="00BE3F9E" w:rsidP="00BE3F9E">
            <w:pPr>
              <w:pStyle w:val="TAL"/>
              <w:rPr>
                <w:rFonts w:eastAsia="Malgun Gothic"/>
                <w:lang w:eastAsia="ko-KR"/>
              </w:rPr>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156CB3" w14:textId="77777777" w:rsidR="00BE3F9E" w:rsidRPr="00614B7A" w:rsidRDefault="00BE3F9E" w:rsidP="00BE3F9E">
            <w:pPr>
              <w:pStyle w:val="TAL"/>
              <w:rPr>
                <w:rFonts w:eastAsia="Malgun Gothic"/>
                <w:lang w:eastAsia="ko-KR"/>
              </w:rPr>
            </w:pPr>
            <w:r w:rsidRPr="00614B7A">
              <w:t>NOTE 1</w:t>
            </w:r>
          </w:p>
        </w:tc>
      </w:tr>
      <w:tr w:rsidR="00BE3F9E" w:rsidRPr="00614B7A" w14:paraId="152FE28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9C68F1D" w14:textId="77777777" w:rsidR="00BE3F9E" w:rsidRPr="00614B7A" w:rsidRDefault="00BE3F9E" w:rsidP="00BE3F9E">
            <w:pPr>
              <w:pStyle w:val="TAL"/>
              <w:rPr>
                <w:rFonts w:eastAsia="Malgun Gothic"/>
                <w:lang w:eastAsia="ko-KR"/>
              </w:rPr>
            </w:pPr>
            <w:r w:rsidRPr="00614B7A">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316D4346" w14:textId="77777777" w:rsidR="00BE3F9E" w:rsidRPr="00614B7A" w:rsidRDefault="00BE3F9E" w:rsidP="00BE3F9E">
            <w:pPr>
              <w:pStyle w:val="TAL"/>
            </w:pPr>
            <w:r w:rsidRPr="00614B7A">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47BA91F2"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5B7DCF9F" w14:textId="77777777" w:rsidR="00BE3F9E" w:rsidRPr="00614B7A" w:rsidRDefault="00BE3F9E" w:rsidP="00BE3F9E">
            <w:pPr>
              <w:pStyle w:val="TAL"/>
              <w:rPr>
                <w:rFonts w:eastAsia="Malgun Gothic"/>
                <w:lang w:eastAsia="ko-KR"/>
              </w:rPr>
            </w:pPr>
            <w:r w:rsidRPr="00614B7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492F762" w14:textId="77777777" w:rsidR="00BE3F9E" w:rsidRPr="00614B7A" w:rsidRDefault="00BE3F9E" w:rsidP="00BE3F9E">
            <w:pPr>
              <w:pStyle w:val="TAL"/>
              <w:rPr>
                <w:lang w:eastAsia="zh-CN"/>
              </w:rPr>
            </w:pPr>
            <w:r w:rsidRPr="00614B7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5291E4E" w14:textId="77777777" w:rsidR="00BE3F9E" w:rsidRPr="00614B7A" w:rsidRDefault="00BE3F9E" w:rsidP="00BE3F9E">
            <w:pPr>
              <w:pStyle w:val="TAL"/>
              <w:rPr>
                <w:rFonts w:eastAsia="Malgun Gothic"/>
                <w:lang w:eastAsia="ko-KR"/>
              </w:rPr>
            </w:pPr>
            <w:r w:rsidRPr="00614B7A">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57C568C" w14:textId="77777777" w:rsidR="00BE3F9E" w:rsidRPr="00614B7A" w:rsidRDefault="00BE3F9E" w:rsidP="00BE3F9E">
            <w:pPr>
              <w:pStyle w:val="TAL"/>
              <w:rPr>
                <w:lang w:eastAsia="zh-CN"/>
              </w:rPr>
            </w:pPr>
            <w:r w:rsidRPr="00614B7A">
              <w:rPr>
                <w:lang w:eastAsia="zh-CN"/>
              </w:rPr>
              <w:t>PC1</w:t>
            </w:r>
          </w:p>
          <w:p w14:paraId="6E112C3F" w14:textId="77777777" w:rsidR="00BE3F9E" w:rsidRPr="00614B7A" w:rsidRDefault="00BE3F9E" w:rsidP="00BE3F9E">
            <w:pPr>
              <w:pStyle w:val="TAL"/>
              <w:rPr>
                <w:lang w:eastAsia="zh-CN"/>
              </w:rPr>
            </w:pPr>
            <w:r w:rsidRPr="00614B7A">
              <w:rPr>
                <w:lang w:eastAsia="zh-CN"/>
              </w:rPr>
              <w:t>PC2</w:t>
            </w:r>
          </w:p>
          <w:p w14:paraId="23DB629A" w14:textId="77777777" w:rsidR="00BE3F9E" w:rsidRPr="00614B7A" w:rsidRDefault="00BE3F9E" w:rsidP="00BE3F9E">
            <w:pPr>
              <w:pStyle w:val="TAL"/>
              <w:rPr>
                <w:lang w:eastAsia="zh-CN"/>
              </w:rPr>
            </w:pPr>
            <w:r w:rsidRPr="00614B7A">
              <w:rPr>
                <w:lang w:eastAsia="zh-CN"/>
              </w:rPr>
              <w:t>PC3</w:t>
            </w:r>
          </w:p>
          <w:p w14:paraId="32626F36" w14:textId="77777777" w:rsidR="00BE3F9E" w:rsidRPr="00614B7A" w:rsidRDefault="00BE3F9E" w:rsidP="00BE3F9E">
            <w:pPr>
              <w:pStyle w:val="TAL"/>
              <w:rPr>
                <w:rFonts w:eastAsia="Malgun Gothic"/>
                <w:lang w:eastAsia="ko-KR"/>
              </w:rPr>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551261D" w14:textId="77777777" w:rsidR="00BE3F9E" w:rsidRPr="00614B7A" w:rsidRDefault="00BE3F9E" w:rsidP="00BE3F9E">
            <w:pPr>
              <w:pStyle w:val="TAL"/>
              <w:rPr>
                <w:rFonts w:eastAsia="Malgun Gothic"/>
                <w:lang w:eastAsia="ko-KR"/>
              </w:rPr>
            </w:pPr>
            <w:r w:rsidRPr="00614B7A">
              <w:t>NOTE 1</w:t>
            </w:r>
          </w:p>
        </w:tc>
      </w:tr>
      <w:tr w:rsidR="00BE3F9E" w:rsidRPr="00614B7A" w14:paraId="7FA458D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9132804" w14:textId="77777777" w:rsidR="00BE3F9E" w:rsidRPr="00614B7A" w:rsidRDefault="00BE3F9E" w:rsidP="00BE3F9E">
            <w:pPr>
              <w:pStyle w:val="TAL"/>
              <w:rPr>
                <w:rFonts w:eastAsia="Malgun Gothic"/>
                <w:lang w:eastAsia="ko-KR"/>
              </w:rPr>
            </w:pPr>
            <w:r w:rsidRPr="00614B7A">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1EF317C4" w14:textId="77777777" w:rsidR="00BE3F9E" w:rsidRPr="00614B7A" w:rsidRDefault="00BE3F9E" w:rsidP="00BE3F9E">
            <w:pPr>
              <w:pStyle w:val="TAL"/>
            </w:pPr>
            <w:r w:rsidRPr="00614B7A">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6EE38CC6"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A9C6837" w14:textId="77777777" w:rsidR="00BE3F9E" w:rsidRPr="00614B7A" w:rsidRDefault="00BE3F9E" w:rsidP="00BE3F9E">
            <w:pPr>
              <w:pStyle w:val="TAL"/>
              <w:rPr>
                <w:rFonts w:eastAsia="Malgun Gothic"/>
                <w:lang w:eastAsia="ko-KR"/>
              </w:rPr>
            </w:pPr>
            <w:r w:rsidRPr="00614B7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D56C931" w14:textId="77777777" w:rsidR="00BE3F9E" w:rsidRPr="00614B7A" w:rsidRDefault="00BE3F9E" w:rsidP="00BE3F9E">
            <w:pPr>
              <w:pStyle w:val="TAL"/>
              <w:rPr>
                <w:lang w:eastAsia="zh-CN"/>
              </w:rPr>
            </w:pPr>
            <w:r w:rsidRPr="00614B7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5713405" w14:textId="77777777" w:rsidR="00BE3F9E" w:rsidRPr="00614B7A" w:rsidRDefault="00BE3F9E" w:rsidP="00BE3F9E">
            <w:pPr>
              <w:pStyle w:val="TAL"/>
              <w:rPr>
                <w:rFonts w:eastAsia="Malgun Gothic"/>
                <w:lang w:eastAsia="ko-KR"/>
              </w:rPr>
            </w:pPr>
            <w:r w:rsidRPr="00614B7A">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32E567C7" w14:textId="77777777" w:rsidR="00BE3F9E" w:rsidRPr="00614B7A" w:rsidRDefault="00BE3F9E" w:rsidP="00BE3F9E">
            <w:pPr>
              <w:pStyle w:val="TAL"/>
              <w:rPr>
                <w:lang w:eastAsia="zh-CN"/>
              </w:rPr>
            </w:pPr>
            <w:r w:rsidRPr="00614B7A">
              <w:rPr>
                <w:lang w:eastAsia="zh-CN"/>
              </w:rPr>
              <w:t>PC1</w:t>
            </w:r>
          </w:p>
          <w:p w14:paraId="25CB0D78" w14:textId="77777777" w:rsidR="00BE3F9E" w:rsidRPr="00614B7A" w:rsidRDefault="00BE3F9E" w:rsidP="00BE3F9E">
            <w:pPr>
              <w:pStyle w:val="TAL"/>
              <w:rPr>
                <w:lang w:eastAsia="zh-CN"/>
              </w:rPr>
            </w:pPr>
            <w:r w:rsidRPr="00614B7A">
              <w:rPr>
                <w:lang w:eastAsia="zh-CN"/>
              </w:rPr>
              <w:t>PC2</w:t>
            </w:r>
          </w:p>
          <w:p w14:paraId="79D075B4" w14:textId="77777777" w:rsidR="00BE3F9E" w:rsidRPr="00614B7A" w:rsidRDefault="00BE3F9E" w:rsidP="00BE3F9E">
            <w:pPr>
              <w:pStyle w:val="TAL"/>
              <w:rPr>
                <w:lang w:eastAsia="zh-CN"/>
              </w:rPr>
            </w:pPr>
            <w:r w:rsidRPr="00614B7A">
              <w:rPr>
                <w:lang w:eastAsia="zh-CN"/>
              </w:rPr>
              <w:t>PC3</w:t>
            </w:r>
          </w:p>
          <w:p w14:paraId="4D4074AC" w14:textId="77777777" w:rsidR="00BE3F9E" w:rsidRPr="00614B7A" w:rsidRDefault="00BE3F9E" w:rsidP="00BE3F9E">
            <w:pPr>
              <w:pStyle w:val="TAL"/>
              <w:rPr>
                <w:rFonts w:eastAsia="Malgun Gothic"/>
                <w:lang w:eastAsia="ko-KR"/>
              </w:rPr>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CC8D51C" w14:textId="77777777" w:rsidR="00BE3F9E" w:rsidRPr="00614B7A" w:rsidRDefault="00BE3F9E" w:rsidP="00BE3F9E">
            <w:pPr>
              <w:pStyle w:val="TAL"/>
              <w:rPr>
                <w:rFonts w:eastAsia="Malgun Gothic"/>
                <w:lang w:eastAsia="ko-KR"/>
              </w:rPr>
            </w:pPr>
            <w:r w:rsidRPr="00614B7A">
              <w:t>NOTE 1</w:t>
            </w:r>
          </w:p>
        </w:tc>
      </w:tr>
      <w:tr w:rsidR="00BE3F9E" w:rsidRPr="00614B7A" w14:paraId="2FD9BA3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EF1A08C" w14:textId="77777777" w:rsidR="00BE3F9E" w:rsidRPr="00614B7A" w:rsidRDefault="00BE3F9E" w:rsidP="00BE3F9E">
            <w:pPr>
              <w:pStyle w:val="TAL"/>
              <w:rPr>
                <w:rFonts w:eastAsia="Malgun Gothic"/>
                <w:lang w:eastAsia="ko-KR"/>
              </w:rPr>
            </w:pPr>
            <w:r w:rsidRPr="00614B7A">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76A916B6" w14:textId="77777777" w:rsidR="00BE3F9E" w:rsidRPr="00614B7A" w:rsidRDefault="00BE3F9E" w:rsidP="00BE3F9E">
            <w:pPr>
              <w:pStyle w:val="TAL"/>
            </w:pPr>
            <w:r w:rsidRPr="00614B7A">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4FD94DFC"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5E919EC7" w14:textId="77777777" w:rsidR="00BE3F9E" w:rsidRPr="00614B7A" w:rsidRDefault="00BE3F9E" w:rsidP="00BE3F9E">
            <w:pPr>
              <w:pStyle w:val="TAL"/>
              <w:rPr>
                <w:rFonts w:eastAsia="Malgun Gothic"/>
                <w:lang w:eastAsia="ko-KR"/>
              </w:rPr>
            </w:pPr>
            <w:r w:rsidRPr="00614B7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3851728" w14:textId="77777777" w:rsidR="00BE3F9E" w:rsidRPr="00614B7A" w:rsidRDefault="00BE3F9E" w:rsidP="00BE3F9E">
            <w:pPr>
              <w:pStyle w:val="TAL"/>
              <w:rPr>
                <w:lang w:eastAsia="zh-CN"/>
              </w:rPr>
            </w:pPr>
            <w:r w:rsidRPr="00614B7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3D60B5B" w14:textId="77777777" w:rsidR="00BE3F9E" w:rsidRPr="00614B7A" w:rsidRDefault="00BE3F9E" w:rsidP="00BE3F9E">
            <w:pPr>
              <w:pStyle w:val="TAL"/>
              <w:rPr>
                <w:rFonts w:eastAsia="Malgun Gothic"/>
                <w:lang w:eastAsia="ko-KR"/>
              </w:rPr>
            </w:pPr>
            <w:r w:rsidRPr="00614B7A">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57E9A3E" w14:textId="77777777" w:rsidR="00BE3F9E" w:rsidRPr="00614B7A" w:rsidRDefault="00BE3F9E" w:rsidP="00BE3F9E">
            <w:pPr>
              <w:pStyle w:val="TAL"/>
              <w:rPr>
                <w:lang w:eastAsia="zh-CN"/>
              </w:rPr>
            </w:pPr>
            <w:r w:rsidRPr="00614B7A">
              <w:rPr>
                <w:lang w:eastAsia="zh-CN"/>
              </w:rPr>
              <w:t>PC1</w:t>
            </w:r>
          </w:p>
          <w:p w14:paraId="14F023DA" w14:textId="77777777" w:rsidR="00BE3F9E" w:rsidRPr="00614B7A" w:rsidRDefault="00BE3F9E" w:rsidP="00BE3F9E">
            <w:pPr>
              <w:pStyle w:val="TAL"/>
              <w:rPr>
                <w:lang w:eastAsia="zh-CN"/>
              </w:rPr>
            </w:pPr>
            <w:r w:rsidRPr="00614B7A">
              <w:rPr>
                <w:lang w:eastAsia="zh-CN"/>
              </w:rPr>
              <w:t>PC2</w:t>
            </w:r>
          </w:p>
          <w:p w14:paraId="5B9C2840" w14:textId="77777777" w:rsidR="00BE3F9E" w:rsidRPr="00614B7A" w:rsidRDefault="00BE3F9E" w:rsidP="00BE3F9E">
            <w:pPr>
              <w:pStyle w:val="TAL"/>
              <w:rPr>
                <w:lang w:eastAsia="zh-CN"/>
              </w:rPr>
            </w:pPr>
            <w:r w:rsidRPr="00614B7A">
              <w:rPr>
                <w:lang w:eastAsia="zh-CN"/>
              </w:rPr>
              <w:t>PC3</w:t>
            </w:r>
          </w:p>
          <w:p w14:paraId="10C11916" w14:textId="77777777" w:rsidR="00BE3F9E" w:rsidRPr="00614B7A" w:rsidRDefault="00BE3F9E" w:rsidP="00BE3F9E">
            <w:pPr>
              <w:pStyle w:val="TAL"/>
              <w:rPr>
                <w:rFonts w:eastAsia="Malgun Gothic"/>
                <w:lang w:eastAsia="ko-KR"/>
              </w:rPr>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EC21CE" w14:textId="77777777" w:rsidR="00BE3F9E" w:rsidRPr="00614B7A" w:rsidRDefault="00BE3F9E" w:rsidP="00BE3F9E">
            <w:pPr>
              <w:pStyle w:val="TAL"/>
              <w:rPr>
                <w:rFonts w:eastAsia="Malgun Gothic"/>
                <w:lang w:eastAsia="ko-KR"/>
              </w:rPr>
            </w:pPr>
            <w:r w:rsidRPr="00614B7A">
              <w:t>NOTE 1</w:t>
            </w:r>
          </w:p>
        </w:tc>
      </w:tr>
      <w:tr w:rsidR="00BE3F9E" w:rsidRPr="00614B7A" w14:paraId="2DE20E6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ECAD7A1" w14:textId="77777777" w:rsidR="00BE3F9E" w:rsidRPr="00614B7A" w:rsidRDefault="00BE3F9E" w:rsidP="00BE3F9E">
            <w:pPr>
              <w:pStyle w:val="TAL"/>
              <w:rPr>
                <w:rFonts w:eastAsia="Malgun Gothic"/>
                <w:lang w:eastAsia="ko-KR"/>
              </w:rPr>
            </w:pPr>
            <w:r w:rsidRPr="00614B7A">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56BF2609" w14:textId="77777777" w:rsidR="00BE3F9E" w:rsidRPr="00614B7A" w:rsidRDefault="00BE3F9E" w:rsidP="00BE3F9E">
            <w:pPr>
              <w:pStyle w:val="TAL"/>
            </w:pPr>
            <w:r w:rsidRPr="00614B7A">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7E230C58"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19D8D72" w14:textId="77777777" w:rsidR="00BE3F9E" w:rsidRPr="00614B7A" w:rsidRDefault="00BE3F9E" w:rsidP="00BE3F9E">
            <w:pPr>
              <w:pStyle w:val="TAL"/>
              <w:rPr>
                <w:rFonts w:eastAsia="Malgun Gothic"/>
                <w:lang w:eastAsia="ko-KR"/>
              </w:rPr>
            </w:pPr>
            <w:r w:rsidRPr="00614B7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4482375" w14:textId="77777777" w:rsidR="00BE3F9E" w:rsidRPr="00614B7A" w:rsidRDefault="00BE3F9E" w:rsidP="00BE3F9E">
            <w:pPr>
              <w:pStyle w:val="TAL"/>
              <w:rPr>
                <w:lang w:eastAsia="zh-CN"/>
              </w:rPr>
            </w:pPr>
            <w:r w:rsidRPr="00614B7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E851F90" w14:textId="77777777" w:rsidR="00BE3F9E" w:rsidRPr="00614B7A" w:rsidRDefault="00BE3F9E" w:rsidP="00BE3F9E">
            <w:pPr>
              <w:pStyle w:val="TAL"/>
              <w:rPr>
                <w:rFonts w:eastAsia="Malgun Gothic"/>
                <w:lang w:eastAsia="ko-KR"/>
              </w:rPr>
            </w:pPr>
            <w:r w:rsidRPr="00614B7A">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418ABE8" w14:textId="77777777" w:rsidR="00BE3F9E" w:rsidRPr="00614B7A" w:rsidRDefault="00BE3F9E" w:rsidP="00BE3F9E">
            <w:pPr>
              <w:pStyle w:val="TAL"/>
              <w:rPr>
                <w:lang w:eastAsia="zh-CN"/>
              </w:rPr>
            </w:pPr>
            <w:r w:rsidRPr="00614B7A">
              <w:rPr>
                <w:lang w:eastAsia="zh-CN"/>
              </w:rPr>
              <w:t>PC1</w:t>
            </w:r>
          </w:p>
          <w:p w14:paraId="2187BFE5" w14:textId="77777777" w:rsidR="00BE3F9E" w:rsidRPr="00614B7A" w:rsidRDefault="00BE3F9E" w:rsidP="00BE3F9E">
            <w:pPr>
              <w:pStyle w:val="TAL"/>
              <w:rPr>
                <w:lang w:eastAsia="zh-CN"/>
              </w:rPr>
            </w:pPr>
            <w:r w:rsidRPr="00614B7A">
              <w:rPr>
                <w:lang w:eastAsia="zh-CN"/>
              </w:rPr>
              <w:t>PC2</w:t>
            </w:r>
          </w:p>
          <w:p w14:paraId="6FD97B25" w14:textId="77777777" w:rsidR="00BE3F9E" w:rsidRPr="00614B7A" w:rsidRDefault="00BE3F9E" w:rsidP="00BE3F9E">
            <w:pPr>
              <w:pStyle w:val="TAL"/>
              <w:rPr>
                <w:lang w:eastAsia="zh-CN"/>
              </w:rPr>
            </w:pPr>
            <w:r w:rsidRPr="00614B7A">
              <w:rPr>
                <w:lang w:eastAsia="zh-CN"/>
              </w:rPr>
              <w:t>PC3</w:t>
            </w:r>
          </w:p>
          <w:p w14:paraId="05563B2C" w14:textId="77777777" w:rsidR="00BE3F9E" w:rsidRPr="00614B7A" w:rsidRDefault="00BE3F9E" w:rsidP="00BE3F9E">
            <w:pPr>
              <w:pStyle w:val="TAL"/>
              <w:rPr>
                <w:rFonts w:eastAsia="Malgun Gothic"/>
                <w:lang w:eastAsia="ko-KR"/>
              </w:rPr>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28BCDB" w14:textId="77777777" w:rsidR="00BE3F9E" w:rsidRPr="00614B7A" w:rsidRDefault="00BE3F9E" w:rsidP="00BE3F9E">
            <w:pPr>
              <w:pStyle w:val="TAL"/>
              <w:rPr>
                <w:rFonts w:eastAsia="Malgun Gothic"/>
                <w:lang w:eastAsia="ko-KR"/>
              </w:rPr>
            </w:pPr>
            <w:r w:rsidRPr="00614B7A">
              <w:t>NOTE 1</w:t>
            </w:r>
          </w:p>
        </w:tc>
      </w:tr>
      <w:tr w:rsidR="00BE3F9E" w:rsidRPr="00614B7A" w14:paraId="6ECFFBE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44F4E06" w14:textId="77777777" w:rsidR="00BE3F9E" w:rsidRPr="00614B7A" w:rsidRDefault="00BE3F9E" w:rsidP="00BE3F9E">
            <w:pPr>
              <w:pStyle w:val="TAL"/>
              <w:rPr>
                <w:rFonts w:eastAsia="Malgun Gothic"/>
                <w:lang w:eastAsia="ko-KR"/>
              </w:rPr>
            </w:pPr>
            <w:r w:rsidRPr="00614B7A">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01711666" w14:textId="77777777" w:rsidR="00BE3F9E" w:rsidRPr="00614B7A" w:rsidRDefault="00BE3F9E" w:rsidP="00BE3F9E">
            <w:pPr>
              <w:pStyle w:val="TAL"/>
            </w:pPr>
            <w:r w:rsidRPr="00614B7A">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6A74EED7"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2FB9942" w14:textId="77777777" w:rsidR="00BE3F9E" w:rsidRPr="00614B7A" w:rsidRDefault="00BE3F9E" w:rsidP="00BE3F9E">
            <w:pPr>
              <w:pStyle w:val="TAL"/>
              <w:rPr>
                <w:rFonts w:eastAsia="Malgun Gothic"/>
                <w:lang w:eastAsia="ko-KR"/>
              </w:rPr>
            </w:pPr>
            <w:r w:rsidRPr="00614B7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9332E2D" w14:textId="77777777" w:rsidR="00BE3F9E" w:rsidRPr="00614B7A" w:rsidRDefault="00BE3F9E" w:rsidP="00BE3F9E">
            <w:pPr>
              <w:pStyle w:val="TAL"/>
              <w:rPr>
                <w:lang w:eastAsia="zh-CN"/>
              </w:rPr>
            </w:pPr>
            <w:r w:rsidRPr="00614B7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B7F4CD7" w14:textId="77777777" w:rsidR="00BE3F9E" w:rsidRPr="00614B7A" w:rsidRDefault="00BE3F9E" w:rsidP="00BE3F9E">
            <w:pPr>
              <w:pStyle w:val="TAL"/>
              <w:rPr>
                <w:rFonts w:eastAsia="Malgun Gothic"/>
                <w:lang w:eastAsia="ko-KR"/>
              </w:rPr>
            </w:pPr>
            <w:r w:rsidRPr="00614B7A">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DB39B70" w14:textId="77777777" w:rsidR="00BE3F9E" w:rsidRPr="00614B7A" w:rsidRDefault="00BE3F9E" w:rsidP="00BE3F9E">
            <w:pPr>
              <w:pStyle w:val="TAL"/>
              <w:rPr>
                <w:lang w:eastAsia="zh-CN"/>
              </w:rPr>
            </w:pPr>
            <w:r w:rsidRPr="00614B7A">
              <w:rPr>
                <w:lang w:eastAsia="zh-CN"/>
              </w:rPr>
              <w:t>PC1</w:t>
            </w:r>
          </w:p>
          <w:p w14:paraId="7E5EEE87" w14:textId="77777777" w:rsidR="00BE3F9E" w:rsidRPr="00614B7A" w:rsidRDefault="00BE3F9E" w:rsidP="00BE3F9E">
            <w:pPr>
              <w:pStyle w:val="TAL"/>
              <w:rPr>
                <w:lang w:eastAsia="zh-CN"/>
              </w:rPr>
            </w:pPr>
            <w:r w:rsidRPr="00614B7A">
              <w:rPr>
                <w:lang w:eastAsia="zh-CN"/>
              </w:rPr>
              <w:t>PC2</w:t>
            </w:r>
          </w:p>
          <w:p w14:paraId="1AF19EE4" w14:textId="77777777" w:rsidR="00BE3F9E" w:rsidRPr="00614B7A" w:rsidRDefault="00BE3F9E" w:rsidP="00BE3F9E">
            <w:pPr>
              <w:pStyle w:val="TAL"/>
              <w:rPr>
                <w:lang w:eastAsia="zh-CN"/>
              </w:rPr>
            </w:pPr>
            <w:r w:rsidRPr="00614B7A">
              <w:rPr>
                <w:lang w:eastAsia="zh-CN"/>
              </w:rPr>
              <w:t>PC3</w:t>
            </w:r>
          </w:p>
          <w:p w14:paraId="42694F65" w14:textId="77777777" w:rsidR="00BE3F9E" w:rsidRPr="00614B7A" w:rsidRDefault="00BE3F9E" w:rsidP="00BE3F9E">
            <w:pPr>
              <w:pStyle w:val="TAL"/>
              <w:rPr>
                <w:rFonts w:eastAsia="Malgun Gothic"/>
                <w:lang w:eastAsia="ko-KR"/>
              </w:rPr>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17A2DE" w14:textId="77777777" w:rsidR="00BE3F9E" w:rsidRPr="00614B7A" w:rsidRDefault="00BE3F9E" w:rsidP="00BE3F9E">
            <w:pPr>
              <w:pStyle w:val="TAL"/>
              <w:rPr>
                <w:rFonts w:eastAsia="Malgun Gothic"/>
                <w:lang w:eastAsia="ko-KR"/>
              </w:rPr>
            </w:pPr>
            <w:r w:rsidRPr="00614B7A">
              <w:t>NOTE 1</w:t>
            </w:r>
          </w:p>
        </w:tc>
      </w:tr>
      <w:tr w:rsidR="00BE3F9E" w:rsidRPr="00614B7A" w14:paraId="3D89B71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C00DF22" w14:textId="77777777" w:rsidR="00BE3F9E" w:rsidRPr="00614B7A" w:rsidRDefault="00BE3F9E" w:rsidP="00BE3F9E">
            <w:pPr>
              <w:pStyle w:val="TAL"/>
            </w:pPr>
            <w:r w:rsidRPr="00614B7A">
              <w:rPr>
                <w:rFonts w:eastAsia="Malgun Gothic"/>
                <w:lang w:eastAsia="ko-KR"/>
              </w:rPr>
              <w:lastRenderedPageBreak/>
              <w:t>6.4A.2.3.1</w:t>
            </w:r>
          </w:p>
        </w:tc>
        <w:tc>
          <w:tcPr>
            <w:tcW w:w="4500" w:type="dxa"/>
            <w:tcBorders>
              <w:top w:val="single" w:sz="4" w:space="0" w:color="auto"/>
              <w:left w:val="single" w:sz="4" w:space="0" w:color="auto"/>
              <w:bottom w:val="single" w:sz="4" w:space="0" w:color="auto"/>
              <w:right w:val="single" w:sz="4" w:space="0" w:color="auto"/>
            </w:tcBorders>
            <w:hideMark/>
          </w:tcPr>
          <w:p w14:paraId="087CF6FE" w14:textId="77777777" w:rsidR="00BE3F9E" w:rsidRPr="00614B7A" w:rsidRDefault="00BE3F9E" w:rsidP="00BE3F9E">
            <w:pPr>
              <w:pStyle w:val="TAL"/>
            </w:pPr>
            <w:r w:rsidRPr="00614B7A">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D1C275F" w14:textId="77777777" w:rsidR="00BE3F9E" w:rsidRPr="00614B7A" w:rsidRDefault="00BE3F9E" w:rsidP="00BE3F9E">
            <w:pPr>
              <w:pStyle w:val="TAC"/>
              <w:rPr>
                <w:rFonts w:eastAsia="SimSun"/>
                <w:lang w:eastAsia="zh-CN"/>
              </w:rPr>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C1F2AB8" w14:textId="77777777" w:rsidR="00BE3F9E" w:rsidRPr="00614B7A" w:rsidRDefault="00BE3F9E" w:rsidP="00BE3F9E">
            <w:pPr>
              <w:pStyle w:val="TAL"/>
              <w:rPr>
                <w:rFonts w:eastAsia="SimSun"/>
                <w:lang w:eastAsia="zh-CN"/>
              </w:rPr>
            </w:pPr>
            <w:r w:rsidRPr="00614B7A">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2B6D26C" w14:textId="77777777" w:rsidR="00BE3F9E" w:rsidRPr="00614B7A" w:rsidRDefault="00BE3F9E" w:rsidP="00BE3F9E">
            <w:pPr>
              <w:pStyle w:val="TAL"/>
              <w:rPr>
                <w:rFonts w:eastAsia="SimSun"/>
                <w:lang w:eastAsia="zh-CN"/>
              </w:rPr>
            </w:pPr>
            <w:r w:rsidRPr="00614B7A">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AB3638F" w14:textId="77777777" w:rsidR="00BE3F9E" w:rsidRPr="00614B7A" w:rsidRDefault="00BE3F9E" w:rsidP="00BE3F9E">
            <w:pPr>
              <w:pStyle w:val="TAL"/>
              <w:rPr>
                <w:rFonts w:eastAsia="SimSun"/>
                <w:lang w:eastAsia="zh-CN"/>
              </w:rPr>
            </w:pPr>
            <w:r w:rsidRPr="00614B7A">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5EFF351F" w14:textId="77777777" w:rsidR="00BE3F9E" w:rsidRPr="00614B7A" w:rsidRDefault="00BE3F9E" w:rsidP="00BE3F9E">
            <w:pPr>
              <w:pStyle w:val="TAL"/>
              <w:rPr>
                <w:lang w:eastAsia="zh-CN"/>
              </w:rPr>
            </w:pPr>
            <w:r w:rsidRPr="00614B7A">
              <w:rPr>
                <w:lang w:eastAsia="zh-CN"/>
              </w:rPr>
              <w:t>PC1</w:t>
            </w:r>
          </w:p>
          <w:p w14:paraId="7FA5CDBC" w14:textId="77777777" w:rsidR="00BE3F9E" w:rsidRPr="00614B7A" w:rsidRDefault="00BE3F9E" w:rsidP="00BE3F9E">
            <w:pPr>
              <w:pStyle w:val="TAL"/>
              <w:rPr>
                <w:lang w:eastAsia="zh-CN"/>
              </w:rPr>
            </w:pPr>
            <w:r w:rsidRPr="00614B7A">
              <w:rPr>
                <w:lang w:eastAsia="zh-CN"/>
              </w:rPr>
              <w:t>PC2</w:t>
            </w:r>
          </w:p>
          <w:p w14:paraId="16D29F95" w14:textId="77777777" w:rsidR="00BE3F9E" w:rsidRPr="00614B7A" w:rsidRDefault="00BE3F9E" w:rsidP="00BE3F9E">
            <w:pPr>
              <w:pStyle w:val="TAL"/>
              <w:rPr>
                <w:lang w:eastAsia="zh-CN"/>
              </w:rPr>
            </w:pPr>
            <w:r w:rsidRPr="00614B7A">
              <w:rPr>
                <w:lang w:eastAsia="zh-CN"/>
              </w:rPr>
              <w:t>PC3</w:t>
            </w:r>
          </w:p>
          <w:p w14:paraId="2940DB64" w14:textId="77777777" w:rsidR="00BE3F9E" w:rsidRPr="00614B7A" w:rsidRDefault="00BE3F9E" w:rsidP="00BE3F9E">
            <w:pPr>
              <w:pStyle w:val="TAL"/>
              <w:rPr>
                <w:rFonts w:eastAsia="Malgun Gothic"/>
                <w:lang w:eastAsia="ko-KR"/>
              </w:rPr>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82D5103" w14:textId="77777777" w:rsidR="00BE3F9E" w:rsidRPr="00614B7A" w:rsidRDefault="00BE3F9E" w:rsidP="00BE3F9E">
            <w:pPr>
              <w:pStyle w:val="TAL"/>
            </w:pPr>
            <w:r w:rsidRPr="00614B7A">
              <w:rPr>
                <w:rFonts w:eastAsia="Malgun Gothic"/>
                <w:lang w:eastAsia="ko-KR"/>
              </w:rPr>
              <w:t>NOTE 1</w:t>
            </w:r>
          </w:p>
        </w:tc>
      </w:tr>
      <w:tr w:rsidR="00BE3F9E" w:rsidRPr="00614B7A" w14:paraId="40C070F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741760C" w14:textId="77777777" w:rsidR="00BE3F9E" w:rsidRPr="00614B7A" w:rsidRDefault="00BE3F9E" w:rsidP="00BE3F9E">
            <w:pPr>
              <w:pStyle w:val="TAL"/>
              <w:rPr>
                <w:lang w:eastAsia="zh-CN"/>
              </w:rPr>
            </w:pPr>
            <w:r w:rsidRPr="00614B7A">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555A86E5" w14:textId="77777777" w:rsidR="00BE3F9E" w:rsidRPr="00614B7A" w:rsidRDefault="00BE3F9E" w:rsidP="00BE3F9E">
            <w:pPr>
              <w:pStyle w:val="TAL"/>
            </w:pPr>
            <w:r w:rsidRPr="00614B7A">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CF5E58C"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5073E3FB" w14:textId="77777777" w:rsidR="00BE3F9E" w:rsidRPr="00614B7A" w:rsidRDefault="00BE3F9E" w:rsidP="00BE3F9E">
            <w:pPr>
              <w:pStyle w:val="TAL"/>
              <w:rPr>
                <w:lang w:eastAsia="zh-CN"/>
              </w:rPr>
            </w:pPr>
            <w:r w:rsidRPr="00614B7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8FDEFE6" w14:textId="77777777" w:rsidR="00BE3F9E" w:rsidRPr="00614B7A" w:rsidRDefault="00BE3F9E" w:rsidP="00BE3F9E">
            <w:pPr>
              <w:pStyle w:val="TAL"/>
              <w:rPr>
                <w:lang w:eastAsia="zh-CN"/>
              </w:rPr>
            </w:pPr>
            <w:r w:rsidRPr="00614B7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0E90A9F" w14:textId="77777777" w:rsidR="00BE3F9E" w:rsidRPr="00614B7A" w:rsidRDefault="00BE3F9E" w:rsidP="00BE3F9E">
            <w:pPr>
              <w:pStyle w:val="TAL"/>
              <w:rPr>
                <w:lang w:eastAsia="zh-CN"/>
              </w:rPr>
            </w:pPr>
            <w:r w:rsidRPr="00614B7A">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74934DA" w14:textId="77777777" w:rsidR="00BE3F9E" w:rsidRPr="00614B7A" w:rsidRDefault="00BE3F9E" w:rsidP="00BE3F9E">
            <w:pPr>
              <w:pStyle w:val="TAL"/>
              <w:rPr>
                <w:lang w:eastAsia="zh-CN"/>
              </w:rPr>
            </w:pPr>
            <w:r w:rsidRPr="00614B7A">
              <w:rPr>
                <w:lang w:eastAsia="zh-CN"/>
              </w:rPr>
              <w:t>PC1</w:t>
            </w:r>
          </w:p>
          <w:p w14:paraId="2E7D66CA" w14:textId="77777777" w:rsidR="00BE3F9E" w:rsidRPr="00614B7A" w:rsidRDefault="00BE3F9E" w:rsidP="00BE3F9E">
            <w:pPr>
              <w:pStyle w:val="TAL"/>
              <w:rPr>
                <w:lang w:eastAsia="zh-CN"/>
              </w:rPr>
            </w:pPr>
            <w:r w:rsidRPr="00614B7A">
              <w:rPr>
                <w:lang w:eastAsia="zh-CN"/>
              </w:rPr>
              <w:t>PC2</w:t>
            </w:r>
          </w:p>
          <w:p w14:paraId="1BDD13D3" w14:textId="77777777" w:rsidR="00BE3F9E" w:rsidRPr="00614B7A" w:rsidRDefault="00BE3F9E" w:rsidP="00BE3F9E">
            <w:pPr>
              <w:pStyle w:val="TAL"/>
              <w:rPr>
                <w:lang w:eastAsia="zh-CN"/>
              </w:rPr>
            </w:pPr>
            <w:r w:rsidRPr="00614B7A">
              <w:rPr>
                <w:lang w:eastAsia="zh-CN"/>
              </w:rPr>
              <w:t>PC3</w:t>
            </w:r>
          </w:p>
          <w:p w14:paraId="0B4E4139"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28EAB1" w14:textId="77777777" w:rsidR="00BE3F9E" w:rsidRPr="00614B7A" w:rsidRDefault="00BE3F9E" w:rsidP="00BE3F9E">
            <w:pPr>
              <w:pStyle w:val="TAL"/>
            </w:pPr>
            <w:r w:rsidRPr="00614B7A">
              <w:t>NOTE 1</w:t>
            </w:r>
          </w:p>
        </w:tc>
      </w:tr>
      <w:tr w:rsidR="00BE3F9E" w:rsidRPr="00614B7A" w14:paraId="133ADDF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1BAF725" w14:textId="77777777" w:rsidR="00BE3F9E" w:rsidRPr="00614B7A" w:rsidRDefault="00BE3F9E" w:rsidP="00BE3F9E">
            <w:pPr>
              <w:pStyle w:val="TAL"/>
              <w:rPr>
                <w:lang w:eastAsia="zh-CN"/>
              </w:rPr>
            </w:pPr>
            <w:r w:rsidRPr="00614B7A">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6CA8157D" w14:textId="77777777" w:rsidR="00BE3F9E" w:rsidRPr="00614B7A" w:rsidRDefault="00BE3F9E" w:rsidP="00BE3F9E">
            <w:pPr>
              <w:pStyle w:val="TAL"/>
            </w:pPr>
            <w:r w:rsidRPr="00614B7A">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74D4E74"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3BC77D4D" w14:textId="77777777" w:rsidR="00BE3F9E" w:rsidRPr="00614B7A" w:rsidRDefault="00BE3F9E" w:rsidP="00BE3F9E">
            <w:pPr>
              <w:pStyle w:val="TAL"/>
              <w:rPr>
                <w:lang w:eastAsia="zh-CN"/>
              </w:rPr>
            </w:pPr>
            <w:r w:rsidRPr="00614B7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F1EBF8C" w14:textId="77777777" w:rsidR="00BE3F9E" w:rsidRPr="00614B7A" w:rsidRDefault="00BE3F9E" w:rsidP="00BE3F9E">
            <w:pPr>
              <w:pStyle w:val="TAL"/>
              <w:rPr>
                <w:lang w:eastAsia="zh-CN"/>
              </w:rPr>
            </w:pPr>
            <w:r w:rsidRPr="00614B7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9A75021" w14:textId="77777777" w:rsidR="00BE3F9E" w:rsidRPr="00614B7A" w:rsidRDefault="00BE3F9E" w:rsidP="00BE3F9E">
            <w:pPr>
              <w:pStyle w:val="TAL"/>
              <w:rPr>
                <w:lang w:eastAsia="zh-CN"/>
              </w:rPr>
            </w:pPr>
            <w:r w:rsidRPr="00614B7A">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72B9B59C" w14:textId="77777777" w:rsidR="00BE3F9E" w:rsidRPr="00614B7A" w:rsidRDefault="00BE3F9E" w:rsidP="00BE3F9E">
            <w:pPr>
              <w:pStyle w:val="TAL"/>
              <w:rPr>
                <w:lang w:eastAsia="zh-CN"/>
              </w:rPr>
            </w:pPr>
            <w:r w:rsidRPr="00614B7A">
              <w:rPr>
                <w:lang w:eastAsia="zh-CN"/>
              </w:rPr>
              <w:t>PC1</w:t>
            </w:r>
          </w:p>
          <w:p w14:paraId="597927A4" w14:textId="77777777" w:rsidR="00BE3F9E" w:rsidRPr="00614B7A" w:rsidRDefault="00BE3F9E" w:rsidP="00BE3F9E">
            <w:pPr>
              <w:pStyle w:val="TAL"/>
              <w:rPr>
                <w:lang w:eastAsia="zh-CN"/>
              </w:rPr>
            </w:pPr>
            <w:r w:rsidRPr="00614B7A">
              <w:rPr>
                <w:lang w:eastAsia="zh-CN"/>
              </w:rPr>
              <w:t>PC2</w:t>
            </w:r>
          </w:p>
          <w:p w14:paraId="17F2B617" w14:textId="77777777" w:rsidR="00BE3F9E" w:rsidRPr="00614B7A" w:rsidRDefault="00BE3F9E" w:rsidP="00BE3F9E">
            <w:pPr>
              <w:pStyle w:val="TAL"/>
              <w:rPr>
                <w:lang w:eastAsia="zh-CN"/>
              </w:rPr>
            </w:pPr>
            <w:r w:rsidRPr="00614B7A">
              <w:rPr>
                <w:lang w:eastAsia="zh-CN"/>
              </w:rPr>
              <w:t>PC3</w:t>
            </w:r>
          </w:p>
          <w:p w14:paraId="55405F54"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1960497" w14:textId="77777777" w:rsidR="00BE3F9E" w:rsidRPr="00614B7A" w:rsidRDefault="00BE3F9E" w:rsidP="00BE3F9E">
            <w:pPr>
              <w:pStyle w:val="TAL"/>
            </w:pPr>
            <w:r w:rsidRPr="00614B7A">
              <w:t>NOTE 1</w:t>
            </w:r>
          </w:p>
        </w:tc>
      </w:tr>
      <w:tr w:rsidR="00BE3F9E" w:rsidRPr="00614B7A" w14:paraId="53F9032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462F12D" w14:textId="77777777" w:rsidR="00BE3F9E" w:rsidRPr="00614B7A" w:rsidRDefault="00BE3F9E" w:rsidP="00BE3F9E">
            <w:pPr>
              <w:pStyle w:val="TAL"/>
              <w:rPr>
                <w:lang w:eastAsia="zh-CN"/>
              </w:rPr>
            </w:pPr>
            <w:r w:rsidRPr="00614B7A">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72CB2303" w14:textId="77777777" w:rsidR="00BE3F9E" w:rsidRPr="00614B7A" w:rsidRDefault="00BE3F9E" w:rsidP="00BE3F9E">
            <w:pPr>
              <w:pStyle w:val="TAL"/>
            </w:pPr>
            <w:r w:rsidRPr="00614B7A">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60B17DB"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29F30CF" w14:textId="77777777" w:rsidR="00BE3F9E" w:rsidRPr="00614B7A" w:rsidRDefault="00BE3F9E" w:rsidP="00BE3F9E">
            <w:pPr>
              <w:pStyle w:val="TAL"/>
              <w:rPr>
                <w:lang w:eastAsia="zh-CN"/>
              </w:rPr>
            </w:pPr>
            <w:r w:rsidRPr="00614B7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0203F9A" w14:textId="77777777" w:rsidR="00BE3F9E" w:rsidRPr="00614B7A" w:rsidRDefault="00BE3F9E" w:rsidP="00BE3F9E">
            <w:pPr>
              <w:pStyle w:val="TAL"/>
              <w:rPr>
                <w:lang w:eastAsia="zh-CN"/>
              </w:rPr>
            </w:pPr>
            <w:r w:rsidRPr="00614B7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034DEF3" w14:textId="77777777" w:rsidR="00BE3F9E" w:rsidRPr="00614B7A" w:rsidRDefault="00BE3F9E" w:rsidP="00BE3F9E">
            <w:pPr>
              <w:pStyle w:val="TAL"/>
              <w:rPr>
                <w:lang w:eastAsia="zh-CN"/>
              </w:rPr>
            </w:pPr>
            <w:r w:rsidRPr="00614B7A">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759C841" w14:textId="77777777" w:rsidR="00BE3F9E" w:rsidRPr="00614B7A" w:rsidRDefault="00BE3F9E" w:rsidP="00BE3F9E">
            <w:pPr>
              <w:pStyle w:val="TAL"/>
              <w:rPr>
                <w:lang w:eastAsia="zh-CN"/>
              </w:rPr>
            </w:pPr>
            <w:r w:rsidRPr="00614B7A">
              <w:rPr>
                <w:lang w:eastAsia="zh-CN"/>
              </w:rPr>
              <w:t>PC1</w:t>
            </w:r>
          </w:p>
          <w:p w14:paraId="1A640D08" w14:textId="77777777" w:rsidR="00BE3F9E" w:rsidRPr="00614B7A" w:rsidRDefault="00BE3F9E" w:rsidP="00BE3F9E">
            <w:pPr>
              <w:pStyle w:val="TAL"/>
              <w:rPr>
                <w:lang w:eastAsia="zh-CN"/>
              </w:rPr>
            </w:pPr>
            <w:r w:rsidRPr="00614B7A">
              <w:rPr>
                <w:lang w:eastAsia="zh-CN"/>
              </w:rPr>
              <w:t>PC2</w:t>
            </w:r>
          </w:p>
          <w:p w14:paraId="0B549C3B" w14:textId="77777777" w:rsidR="00BE3F9E" w:rsidRPr="00614B7A" w:rsidRDefault="00BE3F9E" w:rsidP="00BE3F9E">
            <w:pPr>
              <w:pStyle w:val="TAL"/>
              <w:rPr>
                <w:lang w:eastAsia="zh-CN"/>
              </w:rPr>
            </w:pPr>
            <w:r w:rsidRPr="00614B7A">
              <w:rPr>
                <w:lang w:eastAsia="zh-CN"/>
              </w:rPr>
              <w:t>PC3</w:t>
            </w:r>
          </w:p>
          <w:p w14:paraId="47FA2DBB"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B93A28" w14:textId="77777777" w:rsidR="00BE3F9E" w:rsidRPr="00614B7A" w:rsidRDefault="00BE3F9E" w:rsidP="00BE3F9E">
            <w:pPr>
              <w:pStyle w:val="TAL"/>
            </w:pPr>
            <w:r w:rsidRPr="00614B7A">
              <w:t>NOTE 1</w:t>
            </w:r>
          </w:p>
        </w:tc>
      </w:tr>
      <w:tr w:rsidR="00BE3F9E" w:rsidRPr="00614B7A" w14:paraId="1D6B3F8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2FB8561" w14:textId="77777777" w:rsidR="00BE3F9E" w:rsidRPr="00614B7A" w:rsidRDefault="00BE3F9E" w:rsidP="00BE3F9E">
            <w:pPr>
              <w:pStyle w:val="TAL"/>
              <w:rPr>
                <w:lang w:eastAsia="zh-CN"/>
              </w:rPr>
            </w:pPr>
            <w:r w:rsidRPr="00614B7A">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56389E46" w14:textId="77777777" w:rsidR="00BE3F9E" w:rsidRPr="00614B7A" w:rsidRDefault="00BE3F9E" w:rsidP="00BE3F9E">
            <w:pPr>
              <w:pStyle w:val="TAL"/>
            </w:pPr>
            <w:r w:rsidRPr="00614B7A">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51CBA92"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4A2E5665" w14:textId="77777777" w:rsidR="00BE3F9E" w:rsidRPr="00614B7A" w:rsidRDefault="00BE3F9E" w:rsidP="00BE3F9E">
            <w:pPr>
              <w:pStyle w:val="TAL"/>
              <w:rPr>
                <w:lang w:eastAsia="zh-CN"/>
              </w:rPr>
            </w:pPr>
            <w:r w:rsidRPr="00614B7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B534FC" w14:textId="77777777" w:rsidR="00BE3F9E" w:rsidRPr="00614B7A" w:rsidRDefault="00BE3F9E" w:rsidP="00BE3F9E">
            <w:pPr>
              <w:pStyle w:val="TAL"/>
              <w:rPr>
                <w:lang w:eastAsia="zh-CN"/>
              </w:rPr>
            </w:pPr>
            <w:r w:rsidRPr="00614B7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8BE8EA6" w14:textId="77777777" w:rsidR="00BE3F9E" w:rsidRPr="00614B7A" w:rsidRDefault="00BE3F9E" w:rsidP="00BE3F9E">
            <w:pPr>
              <w:pStyle w:val="TAL"/>
              <w:rPr>
                <w:lang w:eastAsia="zh-CN"/>
              </w:rPr>
            </w:pPr>
            <w:r w:rsidRPr="00614B7A">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01734DC0" w14:textId="77777777" w:rsidR="00BE3F9E" w:rsidRPr="00614B7A" w:rsidRDefault="00BE3F9E" w:rsidP="00BE3F9E">
            <w:pPr>
              <w:pStyle w:val="TAL"/>
              <w:rPr>
                <w:lang w:eastAsia="zh-CN"/>
              </w:rPr>
            </w:pPr>
            <w:r w:rsidRPr="00614B7A">
              <w:rPr>
                <w:lang w:eastAsia="zh-CN"/>
              </w:rPr>
              <w:t>PC1</w:t>
            </w:r>
          </w:p>
          <w:p w14:paraId="3F7A7141" w14:textId="77777777" w:rsidR="00BE3F9E" w:rsidRPr="00614B7A" w:rsidRDefault="00BE3F9E" w:rsidP="00BE3F9E">
            <w:pPr>
              <w:pStyle w:val="TAL"/>
              <w:rPr>
                <w:lang w:eastAsia="zh-CN"/>
              </w:rPr>
            </w:pPr>
            <w:r w:rsidRPr="00614B7A">
              <w:rPr>
                <w:lang w:eastAsia="zh-CN"/>
              </w:rPr>
              <w:t>PC2</w:t>
            </w:r>
          </w:p>
          <w:p w14:paraId="57578E6C" w14:textId="77777777" w:rsidR="00BE3F9E" w:rsidRPr="00614B7A" w:rsidRDefault="00BE3F9E" w:rsidP="00BE3F9E">
            <w:pPr>
              <w:pStyle w:val="TAL"/>
              <w:rPr>
                <w:lang w:eastAsia="zh-CN"/>
              </w:rPr>
            </w:pPr>
            <w:r w:rsidRPr="00614B7A">
              <w:rPr>
                <w:lang w:eastAsia="zh-CN"/>
              </w:rPr>
              <w:t>PC3</w:t>
            </w:r>
          </w:p>
          <w:p w14:paraId="54FFB94C"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74804F" w14:textId="77777777" w:rsidR="00BE3F9E" w:rsidRPr="00614B7A" w:rsidRDefault="00BE3F9E" w:rsidP="00BE3F9E">
            <w:pPr>
              <w:pStyle w:val="TAL"/>
            </w:pPr>
            <w:r w:rsidRPr="00614B7A">
              <w:t>NOTE 1</w:t>
            </w:r>
          </w:p>
        </w:tc>
      </w:tr>
      <w:tr w:rsidR="00BE3F9E" w:rsidRPr="00614B7A" w14:paraId="31723F80"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670D604" w14:textId="77777777" w:rsidR="00BE3F9E" w:rsidRPr="00614B7A" w:rsidRDefault="00BE3F9E" w:rsidP="00BE3F9E">
            <w:pPr>
              <w:pStyle w:val="TAL"/>
              <w:rPr>
                <w:lang w:eastAsia="zh-CN"/>
              </w:rPr>
            </w:pPr>
            <w:r w:rsidRPr="00614B7A">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21CF253B" w14:textId="77777777" w:rsidR="00BE3F9E" w:rsidRPr="00614B7A" w:rsidRDefault="00BE3F9E" w:rsidP="00BE3F9E">
            <w:pPr>
              <w:pStyle w:val="TAL"/>
            </w:pPr>
            <w:r w:rsidRPr="00614B7A">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2D410BE"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3C93075D" w14:textId="77777777" w:rsidR="00BE3F9E" w:rsidRPr="00614B7A" w:rsidRDefault="00BE3F9E" w:rsidP="00BE3F9E">
            <w:pPr>
              <w:pStyle w:val="TAL"/>
              <w:rPr>
                <w:lang w:eastAsia="zh-CN"/>
              </w:rPr>
            </w:pPr>
            <w:r w:rsidRPr="00614B7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F8E596B" w14:textId="77777777" w:rsidR="00BE3F9E" w:rsidRPr="00614B7A" w:rsidRDefault="00BE3F9E" w:rsidP="00BE3F9E">
            <w:pPr>
              <w:pStyle w:val="TAL"/>
              <w:rPr>
                <w:lang w:eastAsia="zh-CN"/>
              </w:rPr>
            </w:pPr>
            <w:r w:rsidRPr="00614B7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3094785" w14:textId="77777777" w:rsidR="00BE3F9E" w:rsidRPr="00614B7A" w:rsidRDefault="00BE3F9E" w:rsidP="00BE3F9E">
            <w:pPr>
              <w:pStyle w:val="TAL"/>
              <w:rPr>
                <w:lang w:eastAsia="zh-CN"/>
              </w:rPr>
            </w:pPr>
            <w:r w:rsidRPr="00614B7A">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60997A6" w14:textId="77777777" w:rsidR="00BE3F9E" w:rsidRPr="00614B7A" w:rsidRDefault="00BE3F9E" w:rsidP="00BE3F9E">
            <w:pPr>
              <w:pStyle w:val="TAL"/>
              <w:rPr>
                <w:lang w:eastAsia="zh-CN"/>
              </w:rPr>
            </w:pPr>
            <w:r w:rsidRPr="00614B7A">
              <w:rPr>
                <w:lang w:eastAsia="zh-CN"/>
              </w:rPr>
              <w:t>PC1</w:t>
            </w:r>
          </w:p>
          <w:p w14:paraId="490BAF71" w14:textId="77777777" w:rsidR="00BE3F9E" w:rsidRPr="00614B7A" w:rsidRDefault="00BE3F9E" w:rsidP="00BE3F9E">
            <w:pPr>
              <w:pStyle w:val="TAL"/>
              <w:rPr>
                <w:lang w:eastAsia="zh-CN"/>
              </w:rPr>
            </w:pPr>
            <w:r w:rsidRPr="00614B7A">
              <w:rPr>
                <w:lang w:eastAsia="zh-CN"/>
              </w:rPr>
              <w:t>PC2</w:t>
            </w:r>
          </w:p>
          <w:p w14:paraId="605670B8" w14:textId="77777777" w:rsidR="00BE3F9E" w:rsidRPr="00614B7A" w:rsidRDefault="00BE3F9E" w:rsidP="00BE3F9E">
            <w:pPr>
              <w:pStyle w:val="TAL"/>
              <w:rPr>
                <w:lang w:eastAsia="zh-CN"/>
              </w:rPr>
            </w:pPr>
            <w:r w:rsidRPr="00614B7A">
              <w:rPr>
                <w:lang w:eastAsia="zh-CN"/>
              </w:rPr>
              <w:t>PC3</w:t>
            </w:r>
          </w:p>
          <w:p w14:paraId="6F2F278B"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0D047E" w14:textId="77777777" w:rsidR="00BE3F9E" w:rsidRPr="00614B7A" w:rsidRDefault="00BE3F9E" w:rsidP="00BE3F9E">
            <w:pPr>
              <w:pStyle w:val="TAL"/>
            </w:pPr>
            <w:r w:rsidRPr="00614B7A">
              <w:t>NOTE 1</w:t>
            </w:r>
          </w:p>
        </w:tc>
      </w:tr>
      <w:tr w:rsidR="00BE3F9E" w:rsidRPr="00614B7A" w14:paraId="276A81B6"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6FAD05E" w14:textId="77777777" w:rsidR="00BE3F9E" w:rsidRPr="00614B7A" w:rsidRDefault="00BE3F9E" w:rsidP="00BE3F9E">
            <w:pPr>
              <w:pStyle w:val="TAL"/>
              <w:rPr>
                <w:lang w:eastAsia="zh-CN"/>
              </w:rPr>
            </w:pPr>
            <w:r w:rsidRPr="00614B7A">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5F1868D5" w14:textId="77777777" w:rsidR="00BE3F9E" w:rsidRPr="00614B7A" w:rsidRDefault="00BE3F9E" w:rsidP="00BE3F9E">
            <w:pPr>
              <w:pStyle w:val="TAL"/>
            </w:pPr>
            <w:r w:rsidRPr="00614B7A">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67AA68B"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6A54034D" w14:textId="77777777" w:rsidR="00BE3F9E" w:rsidRPr="00614B7A" w:rsidRDefault="00BE3F9E" w:rsidP="00BE3F9E">
            <w:pPr>
              <w:pStyle w:val="TAL"/>
              <w:rPr>
                <w:lang w:eastAsia="zh-CN"/>
              </w:rPr>
            </w:pPr>
            <w:r w:rsidRPr="00614B7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40F94E3" w14:textId="77777777" w:rsidR="00BE3F9E" w:rsidRPr="00614B7A" w:rsidRDefault="00BE3F9E" w:rsidP="00BE3F9E">
            <w:pPr>
              <w:pStyle w:val="TAL"/>
              <w:rPr>
                <w:lang w:eastAsia="zh-CN"/>
              </w:rPr>
            </w:pPr>
            <w:r w:rsidRPr="00614B7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CFA23A" w14:textId="77777777" w:rsidR="00BE3F9E" w:rsidRPr="00614B7A" w:rsidRDefault="00BE3F9E" w:rsidP="00BE3F9E">
            <w:pPr>
              <w:pStyle w:val="TAL"/>
              <w:rPr>
                <w:lang w:eastAsia="zh-CN"/>
              </w:rPr>
            </w:pPr>
            <w:r w:rsidRPr="00614B7A">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C8F7C23" w14:textId="77777777" w:rsidR="00BE3F9E" w:rsidRPr="00614B7A" w:rsidRDefault="00BE3F9E" w:rsidP="00BE3F9E">
            <w:pPr>
              <w:pStyle w:val="TAL"/>
              <w:rPr>
                <w:lang w:eastAsia="zh-CN"/>
              </w:rPr>
            </w:pPr>
            <w:r w:rsidRPr="00614B7A">
              <w:rPr>
                <w:lang w:eastAsia="zh-CN"/>
              </w:rPr>
              <w:t>PC1</w:t>
            </w:r>
          </w:p>
          <w:p w14:paraId="679A2839" w14:textId="77777777" w:rsidR="00BE3F9E" w:rsidRPr="00614B7A" w:rsidRDefault="00BE3F9E" w:rsidP="00BE3F9E">
            <w:pPr>
              <w:pStyle w:val="TAL"/>
              <w:rPr>
                <w:lang w:eastAsia="zh-CN"/>
              </w:rPr>
            </w:pPr>
            <w:r w:rsidRPr="00614B7A">
              <w:rPr>
                <w:lang w:eastAsia="zh-CN"/>
              </w:rPr>
              <w:t>PC2</w:t>
            </w:r>
          </w:p>
          <w:p w14:paraId="200606EC" w14:textId="77777777" w:rsidR="00BE3F9E" w:rsidRPr="00614B7A" w:rsidRDefault="00BE3F9E" w:rsidP="00BE3F9E">
            <w:pPr>
              <w:pStyle w:val="TAL"/>
              <w:rPr>
                <w:lang w:eastAsia="zh-CN"/>
              </w:rPr>
            </w:pPr>
            <w:r w:rsidRPr="00614B7A">
              <w:rPr>
                <w:lang w:eastAsia="zh-CN"/>
              </w:rPr>
              <w:t>PC3</w:t>
            </w:r>
          </w:p>
          <w:p w14:paraId="22445B03"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3643C4F" w14:textId="77777777" w:rsidR="00BE3F9E" w:rsidRPr="00614B7A" w:rsidRDefault="00BE3F9E" w:rsidP="00BE3F9E">
            <w:pPr>
              <w:pStyle w:val="TAL"/>
            </w:pPr>
            <w:r w:rsidRPr="00614B7A">
              <w:t>NOTE 1</w:t>
            </w:r>
          </w:p>
        </w:tc>
      </w:tr>
      <w:tr w:rsidR="00BE3F9E" w:rsidRPr="00614B7A" w14:paraId="4CBB30D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BFEE2E2" w14:textId="77777777" w:rsidR="00BE3F9E" w:rsidRPr="00614B7A" w:rsidRDefault="00BE3F9E" w:rsidP="00BE3F9E">
            <w:pPr>
              <w:pStyle w:val="TAL"/>
              <w:rPr>
                <w:rFonts w:eastAsia="SimSun"/>
                <w:lang w:eastAsia="zh-CN"/>
              </w:rPr>
            </w:pPr>
            <w:r w:rsidRPr="00614B7A">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3C52C1AF" w14:textId="77777777" w:rsidR="00BE3F9E" w:rsidRPr="00614B7A" w:rsidRDefault="00BE3F9E" w:rsidP="00BE3F9E">
            <w:pPr>
              <w:pStyle w:val="TAL"/>
            </w:pPr>
            <w:r w:rsidRPr="00614B7A">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4DDD1849" w14:textId="77777777" w:rsidR="00BE3F9E" w:rsidRPr="00614B7A" w:rsidRDefault="00BE3F9E" w:rsidP="00BE3F9E">
            <w:pPr>
              <w:pStyle w:val="TAC"/>
              <w:rPr>
                <w:rFonts w:eastAsia="SimSun"/>
                <w:lang w:eastAsia="zh-CN"/>
              </w:rPr>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5F98DD3" w14:textId="77777777" w:rsidR="00BE3F9E" w:rsidRPr="00614B7A" w:rsidRDefault="00BE3F9E" w:rsidP="00BE3F9E">
            <w:pPr>
              <w:pStyle w:val="TAL"/>
              <w:rPr>
                <w:rFonts w:eastAsia="SimSun"/>
                <w:lang w:eastAsia="zh-CN"/>
              </w:rPr>
            </w:pPr>
            <w:r w:rsidRPr="00614B7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1C2A14F" w14:textId="77777777" w:rsidR="00BE3F9E" w:rsidRPr="00614B7A" w:rsidRDefault="00BE3F9E" w:rsidP="00BE3F9E">
            <w:pPr>
              <w:pStyle w:val="TAL"/>
              <w:rPr>
                <w:lang w:eastAsia="zh-CN"/>
              </w:rPr>
            </w:pPr>
            <w:r w:rsidRPr="00614B7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2B31C61" w14:textId="77777777" w:rsidR="00BE3F9E" w:rsidRPr="00614B7A" w:rsidRDefault="00BE3F9E" w:rsidP="00BE3F9E">
            <w:pPr>
              <w:pStyle w:val="TAL"/>
              <w:rPr>
                <w:rFonts w:eastAsia="SimSun"/>
                <w:lang w:eastAsia="zh-CN"/>
              </w:rPr>
            </w:pPr>
            <w:r w:rsidRPr="00614B7A">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C54966C"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1B7744" w14:textId="77777777" w:rsidR="00BE3F9E" w:rsidRPr="00614B7A" w:rsidRDefault="00BE3F9E" w:rsidP="00BE3F9E">
            <w:pPr>
              <w:pStyle w:val="TAL"/>
            </w:pPr>
            <w:r w:rsidRPr="00614B7A">
              <w:t>NOTE 1</w:t>
            </w:r>
          </w:p>
        </w:tc>
      </w:tr>
      <w:tr w:rsidR="00BE3F9E" w:rsidRPr="00614B7A" w14:paraId="3E4DEFF2"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44E5ADD" w14:textId="77777777" w:rsidR="00BE3F9E" w:rsidRPr="00614B7A" w:rsidRDefault="00BE3F9E" w:rsidP="00BE3F9E">
            <w:pPr>
              <w:pStyle w:val="TAL"/>
              <w:rPr>
                <w:lang w:eastAsia="zh-CN"/>
              </w:rPr>
            </w:pPr>
            <w:r w:rsidRPr="00614B7A">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0D009C31" w14:textId="77777777" w:rsidR="00BE3F9E" w:rsidRPr="00614B7A" w:rsidRDefault="00BE3F9E" w:rsidP="00BE3F9E">
            <w:pPr>
              <w:pStyle w:val="TAL"/>
            </w:pPr>
            <w:r w:rsidRPr="00614B7A">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6B74B759" w14:textId="77777777" w:rsidR="00BE3F9E" w:rsidRPr="00614B7A" w:rsidRDefault="00BE3F9E" w:rsidP="00BE3F9E">
            <w:pPr>
              <w:pStyle w:val="TAC"/>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7AAD055" w14:textId="77777777" w:rsidR="00BE3F9E" w:rsidRPr="00614B7A" w:rsidRDefault="00BE3F9E" w:rsidP="00BE3F9E">
            <w:pPr>
              <w:pStyle w:val="TAL"/>
              <w:rPr>
                <w:lang w:eastAsia="zh-CN"/>
              </w:rPr>
            </w:pPr>
            <w:r w:rsidRPr="00614B7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F074895" w14:textId="77777777" w:rsidR="00BE3F9E" w:rsidRPr="00614B7A" w:rsidRDefault="00BE3F9E" w:rsidP="00BE3F9E">
            <w:pPr>
              <w:pStyle w:val="TAL"/>
              <w:rPr>
                <w:lang w:eastAsia="zh-CN"/>
              </w:rPr>
            </w:pPr>
            <w:r w:rsidRPr="00614B7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5787824" w14:textId="77777777" w:rsidR="00BE3F9E" w:rsidRPr="00614B7A" w:rsidRDefault="00BE3F9E" w:rsidP="00BE3F9E">
            <w:pPr>
              <w:pStyle w:val="TAL"/>
              <w:rPr>
                <w:lang w:eastAsia="zh-CN"/>
              </w:rPr>
            </w:pPr>
            <w:r w:rsidRPr="00614B7A">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9A5A1DD"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3FA29B" w14:textId="77777777" w:rsidR="00BE3F9E" w:rsidRPr="00614B7A" w:rsidRDefault="00BE3F9E" w:rsidP="00BE3F9E">
            <w:pPr>
              <w:pStyle w:val="TAL"/>
            </w:pPr>
            <w:r w:rsidRPr="00614B7A">
              <w:t>NOTE 1</w:t>
            </w:r>
          </w:p>
        </w:tc>
      </w:tr>
      <w:tr w:rsidR="00BE3F9E" w:rsidRPr="00614B7A" w14:paraId="0A4F58A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EFAF65F" w14:textId="77777777" w:rsidR="00BE3F9E" w:rsidRPr="00614B7A" w:rsidRDefault="00BE3F9E" w:rsidP="00BE3F9E">
            <w:pPr>
              <w:pStyle w:val="TAL"/>
            </w:pPr>
            <w:r w:rsidRPr="00614B7A">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0CCA8417" w14:textId="77777777" w:rsidR="00BE3F9E" w:rsidRPr="00614B7A" w:rsidRDefault="00BE3F9E" w:rsidP="00BE3F9E">
            <w:pPr>
              <w:pStyle w:val="TAL"/>
            </w:pPr>
            <w:r w:rsidRPr="00614B7A">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503A1735"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5F993693" w14:textId="77777777" w:rsidR="00BE3F9E" w:rsidRPr="00614B7A" w:rsidRDefault="00BE3F9E" w:rsidP="00BE3F9E">
            <w:pPr>
              <w:pStyle w:val="TAL"/>
              <w:rPr>
                <w:lang w:eastAsia="zh-CN"/>
              </w:rPr>
            </w:pPr>
            <w:r w:rsidRPr="00614B7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3CF9BF1" w14:textId="77777777" w:rsidR="00BE3F9E" w:rsidRPr="00614B7A" w:rsidRDefault="00BE3F9E" w:rsidP="00BE3F9E">
            <w:pPr>
              <w:pStyle w:val="TAL"/>
              <w:rPr>
                <w:lang w:eastAsia="zh-CN"/>
              </w:rPr>
            </w:pPr>
            <w:r w:rsidRPr="00614B7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E9E2DAA" w14:textId="77777777" w:rsidR="00BE3F9E" w:rsidRPr="00614B7A" w:rsidRDefault="00BE3F9E" w:rsidP="00BE3F9E">
            <w:pPr>
              <w:pStyle w:val="TAL"/>
              <w:rPr>
                <w:lang w:eastAsia="zh-CN"/>
              </w:rPr>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54AA6AE"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E92579" w14:textId="77777777" w:rsidR="00BE3F9E" w:rsidRPr="00614B7A" w:rsidRDefault="00BE3F9E" w:rsidP="00BE3F9E">
            <w:pPr>
              <w:pStyle w:val="TAL"/>
              <w:rPr>
                <w:rFonts w:eastAsia="SimSun"/>
                <w:lang w:eastAsia="zh-CN"/>
              </w:rPr>
            </w:pPr>
            <w:r w:rsidRPr="00614B7A">
              <w:rPr>
                <w:rFonts w:eastAsia="SimSun"/>
                <w:lang w:eastAsia="zh-CN"/>
              </w:rPr>
              <w:t>Skip TC 6.5.1 if UE supports NSA and TS 38.521-3 TC 6.5B.1.4 has been executed.</w:t>
            </w:r>
          </w:p>
        </w:tc>
      </w:tr>
      <w:tr w:rsidR="00BE3F9E" w:rsidRPr="00614B7A" w14:paraId="6350984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1086292" w14:textId="77777777" w:rsidR="00BE3F9E" w:rsidRPr="00614B7A" w:rsidRDefault="00BE3F9E" w:rsidP="00BE3F9E">
            <w:pPr>
              <w:pStyle w:val="TAL"/>
            </w:pPr>
            <w:r w:rsidRPr="00614B7A">
              <w:rPr>
                <w:lang w:eastAsia="zh-CN"/>
              </w:rPr>
              <w:lastRenderedPageBreak/>
              <w:t>6.5.2.1</w:t>
            </w:r>
          </w:p>
        </w:tc>
        <w:tc>
          <w:tcPr>
            <w:tcW w:w="4500" w:type="dxa"/>
            <w:tcBorders>
              <w:top w:val="single" w:sz="4" w:space="0" w:color="auto"/>
              <w:left w:val="single" w:sz="4" w:space="0" w:color="auto"/>
              <w:bottom w:val="single" w:sz="4" w:space="0" w:color="auto"/>
              <w:right w:val="single" w:sz="4" w:space="0" w:color="auto"/>
            </w:tcBorders>
            <w:hideMark/>
          </w:tcPr>
          <w:p w14:paraId="59BA5075" w14:textId="77777777" w:rsidR="00BE3F9E" w:rsidRPr="00614B7A" w:rsidRDefault="00BE3F9E" w:rsidP="00BE3F9E">
            <w:pPr>
              <w:pStyle w:val="TAL"/>
            </w:pPr>
            <w:r w:rsidRPr="00614B7A">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BAD750A"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86FE6FD" w14:textId="77777777" w:rsidR="00BE3F9E" w:rsidRPr="00614B7A" w:rsidRDefault="00BE3F9E" w:rsidP="00BE3F9E">
            <w:pPr>
              <w:pStyle w:val="TAL"/>
              <w:rPr>
                <w:lang w:eastAsia="zh-CN"/>
              </w:rPr>
            </w:pPr>
            <w:r w:rsidRPr="00614B7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FD3008" w14:textId="77777777" w:rsidR="00BE3F9E" w:rsidRPr="00614B7A" w:rsidRDefault="00BE3F9E" w:rsidP="00BE3F9E">
            <w:pPr>
              <w:pStyle w:val="TAL"/>
              <w:rPr>
                <w:lang w:eastAsia="zh-CN"/>
              </w:rPr>
            </w:pPr>
            <w:r w:rsidRPr="00614B7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7287E9E" w14:textId="77777777" w:rsidR="00BE3F9E" w:rsidRPr="00614B7A" w:rsidRDefault="00BE3F9E" w:rsidP="00BE3F9E">
            <w:pPr>
              <w:pStyle w:val="TAL"/>
              <w:rPr>
                <w:lang w:eastAsia="zh-CN"/>
              </w:rPr>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78E59D3"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18D92E" w14:textId="77777777" w:rsidR="00BE3F9E" w:rsidRPr="00614B7A" w:rsidRDefault="00BE3F9E" w:rsidP="00BE3F9E">
            <w:pPr>
              <w:pStyle w:val="TAL"/>
            </w:pPr>
            <w:r w:rsidRPr="00614B7A">
              <w:t>Skip TC 6.5.2.1 if UE supports NSA and TS 38.521-3 TC 6.5B.2.4.1 has been executed.</w:t>
            </w:r>
          </w:p>
        </w:tc>
      </w:tr>
      <w:tr w:rsidR="00BE3F9E" w:rsidRPr="00614B7A" w14:paraId="3CF86A7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5EE71C0" w14:textId="77777777" w:rsidR="00BE3F9E" w:rsidRPr="00614B7A" w:rsidRDefault="00BE3F9E" w:rsidP="00BE3F9E">
            <w:pPr>
              <w:pStyle w:val="TAL"/>
            </w:pPr>
            <w:r w:rsidRPr="00614B7A">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478E8EB1" w14:textId="77777777" w:rsidR="00BE3F9E" w:rsidRPr="00614B7A" w:rsidRDefault="00BE3F9E" w:rsidP="00BE3F9E">
            <w:pPr>
              <w:pStyle w:val="TAL"/>
            </w:pPr>
            <w:r w:rsidRPr="00614B7A">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43050221"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322F800F" w14:textId="77777777" w:rsidR="00BE3F9E" w:rsidRPr="00614B7A" w:rsidRDefault="00BE3F9E" w:rsidP="00BE3F9E">
            <w:pPr>
              <w:pStyle w:val="TAL"/>
              <w:rPr>
                <w:lang w:eastAsia="zh-CN"/>
              </w:rPr>
            </w:pPr>
            <w:r w:rsidRPr="00614B7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35091A5" w14:textId="77777777" w:rsidR="00BE3F9E" w:rsidRPr="00614B7A" w:rsidRDefault="00BE3F9E" w:rsidP="00BE3F9E">
            <w:pPr>
              <w:pStyle w:val="TAL"/>
              <w:rPr>
                <w:lang w:eastAsia="zh-CN"/>
              </w:rPr>
            </w:pPr>
            <w:r w:rsidRPr="00614B7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4F04ABF" w14:textId="77777777" w:rsidR="00BE3F9E" w:rsidRPr="00614B7A" w:rsidRDefault="00BE3F9E" w:rsidP="00BE3F9E">
            <w:pPr>
              <w:pStyle w:val="TAL"/>
              <w:rPr>
                <w:lang w:eastAsia="zh-CN"/>
              </w:rPr>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1705921"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18155D" w14:textId="77777777" w:rsidR="00BE3F9E" w:rsidRPr="00614B7A" w:rsidRDefault="00BE3F9E" w:rsidP="00BE3F9E">
            <w:pPr>
              <w:pStyle w:val="TAL"/>
              <w:rPr>
                <w:rFonts w:eastAsia="SimSun"/>
                <w:lang w:eastAsia="zh-CN"/>
              </w:rPr>
            </w:pPr>
            <w:r w:rsidRPr="00614B7A">
              <w:t>Skip TC 6.5.2.3 if UE supports NSA and TS 38.521-3 TC 6.5B.2.4.3 has been executed.</w:t>
            </w:r>
          </w:p>
        </w:tc>
      </w:tr>
      <w:tr w:rsidR="00BE3F9E" w:rsidRPr="00614B7A" w14:paraId="729B793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1198E0F" w14:textId="77777777" w:rsidR="00BE3F9E" w:rsidRPr="00614B7A" w:rsidRDefault="00BE3F9E" w:rsidP="00BE3F9E">
            <w:pPr>
              <w:pStyle w:val="TAL"/>
            </w:pPr>
            <w:r w:rsidRPr="00614B7A">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6C6B90B7" w14:textId="77777777" w:rsidR="00BE3F9E" w:rsidRPr="00614B7A" w:rsidRDefault="00BE3F9E" w:rsidP="00BE3F9E">
            <w:pPr>
              <w:pStyle w:val="TAL"/>
            </w:pPr>
            <w:r w:rsidRPr="00614B7A">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759BB051"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70C80CBB" w14:textId="77777777" w:rsidR="00BE3F9E" w:rsidRPr="00614B7A" w:rsidRDefault="00BE3F9E" w:rsidP="00BE3F9E">
            <w:pPr>
              <w:pStyle w:val="TAL"/>
              <w:rPr>
                <w:lang w:eastAsia="zh-CN"/>
              </w:rPr>
            </w:pPr>
            <w:r w:rsidRPr="00614B7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59D6522" w14:textId="77777777" w:rsidR="00BE3F9E" w:rsidRPr="00614B7A" w:rsidRDefault="00BE3F9E" w:rsidP="00BE3F9E">
            <w:pPr>
              <w:pStyle w:val="TAL"/>
              <w:rPr>
                <w:lang w:eastAsia="zh-CN"/>
              </w:rPr>
            </w:pPr>
            <w:r w:rsidRPr="00614B7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23DA54A" w14:textId="77777777" w:rsidR="00BE3F9E" w:rsidRPr="00614B7A" w:rsidRDefault="00BE3F9E" w:rsidP="00BE3F9E">
            <w:pPr>
              <w:pStyle w:val="TAL"/>
              <w:rPr>
                <w:lang w:eastAsia="zh-CN"/>
              </w:rPr>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1FADCDA"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F7704A" w14:textId="77777777" w:rsidR="00BE3F9E" w:rsidRPr="00614B7A" w:rsidRDefault="00BE3F9E" w:rsidP="00BE3F9E">
            <w:pPr>
              <w:pStyle w:val="TAL"/>
              <w:rPr>
                <w:rFonts w:eastAsia="SimSun"/>
                <w:lang w:eastAsia="zh-CN"/>
              </w:rPr>
            </w:pPr>
            <w:r w:rsidRPr="00614B7A">
              <w:t>Skip TC 6.5.3.1 if UE supports NSA and TS 38.521-3 TC 6.5B.3.4.1 has been executed.</w:t>
            </w:r>
          </w:p>
        </w:tc>
      </w:tr>
      <w:tr w:rsidR="00BE3F9E" w:rsidRPr="00614B7A" w14:paraId="79E3676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186CF08" w14:textId="77777777" w:rsidR="00BE3F9E" w:rsidRPr="00614B7A" w:rsidRDefault="00BE3F9E" w:rsidP="00BE3F9E">
            <w:pPr>
              <w:pStyle w:val="TAL"/>
            </w:pPr>
            <w:r w:rsidRPr="00614B7A">
              <w:t>6.5.3.2</w:t>
            </w:r>
          </w:p>
        </w:tc>
        <w:tc>
          <w:tcPr>
            <w:tcW w:w="4500" w:type="dxa"/>
            <w:tcBorders>
              <w:top w:val="single" w:sz="4" w:space="0" w:color="auto"/>
              <w:left w:val="single" w:sz="4" w:space="0" w:color="auto"/>
              <w:bottom w:val="single" w:sz="4" w:space="0" w:color="auto"/>
              <w:right w:val="single" w:sz="4" w:space="0" w:color="auto"/>
            </w:tcBorders>
            <w:hideMark/>
          </w:tcPr>
          <w:p w14:paraId="3BC156D3" w14:textId="77777777" w:rsidR="00BE3F9E" w:rsidRPr="00614B7A" w:rsidRDefault="00BE3F9E" w:rsidP="00BE3F9E">
            <w:pPr>
              <w:pStyle w:val="TAL"/>
            </w:pPr>
            <w:r w:rsidRPr="00614B7A">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032CAC3B" w14:textId="77777777" w:rsidR="00BE3F9E" w:rsidRPr="00614B7A" w:rsidRDefault="00BE3F9E" w:rsidP="00BE3F9E">
            <w:pPr>
              <w:pStyle w:val="TAC"/>
            </w:pPr>
            <w:r w:rsidRPr="00614B7A">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3D80329" w14:textId="77777777" w:rsidR="00BE3F9E" w:rsidRPr="00614B7A" w:rsidRDefault="00BE3F9E" w:rsidP="00BE3F9E">
            <w:pPr>
              <w:pStyle w:val="TAL"/>
              <w:rPr>
                <w:lang w:eastAsia="zh-CN"/>
              </w:rPr>
            </w:pPr>
            <w:r w:rsidRPr="00614B7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0FE30C8" w14:textId="77777777" w:rsidR="00BE3F9E" w:rsidRPr="00614B7A" w:rsidRDefault="00BE3F9E" w:rsidP="00BE3F9E">
            <w:pPr>
              <w:pStyle w:val="TAL"/>
              <w:rPr>
                <w:lang w:eastAsia="zh-CN"/>
              </w:rPr>
            </w:pPr>
            <w:r w:rsidRPr="00614B7A">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A26749" w14:textId="77777777" w:rsidR="00BE3F9E" w:rsidRPr="00614B7A" w:rsidRDefault="00BE3F9E" w:rsidP="00BE3F9E">
            <w:pPr>
              <w:pStyle w:val="TAL"/>
              <w:rPr>
                <w:lang w:eastAsia="zh-CN"/>
              </w:rPr>
            </w:pPr>
            <w:r w:rsidRPr="00614B7A">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B613477"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265DA6" w14:textId="77777777" w:rsidR="00BE3F9E" w:rsidRPr="00614B7A" w:rsidRDefault="00BE3F9E" w:rsidP="00BE3F9E">
            <w:pPr>
              <w:pStyle w:val="TAL"/>
              <w:rPr>
                <w:rFonts w:eastAsia="SimSun"/>
                <w:lang w:eastAsia="zh-CN"/>
              </w:rPr>
            </w:pPr>
            <w:r w:rsidRPr="00614B7A">
              <w:rPr>
                <w:lang w:eastAsia="zh-CN"/>
              </w:rPr>
              <w:t>Skip TC 6.5.3.2 if UE supports NSA and TS 38.521-3 TC 6.5B.3.4.2 has been executed.</w:t>
            </w:r>
          </w:p>
        </w:tc>
      </w:tr>
      <w:tr w:rsidR="00BE3F9E" w:rsidRPr="00614B7A" w14:paraId="2FBCCDD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40363F7" w14:textId="77777777" w:rsidR="00BE3F9E" w:rsidRPr="00614B7A" w:rsidRDefault="00BE3F9E" w:rsidP="00BE3F9E">
            <w:pPr>
              <w:pStyle w:val="TAL"/>
            </w:pPr>
            <w:r w:rsidRPr="00614B7A">
              <w:t>6.5.3.3</w:t>
            </w:r>
          </w:p>
        </w:tc>
        <w:tc>
          <w:tcPr>
            <w:tcW w:w="4500" w:type="dxa"/>
            <w:tcBorders>
              <w:top w:val="single" w:sz="4" w:space="0" w:color="auto"/>
              <w:left w:val="single" w:sz="4" w:space="0" w:color="auto"/>
              <w:bottom w:val="single" w:sz="4" w:space="0" w:color="auto"/>
              <w:right w:val="single" w:sz="4" w:space="0" w:color="auto"/>
            </w:tcBorders>
            <w:hideMark/>
          </w:tcPr>
          <w:p w14:paraId="311ECA61" w14:textId="77777777" w:rsidR="00BE3F9E" w:rsidRPr="00614B7A" w:rsidRDefault="00BE3F9E" w:rsidP="00BE3F9E">
            <w:pPr>
              <w:pStyle w:val="TAL"/>
            </w:pPr>
            <w:r w:rsidRPr="00614B7A">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0546C84E" w14:textId="77777777" w:rsidR="00BE3F9E" w:rsidRPr="00614B7A" w:rsidRDefault="00BE3F9E" w:rsidP="00BE3F9E">
            <w:pPr>
              <w:pStyle w:val="TAC"/>
              <w:rPr>
                <w:rFonts w:eastAsia="SimSun"/>
              </w:rPr>
            </w:pPr>
            <w:r w:rsidRPr="00614B7A">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077EFC61" w14:textId="77777777" w:rsidR="00BE3F9E" w:rsidRPr="00614B7A" w:rsidRDefault="00BE3F9E" w:rsidP="00BE3F9E">
            <w:pPr>
              <w:pStyle w:val="TAL"/>
              <w:rPr>
                <w:rFonts w:eastAsia="SimSun"/>
                <w:lang w:eastAsia="zh-CN"/>
              </w:rPr>
            </w:pPr>
            <w:r w:rsidRPr="00614B7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DA4D6E0" w14:textId="77777777" w:rsidR="00BE3F9E" w:rsidRPr="00614B7A" w:rsidRDefault="00BE3F9E" w:rsidP="00BE3F9E">
            <w:pPr>
              <w:pStyle w:val="TAL"/>
              <w:rPr>
                <w:rFonts w:eastAsia="SimSun"/>
                <w:lang w:eastAsia="zh-CN"/>
              </w:rPr>
            </w:pPr>
            <w:r w:rsidRPr="00614B7A">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D42DB6" w14:textId="77777777" w:rsidR="00BE3F9E" w:rsidRPr="00614B7A" w:rsidRDefault="00BE3F9E" w:rsidP="00BE3F9E">
            <w:pPr>
              <w:pStyle w:val="TAL"/>
              <w:rPr>
                <w:rFonts w:eastAsia="SimSun"/>
                <w:lang w:eastAsia="zh-CN"/>
              </w:rPr>
            </w:pPr>
            <w:r w:rsidRPr="00614B7A">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1EA6CE5"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60557F" w14:textId="77777777" w:rsidR="00BE3F9E" w:rsidRPr="00614B7A" w:rsidRDefault="00BE3F9E" w:rsidP="00BE3F9E">
            <w:pPr>
              <w:pStyle w:val="TAL"/>
            </w:pPr>
            <w:r w:rsidRPr="00614B7A">
              <w:t>NOTE 1</w:t>
            </w:r>
          </w:p>
        </w:tc>
      </w:tr>
      <w:tr w:rsidR="00BE3F9E" w:rsidRPr="00614B7A" w14:paraId="5DDC1544"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9318FBD" w14:textId="77777777" w:rsidR="00BE3F9E" w:rsidRPr="00614B7A" w:rsidRDefault="00BE3F9E" w:rsidP="00BE3F9E">
            <w:pPr>
              <w:pStyle w:val="TAL"/>
            </w:pPr>
            <w:r w:rsidRPr="00614B7A">
              <w:t>6.5A.1.1</w:t>
            </w:r>
          </w:p>
        </w:tc>
        <w:tc>
          <w:tcPr>
            <w:tcW w:w="4500" w:type="dxa"/>
            <w:tcBorders>
              <w:top w:val="single" w:sz="4" w:space="0" w:color="auto"/>
              <w:left w:val="single" w:sz="4" w:space="0" w:color="auto"/>
              <w:bottom w:val="single" w:sz="4" w:space="0" w:color="auto"/>
              <w:right w:val="single" w:sz="4" w:space="0" w:color="auto"/>
            </w:tcBorders>
            <w:hideMark/>
          </w:tcPr>
          <w:p w14:paraId="7D642F4E" w14:textId="77777777" w:rsidR="00BE3F9E" w:rsidRPr="00614B7A" w:rsidRDefault="00BE3F9E" w:rsidP="00BE3F9E">
            <w:pPr>
              <w:pStyle w:val="TAL"/>
            </w:pPr>
            <w:r w:rsidRPr="00614B7A">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0777C80A"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1941CF1F" w14:textId="77777777" w:rsidR="00BE3F9E" w:rsidRPr="00614B7A" w:rsidRDefault="00BE3F9E" w:rsidP="00BE3F9E">
            <w:pPr>
              <w:pStyle w:val="TAL"/>
              <w:rPr>
                <w:rFonts w:eastAsia="SimSun"/>
                <w:lang w:eastAsia="zh-CN"/>
              </w:rPr>
            </w:pPr>
            <w:r w:rsidRPr="00614B7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CB3A78A" w14:textId="77777777" w:rsidR="00BE3F9E" w:rsidRPr="00614B7A" w:rsidRDefault="00BE3F9E" w:rsidP="00BE3F9E">
            <w:pPr>
              <w:pStyle w:val="TAL"/>
              <w:rPr>
                <w:rFonts w:eastAsia="SimSun"/>
                <w:lang w:eastAsia="zh-CN"/>
              </w:rPr>
            </w:pPr>
            <w:r w:rsidRPr="00614B7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32F135A" w14:textId="77777777" w:rsidR="00BE3F9E" w:rsidRPr="00614B7A" w:rsidRDefault="00BE3F9E" w:rsidP="00BE3F9E">
            <w:pPr>
              <w:pStyle w:val="TAL"/>
              <w:rPr>
                <w:rFonts w:eastAsia="SimSun"/>
                <w:lang w:eastAsia="zh-CN"/>
              </w:rPr>
            </w:pPr>
            <w:r w:rsidRPr="00614B7A">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00642B5"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39D985" w14:textId="77777777" w:rsidR="00BE3F9E" w:rsidRPr="00614B7A" w:rsidRDefault="00BE3F9E" w:rsidP="00BE3F9E">
            <w:pPr>
              <w:pStyle w:val="TAL"/>
            </w:pPr>
            <w:r w:rsidRPr="00614B7A">
              <w:t>NOTE 1</w:t>
            </w:r>
          </w:p>
          <w:p w14:paraId="655A8CE5" w14:textId="77777777" w:rsidR="00BE3F9E" w:rsidRPr="00614B7A" w:rsidRDefault="00BE3F9E" w:rsidP="00BE3F9E">
            <w:pPr>
              <w:pStyle w:val="TAL"/>
              <w:rPr>
                <w:rFonts w:eastAsia="SimSun"/>
                <w:lang w:eastAsia="zh-CN"/>
              </w:rPr>
            </w:pPr>
            <w:r w:rsidRPr="00614B7A">
              <w:rPr>
                <w:rFonts w:eastAsia="SimSun"/>
                <w:lang w:eastAsia="zh-CN"/>
              </w:rPr>
              <w:t>Skip TC 6.5A.1.1 if UE supports NSA and TS 38.521-3 TC 6.5B.1.4_1.1 has been executed.</w:t>
            </w:r>
          </w:p>
        </w:tc>
      </w:tr>
      <w:tr w:rsidR="00BE3F9E" w:rsidRPr="00614B7A" w14:paraId="0FFA87F1"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F28B701" w14:textId="77777777" w:rsidR="00BE3F9E" w:rsidRPr="00614B7A" w:rsidRDefault="00BE3F9E" w:rsidP="00BE3F9E">
            <w:pPr>
              <w:pStyle w:val="TAL"/>
            </w:pPr>
            <w:r w:rsidRPr="00614B7A">
              <w:t>6.5A.1.2</w:t>
            </w:r>
          </w:p>
        </w:tc>
        <w:tc>
          <w:tcPr>
            <w:tcW w:w="4500" w:type="dxa"/>
            <w:tcBorders>
              <w:top w:val="single" w:sz="4" w:space="0" w:color="auto"/>
              <w:left w:val="single" w:sz="4" w:space="0" w:color="auto"/>
              <w:bottom w:val="single" w:sz="4" w:space="0" w:color="auto"/>
              <w:right w:val="single" w:sz="4" w:space="0" w:color="auto"/>
            </w:tcBorders>
            <w:hideMark/>
          </w:tcPr>
          <w:p w14:paraId="38019162" w14:textId="77777777" w:rsidR="00BE3F9E" w:rsidRPr="00614B7A" w:rsidRDefault="00BE3F9E" w:rsidP="00BE3F9E">
            <w:pPr>
              <w:pStyle w:val="TAL"/>
            </w:pPr>
            <w:r w:rsidRPr="00614B7A">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2F332549"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582A1C56" w14:textId="77777777" w:rsidR="00BE3F9E" w:rsidRPr="00614B7A" w:rsidRDefault="00BE3F9E" w:rsidP="00BE3F9E">
            <w:pPr>
              <w:pStyle w:val="TAL"/>
              <w:rPr>
                <w:rFonts w:eastAsia="SimSun"/>
                <w:lang w:eastAsia="zh-CN"/>
              </w:rPr>
            </w:pPr>
            <w:r w:rsidRPr="00614B7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28DFFA2" w14:textId="77777777" w:rsidR="00BE3F9E" w:rsidRPr="00614B7A" w:rsidRDefault="00BE3F9E" w:rsidP="00BE3F9E">
            <w:pPr>
              <w:pStyle w:val="TAL"/>
              <w:rPr>
                <w:rFonts w:eastAsia="SimSun"/>
                <w:lang w:eastAsia="zh-CN"/>
              </w:rPr>
            </w:pPr>
            <w:r w:rsidRPr="00614B7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C94D55F" w14:textId="77777777" w:rsidR="00BE3F9E" w:rsidRPr="00614B7A" w:rsidRDefault="00BE3F9E" w:rsidP="00BE3F9E">
            <w:pPr>
              <w:pStyle w:val="TAL"/>
              <w:rPr>
                <w:rFonts w:eastAsia="SimSun"/>
                <w:lang w:eastAsia="zh-CN"/>
              </w:rPr>
            </w:pPr>
            <w:r w:rsidRPr="00614B7A">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4CA9073"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A147E32" w14:textId="77777777" w:rsidR="00BE3F9E" w:rsidRPr="00614B7A" w:rsidRDefault="00BE3F9E" w:rsidP="00BE3F9E">
            <w:pPr>
              <w:pStyle w:val="TAL"/>
            </w:pPr>
            <w:r w:rsidRPr="00614B7A">
              <w:t>NOTE 1</w:t>
            </w:r>
          </w:p>
          <w:p w14:paraId="1F3A05BB" w14:textId="77777777" w:rsidR="00BE3F9E" w:rsidRPr="00614B7A" w:rsidRDefault="00BE3F9E" w:rsidP="00BE3F9E">
            <w:pPr>
              <w:pStyle w:val="TAL"/>
            </w:pPr>
            <w:r w:rsidRPr="00614B7A">
              <w:t>Skip TC 6.5A.1.2 if UE supports NSA and TS 38.521-3 TC 6.5B.1.4_1.2 has been executed.</w:t>
            </w:r>
          </w:p>
        </w:tc>
      </w:tr>
      <w:tr w:rsidR="00BE3F9E" w:rsidRPr="00614B7A" w14:paraId="1229EFE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93DD416" w14:textId="77777777" w:rsidR="00BE3F9E" w:rsidRPr="00614B7A" w:rsidRDefault="00BE3F9E" w:rsidP="00BE3F9E">
            <w:pPr>
              <w:pStyle w:val="TAL"/>
            </w:pPr>
            <w:r w:rsidRPr="00614B7A">
              <w:t>6.5A.1.3</w:t>
            </w:r>
          </w:p>
        </w:tc>
        <w:tc>
          <w:tcPr>
            <w:tcW w:w="4500" w:type="dxa"/>
            <w:tcBorders>
              <w:top w:val="single" w:sz="4" w:space="0" w:color="auto"/>
              <w:left w:val="single" w:sz="4" w:space="0" w:color="auto"/>
              <w:bottom w:val="single" w:sz="4" w:space="0" w:color="auto"/>
              <w:right w:val="single" w:sz="4" w:space="0" w:color="auto"/>
            </w:tcBorders>
            <w:hideMark/>
          </w:tcPr>
          <w:p w14:paraId="73FE17EC" w14:textId="77777777" w:rsidR="00BE3F9E" w:rsidRPr="00614B7A" w:rsidRDefault="00BE3F9E" w:rsidP="00BE3F9E">
            <w:pPr>
              <w:pStyle w:val="TAL"/>
            </w:pPr>
            <w:r w:rsidRPr="00614B7A">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75E8A0F5"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7873CA51" w14:textId="77777777" w:rsidR="00BE3F9E" w:rsidRPr="00614B7A" w:rsidRDefault="00BE3F9E" w:rsidP="00BE3F9E">
            <w:pPr>
              <w:pStyle w:val="TAL"/>
              <w:rPr>
                <w:rFonts w:eastAsia="SimSun"/>
                <w:lang w:eastAsia="zh-CN"/>
              </w:rPr>
            </w:pPr>
            <w:r w:rsidRPr="00614B7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257440" w14:textId="77777777" w:rsidR="00BE3F9E" w:rsidRPr="00614B7A" w:rsidRDefault="00BE3F9E" w:rsidP="00BE3F9E">
            <w:pPr>
              <w:pStyle w:val="TAL"/>
              <w:rPr>
                <w:rFonts w:eastAsia="SimSun"/>
                <w:lang w:eastAsia="zh-CN"/>
              </w:rPr>
            </w:pPr>
            <w:r w:rsidRPr="00614B7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0E9613C" w14:textId="77777777" w:rsidR="00BE3F9E" w:rsidRPr="00614B7A" w:rsidRDefault="00BE3F9E" w:rsidP="00BE3F9E">
            <w:pPr>
              <w:pStyle w:val="TAL"/>
              <w:rPr>
                <w:rFonts w:eastAsia="SimSun"/>
                <w:lang w:eastAsia="zh-CN"/>
              </w:rPr>
            </w:pPr>
            <w:r w:rsidRPr="00614B7A">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4443E85"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1F5ABF" w14:textId="77777777" w:rsidR="00BE3F9E" w:rsidRPr="00614B7A" w:rsidRDefault="00BE3F9E" w:rsidP="00BE3F9E">
            <w:pPr>
              <w:pStyle w:val="TAL"/>
            </w:pPr>
            <w:r w:rsidRPr="00614B7A">
              <w:t>NOTE 1</w:t>
            </w:r>
          </w:p>
          <w:p w14:paraId="12E9107B" w14:textId="77777777" w:rsidR="00BE3F9E" w:rsidRPr="00614B7A" w:rsidRDefault="00BE3F9E" w:rsidP="00BE3F9E">
            <w:pPr>
              <w:pStyle w:val="TAL"/>
              <w:rPr>
                <w:rFonts w:eastAsia="SimSun"/>
                <w:lang w:eastAsia="zh-CN"/>
              </w:rPr>
            </w:pPr>
            <w:r w:rsidRPr="00614B7A">
              <w:t>Skip TC 6.5A.1.3 if UE supports NSA and TS 38.521-3 TC 6.5B.1.4_1.3 has been executed.</w:t>
            </w:r>
          </w:p>
        </w:tc>
      </w:tr>
      <w:tr w:rsidR="00BE3F9E" w:rsidRPr="00614B7A" w14:paraId="6337B496"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DE5A472" w14:textId="77777777" w:rsidR="00BE3F9E" w:rsidRPr="00614B7A" w:rsidRDefault="00BE3F9E" w:rsidP="00BE3F9E">
            <w:pPr>
              <w:pStyle w:val="TAL"/>
            </w:pPr>
            <w:r w:rsidRPr="00614B7A">
              <w:lastRenderedPageBreak/>
              <w:t>6.5A.1.4</w:t>
            </w:r>
          </w:p>
        </w:tc>
        <w:tc>
          <w:tcPr>
            <w:tcW w:w="4500" w:type="dxa"/>
            <w:tcBorders>
              <w:top w:val="single" w:sz="4" w:space="0" w:color="auto"/>
              <w:left w:val="single" w:sz="4" w:space="0" w:color="auto"/>
              <w:bottom w:val="single" w:sz="4" w:space="0" w:color="auto"/>
              <w:right w:val="single" w:sz="4" w:space="0" w:color="auto"/>
            </w:tcBorders>
            <w:hideMark/>
          </w:tcPr>
          <w:p w14:paraId="1DE28B59" w14:textId="77777777" w:rsidR="00BE3F9E" w:rsidRPr="00614B7A" w:rsidRDefault="00BE3F9E" w:rsidP="00BE3F9E">
            <w:pPr>
              <w:pStyle w:val="TAL"/>
            </w:pPr>
            <w:r w:rsidRPr="00614B7A">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17089865"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3FCB23F9" w14:textId="77777777" w:rsidR="00BE3F9E" w:rsidRPr="00614B7A" w:rsidRDefault="00BE3F9E" w:rsidP="00BE3F9E">
            <w:pPr>
              <w:pStyle w:val="TAL"/>
              <w:rPr>
                <w:rFonts w:eastAsia="SimSun"/>
                <w:lang w:eastAsia="zh-CN"/>
              </w:rPr>
            </w:pPr>
            <w:r w:rsidRPr="00614B7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F2FD3A8" w14:textId="77777777" w:rsidR="00BE3F9E" w:rsidRPr="00614B7A" w:rsidRDefault="00BE3F9E" w:rsidP="00BE3F9E">
            <w:pPr>
              <w:pStyle w:val="TAL"/>
              <w:rPr>
                <w:rFonts w:eastAsia="SimSun"/>
                <w:lang w:eastAsia="zh-CN"/>
              </w:rPr>
            </w:pPr>
            <w:r w:rsidRPr="00614B7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8D7C9D2" w14:textId="77777777" w:rsidR="00BE3F9E" w:rsidRPr="00614B7A" w:rsidRDefault="00BE3F9E" w:rsidP="00BE3F9E">
            <w:pPr>
              <w:pStyle w:val="TAL"/>
              <w:rPr>
                <w:rFonts w:eastAsia="SimSun"/>
                <w:lang w:eastAsia="zh-CN"/>
              </w:rPr>
            </w:pPr>
            <w:r w:rsidRPr="00614B7A">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9664572"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82FD2E" w14:textId="77777777" w:rsidR="00BE3F9E" w:rsidRPr="00614B7A" w:rsidRDefault="00BE3F9E" w:rsidP="00BE3F9E">
            <w:pPr>
              <w:pStyle w:val="TAL"/>
            </w:pPr>
            <w:r w:rsidRPr="00614B7A">
              <w:t>NOTE 1</w:t>
            </w:r>
          </w:p>
        </w:tc>
      </w:tr>
      <w:tr w:rsidR="00BE3F9E" w:rsidRPr="00614B7A" w14:paraId="4B5BE79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B17C764" w14:textId="77777777" w:rsidR="00BE3F9E" w:rsidRPr="00614B7A" w:rsidRDefault="00BE3F9E" w:rsidP="00BE3F9E">
            <w:pPr>
              <w:pStyle w:val="TAL"/>
            </w:pPr>
            <w:r w:rsidRPr="00614B7A">
              <w:t>6.5A.1.5</w:t>
            </w:r>
          </w:p>
        </w:tc>
        <w:tc>
          <w:tcPr>
            <w:tcW w:w="4500" w:type="dxa"/>
            <w:tcBorders>
              <w:top w:val="single" w:sz="4" w:space="0" w:color="auto"/>
              <w:left w:val="single" w:sz="4" w:space="0" w:color="auto"/>
              <w:bottom w:val="single" w:sz="4" w:space="0" w:color="auto"/>
              <w:right w:val="single" w:sz="4" w:space="0" w:color="auto"/>
            </w:tcBorders>
            <w:hideMark/>
          </w:tcPr>
          <w:p w14:paraId="0A492C8F" w14:textId="77777777" w:rsidR="00BE3F9E" w:rsidRPr="00614B7A" w:rsidRDefault="00BE3F9E" w:rsidP="00BE3F9E">
            <w:pPr>
              <w:pStyle w:val="TAL"/>
            </w:pPr>
            <w:r w:rsidRPr="00614B7A">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343F2CB6"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76A315E2" w14:textId="77777777" w:rsidR="00BE3F9E" w:rsidRPr="00614B7A" w:rsidRDefault="00BE3F9E" w:rsidP="00BE3F9E">
            <w:pPr>
              <w:pStyle w:val="TAL"/>
              <w:rPr>
                <w:rFonts w:eastAsia="SimSun"/>
                <w:lang w:eastAsia="zh-CN"/>
              </w:rPr>
            </w:pPr>
            <w:r w:rsidRPr="00614B7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98B8226" w14:textId="77777777" w:rsidR="00BE3F9E" w:rsidRPr="00614B7A" w:rsidRDefault="00BE3F9E" w:rsidP="00BE3F9E">
            <w:pPr>
              <w:pStyle w:val="TAL"/>
              <w:rPr>
                <w:rFonts w:eastAsia="SimSun"/>
                <w:lang w:eastAsia="zh-CN"/>
              </w:rPr>
            </w:pPr>
            <w:r w:rsidRPr="00614B7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80CE02C" w14:textId="77777777" w:rsidR="00BE3F9E" w:rsidRPr="00614B7A" w:rsidRDefault="00BE3F9E" w:rsidP="00BE3F9E">
            <w:pPr>
              <w:pStyle w:val="TAL"/>
              <w:rPr>
                <w:rFonts w:eastAsia="SimSun"/>
                <w:lang w:eastAsia="zh-CN"/>
              </w:rPr>
            </w:pPr>
            <w:r w:rsidRPr="00614B7A">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100AED6"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3FF9B8" w14:textId="77777777" w:rsidR="00BE3F9E" w:rsidRPr="00614B7A" w:rsidRDefault="00BE3F9E" w:rsidP="00BE3F9E">
            <w:pPr>
              <w:pStyle w:val="TAL"/>
            </w:pPr>
            <w:r w:rsidRPr="00614B7A">
              <w:t>NOTE 1</w:t>
            </w:r>
          </w:p>
        </w:tc>
      </w:tr>
      <w:tr w:rsidR="00BE3F9E" w:rsidRPr="00614B7A" w14:paraId="059488D6"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FD0DE08" w14:textId="77777777" w:rsidR="00BE3F9E" w:rsidRPr="00614B7A" w:rsidRDefault="00BE3F9E" w:rsidP="00BE3F9E">
            <w:pPr>
              <w:pStyle w:val="TAL"/>
            </w:pPr>
            <w:r w:rsidRPr="00614B7A">
              <w:t>6.5A.1.6</w:t>
            </w:r>
          </w:p>
        </w:tc>
        <w:tc>
          <w:tcPr>
            <w:tcW w:w="4500" w:type="dxa"/>
            <w:tcBorders>
              <w:top w:val="single" w:sz="4" w:space="0" w:color="auto"/>
              <w:left w:val="single" w:sz="4" w:space="0" w:color="auto"/>
              <w:bottom w:val="single" w:sz="4" w:space="0" w:color="auto"/>
              <w:right w:val="single" w:sz="4" w:space="0" w:color="auto"/>
            </w:tcBorders>
            <w:hideMark/>
          </w:tcPr>
          <w:p w14:paraId="2AE29FA4" w14:textId="77777777" w:rsidR="00BE3F9E" w:rsidRPr="00614B7A" w:rsidRDefault="00BE3F9E" w:rsidP="00BE3F9E">
            <w:pPr>
              <w:pStyle w:val="TAL"/>
            </w:pPr>
            <w:r w:rsidRPr="00614B7A">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53131C09"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1F276DB9" w14:textId="77777777" w:rsidR="00BE3F9E" w:rsidRPr="00614B7A" w:rsidRDefault="00BE3F9E" w:rsidP="00BE3F9E">
            <w:pPr>
              <w:pStyle w:val="TAL"/>
              <w:rPr>
                <w:rFonts w:eastAsia="SimSun"/>
                <w:lang w:eastAsia="zh-CN"/>
              </w:rPr>
            </w:pPr>
            <w:r w:rsidRPr="00614B7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6A90DA0" w14:textId="77777777" w:rsidR="00BE3F9E" w:rsidRPr="00614B7A" w:rsidRDefault="00BE3F9E" w:rsidP="00BE3F9E">
            <w:pPr>
              <w:pStyle w:val="TAL"/>
              <w:rPr>
                <w:rFonts w:eastAsia="SimSun"/>
                <w:lang w:eastAsia="zh-CN"/>
              </w:rPr>
            </w:pPr>
            <w:r w:rsidRPr="00614B7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E7C8E89" w14:textId="77777777" w:rsidR="00BE3F9E" w:rsidRPr="00614B7A" w:rsidRDefault="00BE3F9E" w:rsidP="00BE3F9E">
            <w:pPr>
              <w:pStyle w:val="TAL"/>
              <w:rPr>
                <w:rFonts w:eastAsia="SimSun"/>
                <w:lang w:eastAsia="zh-CN"/>
              </w:rPr>
            </w:pPr>
            <w:r w:rsidRPr="00614B7A">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B750EAF"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C14584" w14:textId="77777777" w:rsidR="00BE3F9E" w:rsidRPr="00614B7A" w:rsidRDefault="00BE3F9E" w:rsidP="00BE3F9E">
            <w:pPr>
              <w:pStyle w:val="TAL"/>
            </w:pPr>
            <w:r w:rsidRPr="00614B7A">
              <w:t>NOTE 1</w:t>
            </w:r>
          </w:p>
        </w:tc>
      </w:tr>
      <w:tr w:rsidR="00BE3F9E" w:rsidRPr="00614B7A" w14:paraId="2955295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E522FD8" w14:textId="77777777" w:rsidR="00BE3F9E" w:rsidRPr="00614B7A" w:rsidRDefault="00BE3F9E" w:rsidP="00BE3F9E">
            <w:pPr>
              <w:pStyle w:val="TAL"/>
            </w:pPr>
            <w:r w:rsidRPr="00614B7A">
              <w:t>6.5A.1.7</w:t>
            </w:r>
          </w:p>
        </w:tc>
        <w:tc>
          <w:tcPr>
            <w:tcW w:w="4500" w:type="dxa"/>
            <w:tcBorders>
              <w:top w:val="single" w:sz="4" w:space="0" w:color="auto"/>
              <w:left w:val="single" w:sz="4" w:space="0" w:color="auto"/>
              <w:bottom w:val="single" w:sz="4" w:space="0" w:color="auto"/>
              <w:right w:val="single" w:sz="4" w:space="0" w:color="auto"/>
            </w:tcBorders>
            <w:hideMark/>
          </w:tcPr>
          <w:p w14:paraId="22022A7E" w14:textId="77777777" w:rsidR="00BE3F9E" w:rsidRPr="00614B7A" w:rsidRDefault="00BE3F9E" w:rsidP="00BE3F9E">
            <w:pPr>
              <w:pStyle w:val="TAL"/>
            </w:pPr>
            <w:r w:rsidRPr="00614B7A">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4824E004"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49B2D4CA" w14:textId="77777777" w:rsidR="00BE3F9E" w:rsidRPr="00614B7A" w:rsidRDefault="00BE3F9E" w:rsidP="00BE3F9E">
            <w:pPr>
              <w:pStyle w:val="TAL"/>
              <w:rPr>
                <w:rFonts w:eastAsia="SimSun"/>
                <w:lang w:eastAsia="zh-CN"/>
              </w:rPr>
            </w:pPr>
            <w:r w:rsidRPr="00614B7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C9A3354" w14:textId="77777777" w:rsidR="00BE3F9E" w:rsidRPr="00614B7A" w:rsidRDefault="00BE3F9E" w:rsidP="00BE3F9E">
            <w:pPr>
              <w:pStyle w:val="TAL"/>
              <w:rPr>
                <w:rFonts w:eastAsia="SimSun"/>
                <w:lang w:eastAsia="zh-CN"/>
              </w:rPr>
            </w:pPr>
            <w:r w:rsidRPr="00614B7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2B01792" w14:textId="77777777" w:rsidR="00BE3F9E" w:rsidRPr="00614B7A" w:rsidRDefault="00BE3F9E" w:rsidP="00BE3F9E">
            <w:pPr>
              <w:pStyle w:val="TAL"/>
              <w:rPr>
                <w:rFonts w:eastAsia="SimSun"/>
                <w:lang w:eastAsia="zh-CN"/>
              </w:rPr>
            </w:pPr>
            <w:r w:rsidRPr="00614B7A">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8853831"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C9AF41" w14:textId="77777777" w:rsidR="00BE3F9E" w:rsidRPr="00614B7A" w:rsidRDefault="00BE3F9E" w:rsidP="00BE3F9E">
            <w:pPr>
              <w:pStyle w:val="TAL"/>
            </w:pPr>
            <w:r w:rsidRPr="00614B7A">
              <w:t>NOTE 1</w:t>
            </w:r>
          </w:p>
        </w:tc>
      </w:tr>
      <w:tr w:rsidR="00BE3F9E" w:rsidRPr="00614B7A" w14:paraId="5203F42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31F57C1" w14:textId="77777777" w:rsidR="00BE3F9E" w:rsidRPr="00614B7A" w:rsidRDefault="00BE3F9E" w:rsidP="00BE3F9E">
            <w:pPr>
              <w:pStyle w:val="TAL"/>
            </w:pPr>
            <w:r w:rsidRPr="00614B7A">
              <w:t>6.5A.2.1.1</w:t>
            </w:r>
          </w:p>
        </w:tc>
        <w:tc>
          <w:tcPr>
            <w:tcW w:w="4500" w:type="dxa"/>
            <w:tcBorders>
              <w:top w:val="single" w:sz="4" w:space="0" w:color="auto"/>
              <w:left w:val="single" w:sz="4" w:space="0" w:color="auto"/>
              <w:bottom w:val="single" w:sz="4" w:space="0" w:color="auto"/>
              <w:right w:val="single" w:sz="4" w:space="0" w:color="auto"/>
            </w:tcBorders>
            <w:hideMark/>
          </w:tcPr>
          <w:p w14:paraId="24765198" w14:textId="77777777" w:rsidR="00BE3F9E" w:rsidRPr="00614B7A" w:rsidRDefault="00BE3F9E" w:rsidP="00BE3F9E">
            <w:pPr>
              <w:pStyle w:val="TAL"/>
            </w:pPr>
            <w:r w:rsidRPr="00614B7A">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6A24FCD2"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80404DE" w14:textId="77777777" w:rsidR="00BE3F9E" w:rsidRPr="00614B7A" w:rsidRDefault="00BE3F9E" w:rsidP="00BE3F9E">
            <w:pPr>
              <w:pStyle w:val="TAL"/>
              <w:rPr>
                <w:rFonts w:eastAsia="SimSun"/>
                <w:lang w:eastAsia="zh-CN"/>
              </w:rPr>
            </w:pPr>
            <w:r w:rsidRPr="00614B7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D3B86CD" w14:textId="77777777" w:rsidR="00BE3F9E" w:rsidRPr="00614B7A" w:rsidRDefault="00BE3F9E" w:rsidP="00BE3F9E">
            <w:pPr>
              <w:pStyle w:val="TAL"/>
              <w:rPr>
                <w:rFonts w:eastAsia="SimSun"/>
                <w:lang w:eastAsia="zh-CN"/>
              </w:rPr>
            </w:pPr>
            <w:r w:rsidRPr="00614B7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FAF2B42" w14:textId="77777777" w:rsidR="00BE3F9E" w:rsidRPr="00614B7A" w:rsidRDefault="00BE3F9E" w:rsidP="00BE3F9E">
            <w:pPr>
              <w:pStyle w:val="TAL"/>
              <w:rPr>
                <w:rFonts w:eastAsia="SimSun"/>
                <w:lang w:eastAsia="zh-CN"/>
              </w:rPr>
            </w:pPr>
            <w:r w:rsidRPr="00614B7A">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E1B5313"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4EE069" w14:textId="77777777" w:rsidR="00BE3F9E" w:rsidRPr="00614B7A" w:rsidRDefault="00BE3F9E" w:rsidP="00BE3F9E">
            <w:pPr>
              <w:pStyle w:val="TAL"/>
              <w:rPr>
                <w:rFonts w:eastAsia="SimSun"/>
                <w:lang w:eastAsia="zh-CN"/>
              </w:rPr>
            </w:pPr>
            <w:r w:rsidRPr="00614B7A">
              <w:t>Skip TC 6.5A.2.1.1 if UE supports NSA and TS 38.521-3 TC 6.5B.2.4.1_1.1 has been executed.</w:t>
            </w:r>
          </w:p>
        </w:tc>
      </w:tr>
      <w:tr w:rsidR="00BE3F9E" w:rsidRPr="00614B7A" w14:paraId="75CE631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CBB9952" w14:textId="77777777" w:rsidR="00BE3F9E" w:rsidRPr="00614B7A" w:rsidRDefault="00BE3F9E" w:rsidP="00BE3F9E">
            <w:pPr>
              <w:pStyle w:val="TAL"/>
            </w:pPr>
            <w:r w:rsidRPr="00614B7A">
              <w:t>6.5A.2.1.2</w:t>
            </w:r>
          </w:p>
        </w:tc>
        <w:tc>
          <w:tcPr>
            <w:tcW w:w="4500" w:type="dxa"/>
            <w:tcBorders>
              <w:top w:val="single" w:sz="4" w:space="0" w:color="auto"/>
              <w:left w:val="single" w:sz="4" w:space="0" w:color="auto"/>
              <w:bottom w:val="single" w:sz="4" w:space="0" w:color="auto"/>
              <w:right w:val="single" w:sz="4" w:space="0" w:color="auto"/>
            </w:tcBorders>
            <w:hideMark/>
          </w:tcPr>
          <w:p w14:paraId="43F5CE5B" w14:textId="77777777" w:rsidR="00BE3F9E" w:rsidRPr="00614B7A" w:rsidRDefault="00BE3F9E" w:rsidP="00BE3F9E">
            <w:pPr>
              <w:pStyle w:val="TAL"/>
            </w:pPr>
            <w:r w:rsidRPr="00614B7A">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47FA64BB"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6BF73472" w14:textId="77777777" w:rsidR="00BE3F9E" w:rsidRPr="00614B7A" w:rsidRDefault="00BE3F9E" w:rsidP="00BE3F9E">
            <w:pPr>
              <w:pStyle w:val="TAL"/>
              <w:rPr>
                <w:rFonts w:eastAsia="SimSun"/>
                <w:lang w:eastAsia="zh-CN"/>
              </w:rPr>
            </w:pPr>
            <w:r w:rsidRPr="00614B7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5A3E371" w14:textId="77777777" w:rsidR="00BE3F9E" w:rsidRPr="00614B7A" w:rsidRDefault="00BE3F9E" w:rsidP="00BE3F9E">
            <w:pPr>
              <w:pStyle w:val="TAL"/>
              <w:rPr>
                <w:rFonts w:eastAsia="SimSun"/>
                <w:lang w:eastAsia="zh-CN"/>
              </w:rPr>
            </w:pPr>
            <w:r w:rsidRPr="00614B7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B591A6C" w14:textId="77777777" w:rsidR="00BE3F9E" w:rsidRPr="00614B7A" w:rsidRDefault="00BE3F9E" w:rsidP="00BE3F9E">
            <w:pPr>
              <w:pStyle w:val="TAL"/>
              <w:rPr>
                <w:rFonts w:eastAsia="SimSun"/>
                <w:lang w:eastAsia="zh-CN"/>
              </w:rPr>
            </w:pPr>
            <w:r w:rsidRPr="00614B7A">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457A02A"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A839B5" w14:textId="77777777" w:rsidR="00BE3F9E" w:rsidRPr="00614B7A" w:rsidRDefault="00BE3F9E" w:rsidP="00BE3F9E">
            <w:pPr>
              <w:pStyle w:val="TAL"/>
            </w:pPr>
            <w:r w:rsidRPr="00614B7A">
              <w:t>NOTE 1</w:t>
            </w:r>
          </w:p>
          <w:p w14:paraId="60BAB569" w14:textId="77777777" w:rsidR="00BE3F9E" w:rsidRPr="00614B7A" w:rsidRDefault="00BE3F9E" w:rsidP="00BE3F9E">
            <w:pPr>
              <w:pStyle w:val="TAL"/>
              <w:rPr>
                <w:rFonts w:eastAsia="SimSun"/>
                <w:lang w:eastAsia="zh-CN"/>
              </w:rPr>
            </w:pPr>
            <w:r w:rsidRPr="00614B7A">
              <w:t>Skip TC 6.5A.2.1.2 if UE supports NSA and TS 38.521-3 TC 6.5B.2.4.1_1.2 has been executed.</w:t>
            </w:r>
          </w:p>
        </w:tc>
      </w:tr>
      <w:tr w:rsidR="00BE3F9E" w:rsidRPr="00614B7A" w14:paraId="5FE1D03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9BD7E46" w14:textId="77777777" w:rsidR="00BE3F9E" w:rsidRPr="00614B7A" w:rsidRDefault="00BE3F9E" w:rsidP="00BE3F9E">
            <w:pPr>
              <w:pStyle w:val="TAL"/>
            </w:pPr>
            <w:r w:rsidRPr="00614B7A">
              <w:t>6.5A.2.1.3</w:t>
            </w:r>
          </w:p>
        </w:tc>
        <w:tc>
          <w:tcPr>
            <w:tcW w:w="4500" w:type="dxa"/>
            <w:tcBorders>
              <w:top w:val="single" w:sz="4" w:space="0" w:color="auto"/>
              <w:left w:val="single" w:sz="4" w:space="0" w:color="auto"/>
              <w:bottom w:val="single" w:sz="4" w:space="0" w:color="auto"/>
              <w:right w:val="single" w:sz="4" w:space="0" w:color="auto"/>
            </w:tcBorders>
            <w:hideMark/>
          </w:tcPr>
          <w:p w14:paraId="45A1E705" w14:textId="77777777" w:rsidR="00BE3F9E" w:rsidRPr="00614B7A" w:rsidRDefault="00BE3F9E" w:rsidP="00BE3F9E">
            <w:pPr>
              <w:pStyle w:val="TAL"/>
            </w:pPr>
            <w:r w:rsidRPr="00614B7A">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6F288F5E"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02110037" w14:textId="77777777" w:rsidR="00BE3F9E" w:rsidRPr="00614B7A" w:rsidRDefault="00BE3F9E" w:rsidP="00BE3F9E">
            <w:pPr>
              <w:pStyle w:val="TAL"/>
              <w:rPr>
                <w:rFonts w:eastAsia="SimSun"/>
                <w:lang w:eastAsia="zh-CN"/>
              </w:rPr>
            </w:pPr>
            <w:r w:rsidRPr="00614B7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141E338" w14:textId="77777777" w:rsidR="00BE3F9E" w:rsidRPr="00614B7A" w:rsidRDefault="00BE3F9E" w:rsidP="00BE3F9E">
            <w:pPr>
              <w:pStyle w:val="TAL"/>
              <w:rPr>
                <w:rFonts w:eastAsia="SimSun"/>
                <w:lang w:eastAsia="zh-CN"/>
              </w:rPr>
            </w:pPr>
            <w:r w:rsidRPr="00614B7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7B6BFC0" w14:textId="77777777" w:rsidR="00BE3F9E" w:rsidRPr="00614B7A" w:rsidRDefault="00BE3F9E" w:rsidP="00BE3F9E">
            <w:pPr>
              <w:pStyle w:val="TAL"/>
              <w:rPr>
                <w:rFonts w:eastAsia="SimSun"/>
                <w:lang w:eastAsia="zh-CN"/>
              </w:rPr>
            </w:pPr>
            <w:r w:rsidRPr="00614B7A">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8E70283"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584CA8" w14:textId="77777777" w:rsidR="00BE3F9E" w:rsidRPr="00614B7A" w:rsidRDefault="00BE3F9E" w:rsidP="00BE3F9E">
            <w:pPr>
              <w:pStyle w:val="TAL"/>
            </w:pPr>
            <w:r w:rsidRPr="00614B7A">
              <w:t>NOTE 1</w:t>
            </w:r>
          </w:p>
          <w:p w14:paraId="4381A69E" w14:textId="77777777" w:rsidR="00BE3F9E" w:rsidRPr="00614B7A" w:rsidRDefault="00BE3F9E" w:rsidP="00BE3F9E">
            <w:pPr>
              <w:pStyle w:val="TAL"/>
              <w:rPr>
                <w:rFonts w:eastAsia="SimSun"/>
                <w:lang w:eastAsia="zh-CN"/>
              </w:rPr>
            </w:pPr>
            <w:r w:rsidRPr="00614B7A">
              <w:t>Skip TC 6.5A.2.1.3 if UE supports NSA and TS 38.521-3 TC 6.5B.2.4.1_1.3 has been executed.</w:t>
            </w:r>
          </w:p>
        </w:tc>
      </w:tr>
      <w:tr w:rsidR="00BE3F9E" w:rsidRPr="00614B7A" w14:paraId="5601A7E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4FDBF7E" w14:textId="77777777" w:rsidR="00BE3F9E" w:rsidRPr="00614B7A" w:rsidRDefault="00BE3F9E" w:rsidP="00BE3F9E">
            <w:pPr>
              <w:pStyle w:val="TAL"/>
            </w:pPr>
            <w:r w:rsidRPr="00614B7A">
              <w:t>6.5A.2.1.4</w:t>
            </w:r>
          </w:p>
        </w:tc>
        <w:tc>
          <w:tcPr>
            <w:tcW w:w="4500" w:type="dxa"/>
            <w:tcBorders>
              <w:top w:val="single" w:sz="4" w:space="0" w:color="auto"/>
              <w:left w:val="single" w:sz="4" w:space="0" w:color="auto"/>
              <w:bottom w:val="single" w:sz="4" w:space="0" w:color="auto"/>
              <w:right w:val="single" w:sz="4" w:space="0" w:color="auto"/>
            </w:tcBorders>
            <w:hideMark/>
          </w:tcPr>
          <w:p w14:paraId="45A84C18" w14:textId="77777777" w:rsidR="00BE3F9E" w:rsidRPr="00614B7A" w:rsidRDefault="00BE3F9E" w:rsidP="00BE3F9E">
            <w:pPr>
              <w:pStyle w:val="TAL"/>
            </w:pPr>
            <w:r w:rsidRPr="00614B7A">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647C105B"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068C5285" w14:textId="77777777" w:rsidR="00BE3F9E" w:rsidRPr="00614B7A" w:rsidRDefault="00BE3F9E" w:rsidP="00BE3F9E">
            <w:pPr>
              <w:pStyle w:val="TAL"/>
              <w:rPr>
                <w:rFonts w:eastAsia="SimSun"/>
                <w:lang w:eastAsia="zh-CN"/>
              </w:rPr>
            </w:pPr>
            <w:r w:rsidRPr="00614B7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0467B87" w14:textId="77777777" w:rsidR="00BE3F9E" w:rsidRPr="00614B7A" w:rsidRDefault="00BE3F9E" w:rsidP="00BE3F9E">
            <w:pPr>
              <w:pStyle w:val="TAL"/>
              <w:rPr>
                <w:rFonts w:eastAsia="SimSun"/>
                <w:lang w:eastAsia="zh-CN"/>
              </w:rPr>
            </w:pPr>
            <w:r w:rsidRPr="00614B7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AFDC143" w14:textId="77777777" w:rsidR="00BE3F9E" w:rsidRPr="00614B7A" w:rsidRDefault="00BE3F9E" w:rsidP="00BE3F9E">
            <w:pPr>
              <w:pStyle w:val="TAL"/>
              <w:rPr>
                <w:rFonts w:eastAsia="SimSun"/>
                <w:lang w:eastAsia="zh-CN"/>
              </w:rPr>
            </w:pPr>
            <w:r w:rsidRPr="00614B7A">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3EBEB4D"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AEB924" w14:textId="77777777" w:rsidR="00BE3F9E" w:rsidRPr="00614B7A" w:rsidRDefault="00BE3F9E" w:rsidP="00BE3F9E">
            <w:pPr>
              <w:pStyle w:val="TAL"/>
            </w:pPr>
            <w:r w:rsidRPr="00614B7A">
              <w:t>NOTE 1</w:t>
            </w:r>
          </w:p>
        </w:tc>
      </w:tr>
      <w:tr w:rsidR="00BE3F9E" w:rsidRPr="00614B7A" w14:paraId="5E9FF122"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893B65E" w14:textId="77777777" w:rsidR="00BE3F9E" w:rsidRPr="00614B7A" w:rsidRDefault="00BE3F9E" w:rsidP="00BE3F9E">
            <w:pPr>
              <w:pStyle w:val="TAL"/>
            </w:pPr>
            <w:r w:rsidRPr="00614B7A">
              <w:t>6.5A.2.1.5</w:t>
            </w:r>
          </w:p>
        </w:tc>
        <w:tc>
          <w:tcPr>
            <w:tcW w:w="4500" w:type="dxa"/>
            <w:tcBorders>
              <w:top w:val="single" w:sz="4" w:space="0" w:color="auto"/>
              <w:left w:val="single" w:sz="4" w:space="0" w:color="auto"/>
              <w:bottom w:val="single" w:sz="4" w:space="0" w:color="auto"/>
              <w:right w:val="single" w:sz="4" w:space="0" w:color="auto"/>
            </w:tcBorders>
            <w:hideMark/>
          </w:tcPr>
          <w:p w14:paraId="75C7FF60" w14:textId="77777777" w:rsidR="00BE3F9E" w:rsidRPr="00614B7A" w:rsidRDefault="00BE3F9E" w:rsidP="00BE3F9E">
            <w:pPr>
              <w:pStyle w:val="TAL"/>
            </w:pPr>
            <w:r w:rsidRPr="00614B7A">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149CEDCE"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635BA8EA" w14:textId="77777777" w:rsidR="00BE3F9E" w:rsidRPr="00614B7A" w:rsidRDefault="00BE3F9E" w:rsidP="00BE3F9E">
            <w:pPr>
              <w:pStyle w:val="TAL"/>
              <w:rPr>
                <w:rFonts w:eastAsia="SimSun"/>
                <w:lang w:eastAsia="zh-CN"/>
              </w:rPr>
            </w:pPr>
            <w:r w:rsidRPr="00614B7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E6BF1DF" w14:textId="77777777" w:rsidR="00BE3F9E" w:rsidRPr="00614B7A" w:rsidRDefault="00BE3F9E" w:rsidP="00BE3F9E">
            <w:pPr>
              <w:pStyle w:val="TAL"/>
              <w:rPr>
                <w:rFonts w:eastAsia="SimSun"/>
                <w:lang w:eastAsia="zh-CN"/>
              </w:rPr>
            </w:pPr>
            <w:r w:rsidRPr="00614B7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E2AE230" w14:textId="77777777" w:rsidR="00BE3F9E" w:rsidRPr="00614B7A" w:rsidRDefault="00BE3F9E" w:rsidP="00BE3F9E">
            <w:pPr>
              <w:pStyle w:val="TAL"/>
              <w:rPr>
                <w:rFonts w:eastAsia="SimSun"/>
                <w:lang w:eastAsia="zh-CN"/>
              </w:rPr>
            </w:pPr>
            <w:r w:rsidRPr="00614B7A">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E340DAC"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FD6F33" w14:textId="77777777" w:rsidR="00BE3F9E" w:rsidRPr="00614B7A" w:rsidRDefault="00BE3F9E" w:rsidP="00BE3F9E">
            <w:pPr>
              <w:pStyle w:val="TAL"/>
            </w:pPr>
            <w:r w:rsidRPr="00614B7A">
              <w:t>NOTE 1</w:t>
            </w:r>
          </w:p>
        </w:tc>
      </w:tr>
      <w:tr w:rsidR="00BE3F9E" w:rsidRPr="00614B7A" w14:paraId="24ACE08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8F29DFD" w14:textId="77777777" w:rsidR="00BE3F9E" w:rsidRPr="00614B7A" w:rsidRDefault="00BE3F9E" w:rsidP="00BE3F9E">
            <w:pPr>
              <w:pStyle w:val="TAL"/>
            </w:pPr>
            <w:r w:rsidRPr="00614B7A">
              <w:t>6.5A.2.1.6</w:t>
            </w:r>
          </w:p>
        </w:tc>
        <w:tc>
          <w:tcPr>
            <w:tcW w:w="4500" w:type="dxa"/>
            <w:tcBorders>
              <w:top w:val="single" w:sz="4" w:space="0" w:color="auto"/>
              <w:left w:val="single" w:sz="4" w:space="0" w:color="auto"/>
              <w:bottom w:val="single" w:sz="4" w:space="0" w:color="auto"/>
              <w:right w:val="single" w:sz="4" w:space="0" w:color="auto"/>
            </w:tcBorders>
            <w:hideMark/>
          </w:tcPr>
          <w:p w14:paraId="4EA3B752" w14:textId="77777777" w:rsidR="00BE3F9E" w:rsidRPr="00614B7A" w:rsidRDefault="00BE3F9E" w:rsidP="00BE3F9E">
            <w:pPr>
              <w:pStyle w:val="TAL"/>
            </w:pPr>
            <w:r w:rsidRPr="00614B7A">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79BC9868"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532FC2E5" w14:textId="77777777" w:rsidR="00BE3F9E" w:rsidRPr="00614B7A" w:rsidRDefault="00BE3F9E" w:rsidP="00BE3F9E">
            <w:pPr>
              <w:pStyle w:val="TAL"/>
              <w:rPr>
                <w:rFonts w:eastAsia="SimSun"/>
                <w:lang w:eastAsia="zh-CN"/>
              </w:rPr>
            </w:pPr>
            <w:r w:rsidRPr="00614B7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A54A16E" w14:textId="77777777" w:rsidR="00BE3F9E" w:rsidRPr="00614B7A" w:rsidRDefault="00BE3F9E" w:rsidP="00BE3F9E">
            <w:pPr>
              <w:pStyle w:val="TAL"/>
              <w:rPr>
                <w:rFonts w:eastAsia="SimSun"/>
                <w:lang w:eastAsia="zh-CN"/>
              </w:rPr>
            </w:pPr>
            <w:r w:rsidRPr="00614B7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BC1FBC9" w14:textId="77777777" w:rsidR="00BE3F9E" w:rsidRPr="00614B7A" w:rsidRDefault="00BE3F9E" w:rsidP="00BE3F9E">
            <w:pPr>
              <w:pStyle w:val="TAL"/>
              <w:rPr>
                <w:rFonts w:eastAsia="SimSun"/>
                <w:lang w:eastAsia="zh-CN"/>
              </w:rPr>
            </w:pPr>
            <w:r w:rsidRPr="00614B7A">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BE52D67"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0BAB06" w14:textId="77777777" w:rsidR="00BE3F9E" w:rsidRPr="00614B7A" w:rsidRDefault="00BE3F9E" w:rsidP="00BE3F9E">
            <w:pPr>
              <w:pStyle w:val="TAL"/>
            </w:pPr>
            <w:r w:rsidRPr="00614B7A">
              <w:t>NOTE 1</w:t>
            </w:r>
          </w:p>
        </w:tc>
      </w:tr>
      <w:tr w:rsidR="00BE3F9E" w:rsidRPr="00614B7A" w14:paraId="0802533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72E11E8" w14:textId="77777777" w:rsidR="00BE3F9E" w:rsidRPr="00614B7A" w:rsidRDefault="00BE3F9E" w:rsidP="00BE3F9E">
            <w:pPr>
              <w:pStyle w:val="TAL"/>
            </w:pPr>
            <w:r w:rsidRPr="00614B7A">
              <w:t>6.5A.2.1.7</w:t>
            </w:r>
          </w:p>
        </w:tc>
        <w:tc>
          <w:tcPr>
            <w:tcW w:w="4500" w:type="dxa"/>
            <w:tcBorders>
              <w:top w:val="single" w:sz="4" w:space="0" w:color="auto"/>
              <w:left w:val="single" w:sz="4" w:space="0" w:color="auto"/>
              <w:bottom w:val="single" w:sz="4" w:space="0" w:color="auto"/>
              <w:right w:val="single" w:sz="4" w:space="0" w:color="auto"/>
            </w:tcBorders>
            <w:hideMark/>
          </w:tcPr>
          <w:p w14:paraId="5D719E9D" w14:textId="77777777" w:rsidR="00BE3F9E" w:rsidRPr="00614B7A" w:rsidRDefault="00BE3F9E" w:rsidP="00BE3F9E">
            <w:pPr>
              <w:pStyle w:val="TAL"/>
            </w:pPr>
            <w:r w:rsidRPr="00614B7A">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6ADEC2C0"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7EE23828" w14:textId="77777777" w:rsidR="00BE3F9E" w:rsidRPr="00614B7A" w:rsidRDefault="00BE3F9E" w:rsidP="00BE3F9E">
            <w:pPr>
              <w:pStyle w:val="TAL"/>
              <w:rPr>
                <w:rFonts w:eastAsia="SimSun"/>
                <w:lang w:eastAsia="zh-CN"/>
              </w:rPr>
            </w:pPr>
            <w:r w:rsidRPr="00614B7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79152D6" w14:textId="77777777" w:rsidR="00BE3F9E" w:rsidRPr="00614B7A" w:rsidRDefault="00BE3F9E" w:rsidP="00BE3F9E">
            <w:pPr>
              <w:pStyle w:val="TAL"/>
              <w:rPr>
                <w:rFonts w:eastAsia="SimSun"/>
                <w:lang w:eastAsia="zh-CN"/>
              </w:rPr>
            </w:pPr>
            <w:r w:rsidRPr="00614B7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D23C2C5" w14:textId="77777777" w:rsidR="00BE3F9E" w:rsidRPr="00614B7A" w:rsidRDefault="00BE3F9E" w:rsidP="00BE3F9E">
            <w:pPr>
              <w:pStyle w:val="TAL"/>
              <w:rPr>
                <w:rFonts w:eastAsia="SimSun"/>
                <w:lang w:eastAsia="zh-CN"/>
              </w:rPr>
            </w:pPr>
            <w:r w:rsidRPr="00614B7A">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FF3D00A"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80EC9E" w14:textId="77777777" w:rsidR="00BE3F9E" w:rsidRPr="00614B7A" w:rsidRDefault="00BE3F9E" w:rsidP="00BE3F9E">
            <w:pPr>
              <w:pStyle w:val="TAL"/>
            </w:pPr>
            <w:r w:rsidRPr="00614B7A">
              <w:t>NOTE 1</w:t>
            </w:r>
          </w:p>
        </w:tc>
      </w:tr>
      <w:tr w:rsidR="00BE3F9E" w:rsidRPr="00614B7A" w14:paraId="2B6582B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C3E9149" w14:textId="77777777" w:rsidR="00BE3F9E" w:rsidRPr="00614B7A" w:rsidRDefault="00BE3F9E" w:rsidP="00BE3F9E">
            <w:pPr>
              <w:pStyle w:val="TAL"/>
            </w:pPr>
            <w:r w:rsidRPr="00614B7A">
              <w:t>6.5A.2.2.1</w:t>
            </w:r>
          </w:p>
        </w:tc>
        <w:tc>
          <w:tcPr>
            <w:tcW w:w="4500" w:type="dxa"/>
            <w:tcBorders>
              <w:top w:val="single" w:sz="4" w:space="0" w:color="auto"/>
              <w:left w:val="single" w:sz="4" w:space="0" w:color="auto"/>
              <w:bottom w:val="single" w:sz="4" w:space="0" w:color="auto"/>
              <w:right w:val="single" w:sz="4" w:space="0" w:color="auto"/>
            </w:tcBorders>
            <w:hideMark/>
          </w:tcPr>
          <w:p w14:paraId="67587B7A" w14:textId="77777777" w:rsidR="00BE3F9E" w:rsidRPr="00614B7A" w:rsidRDefault="00BE3F9E" w:rsidP="00BE3F9E">
            <w:pPr>
              <w:pStyle w:val="TAL"/>
            </w:pPr>
            <w:r w:rsidRPr="00614B7A">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4885EEFB"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552DF018" w14:textId="77777777" w:rsidR="00BE3F9E" w:rsidRPr="00614B7A" w:rsidRDefault="00BE3F9E" w:rsidP="00BE3F9E">
            <w:pPr>
              <w:pStyle w:val="TAL"/>
              <w:rPr>
                <w:rFonts w:eastAsia="SimSun"/>
                <w:lang w:eastAsia="zh-CN"/>
              </w:rPr>
            </w:pPr>
            <w:r w:rsidRPr="00614B7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E60AB8C" w14:textId="77777777" w:rsidR="00BE3F9E" w:rsidRPr="00614B7A" w:rsidRDefault="00BE3F9E" w:rsidP="00BE3F9E">
            <w:pPr>
              <w:pStyle w:val="TAL"/>
              <w:rPr>
                <w:rFonts w:eastAsia="SimSun"/>
                <w:lang w:eastAsia="zh-CN"/>
              </w:rPr>
            </w:pPr>
            <w:r w:rsidRPr="00614B7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DA20A1A" w14:textId="77777777" w:rsidR="00BE3F9E" w:rsidRPr="00614B7A" w:rsidRDefault="00BE3F9E" w:rsidP="00BE3F9E">
            <w:pPr>
              <w:pStyle w:val="TAL"/>
              <w:rPr>
                <w:rFonts w:eastAsia="SimSun"/>
                <w:lang w:eastAsia="zh-CN"/>
              </w:rPr>
            </w:pPr>
            <w:r w:rsidRPr="00614B7A">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C6A6509"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B2B8B9" w14:textId="77777777" w:rsidR="00BE3F9E" w:rsidRPr="00614B7A" w:rsidRDefault="00BE3F9E" w:rsidP="00BE3F9E">
            <w:pPr>
              <w:pStyle w:val="TAL"/>
              <w:rPr>
                <w:rFonts w:eastAsia="SimSun"/>
                <w:lang w:eastAsia="zh-CN"/>
              </w:rPr>
            </w:pPr>
            <w:r w:rsidRPr="00614B7A">
              <w:rPr>
                <w:rFonts w:eastAsia="SimSun"/>
                <w:lang w:eastAsia="zh-CN"/>
              </w:rPr>
              <w:t>Skip TC 6.5A.2.2.1 if UE supports NSA and TS 38.521-3 TC 6.5B.2.4.3_1.1 has been executed.</w:t>
            </w:r>
          </w:p>
        </w:tc>
      </w:tr>
      <w:tr w:rsidR="00BE3F9E" w:rsidRPr="00614B7A" w14:paraId="5942571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054D429" w14:textId="77777777" w:rsidR="00BE3F9E" w:rsidRPr="00614B7A" w:rsidRDefault="00BE3F9E" w:rsidP="00BE3F9E">
            <w:pPr>
              <w:pStyle w:val="TAL"/>
            </w:pPr>
            <w:r w:rsidRPr="00614B7A">
              <w:lastRenderedPageBreak/>
              <w:t>6.5A.2.2.2</w:t>
            </w:r>
          </w:p>
        </w:tc>
        <w:tc>
          <w:tcPr>
            <w:tcW w:w="4500" w:type="dxa"/>
            <w:tcBorders>
              <w:top w:val="single" w:sz="4" w:space="0" w:color="auto"/>
              <w:left w:val="single" w:sz="4" w:space="0" w:color="auto"/>
              <w:bottom w:val="single" w:sz="4" w:space="0" w:color="auto"/>
              <w:right w:val="single" w:sz="4" w:space="0" w:color="auto"/>
            </w:tcBorders>
            <w:hideMark/>
          </w:tcPr>
          <w:p w14:paraId="015C2AC0" w14:textId="77777777" w:rsidR="00BE3F9E" w:rsidRPr="00614B7A" w:rsidRDefault="00BE3F9E" w:rsidP="00BE3F9E">
            <w:pPr>
              <w:pStyle w:val="TAL"/>
            </w:pPr>
            <w:r w:rsidRPr="00614B7A">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47E0B2FC"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123F3FF9" w14:textId="77777777" w:rsidR="00BE3F9E" w:rsidRPr="00614B7A" w:rsidRDefault="00BE3F9E" w:rsidP="00BE3F9E">
            <w:pPr>
              <w:pStyle w:val="TAL"/>
              <w:rPr>
                <w:rFonts w:eastAsia="SimSun"/>
                <w:lang w:eastAsia="zh-CN"/>
              </w:rPr>
            </w:pPr>
            <w:r w:rsidRPr="00614B7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F85EAE8" w14:textId="77777777" w:rsidR="00BE3F9E" w:rsidRPr="00614B7A" w:rsidRDefault="00BE3F9E" w:rsidP="00BE3F9E">
            <w:pPr>
              <w:pStyle w:val="TAL"/>
              <w:rPr>
                <w:rFonts w:eastAsia="SimSun"/>
                <w:lang w:eastAsia="zh-CN"/>
              </w:rPr>
            </w:pPr>
            <w:r w:rsidRPr="00614B7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F9189A4" w14:textId="77777777" w:rsidR="00BE3F9E" w:rsidRPr="00614B7A" w:rsidRDefault="00BE3F9E" w:rsidP="00BE3F9E">
            <w:pPr>
              <w:pStyle w:val="TAL"/>
              <w:rPr>
                <w:rFonts w:eastAsia="SimSun"/>
                <w:lang w:eastAsia="zh-CN"/>
              </w:rPr>
            </w:pPr>
            <w:r w:rsidRPr="00614B7A">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D5A3DBB"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FF112A" w14:textId="77777777" w:rsidR="00BE3F9E" w:rsidRPr="00614B7A" w:rsidRDefault="00BE3F9E" w:rsidP="00BE3F9E">
            <w:pPr>
              <w:pStyle w:val="TAL"/>
              <w:rPr>
                <w:rFonts w:eastAsia="SimSun"/>
                <w:lang w:eastAsia="zh-CN"/>
              </w:rPr>
            </w:pPr>
            <w:r w:rsidRPr="00614B7A">
              <w:rPr>
                <w:rFonts w:eastAsia="SimSun"/>
                <w:lang w:eastAsia="zh-CN"/>
              </w:rPr>
              <w:t>Skip TC 6.5A.2.2.2 if UE supports NSA and TS 38.521-3 TC 6.5B.2.4.3_1.2 has been executed.</w:t>
            </w:r>
          </w:p>
        </w:tc>
      </w:tr>
      <w:tr w:rsidR="00BE3F9E" w:rsidRPr="00614B7A" w14:paraId="79FF09A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114F216" w14:textId="77777777" w:rsidR="00BE3F9E" w:rsidRPr="00614B7A" w:rsidRDefault="00BE3F9E" w:rsidP="00BE3F9E">
            <w:pPr>
              <w:pStyle w:val="TAL"/>
            </w:pPr>
            <w:r w:rsidRPr="00614B7A">
              <w:t>6.5A.2.2.3</w:t>
            </w:r>
          </w:p>
        </w:tc>
        <w:tc>
          <w:tcPr>
            <w:tcW w:w="4500" w:type="dxa"/>
            <w:tcBorders>
              <w:top w:val="single" w:sz="4" w:space="0" w:color="auto"/>
              <w:left w:val="single" w:sz="4" w:space="0" w:color="auto"/>
              <w:bottom w:val="single" w:sz="4" w:space="0" w:color="auto"/>
              <w:right w:val="single" w:sz="4" w:space="0" w:color="auto"/>
            </w:tcBorders>
            <w:hideMark/>
          </w:tcPr>
          <w:p w14:paraId="7B982E2D" w14:textId="77777777" w:rsidR="00BE3F9E" w:rsidRPr="00614B7A" w:rsidRDefault="00BE3F9E" w:rsidP="00BE3F9E">
            <w:pPr>
              <w:pStyle w:val="TAL"/>
            </w:pPr>
            <w:r w:rsidRPr="00614B7A">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18305BAD"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1239C1E9" w14:textId="77777777" w:rsidR="00BE3F9E" w:rsidRPr="00614B7A" w:rsidRDefault="00BE3F9E" w:rsidP="00BE3F9E">
            <w:pPr>
              <w:pStyle w:val="TAL"/>
              <w:rPr>
                <w:rFonts w:eastAsia="SimSun"/>
                <w:lang w:eastAsia="zh-CN"/>
              </w:rPr>
            </w:pPr>
            <w:r w:rsidRPr="00614B7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CD0B4C0" w14:textId="77777777" w:rsidR="00BE3F9E" w:rsidRPr="00614B7A" w:rsidRDefault="00BE3F9E" w:rsidP="00BE3F9E">
            <w:pPr>
              <w:pStyle w:val="TAL"/>
              <w:rPr>
                <w:rFonts w:eastAsia="SimSun"/>
                <w:lang w:eastAsia="zh-CN"/>
              </w:rPr>
            </w:pPr>
            <w:r w:rsidRPr="00614B7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DB310EC" w14:textId="77777777" w:rsidR="00BE3F9E" w:rsidRPr="00614B7A" w:rsidRDefault="00BE3F9E" w:rsidP="00BE3F9E">
            <w:pPr>
              <w:pStyle w:val="TAL"/>
              <w:rPr>
                <w:rFonts w:eastAsia="SimSun"/>
                <w:lang w:eastAsia="zh-CN"/>
              </w:rPr>
            </w:pPr>
            <w:r w:rsidRPr="00614B7A">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99D3282"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A779F8" w14:textId="77777777" w:rsidR="00BE3F9E" w:rsidRPr="00614B7A" w:rsidRDefault="00BE3F9E" w:rsidP="00BE3F9E">
            <w:pPr>
              <w:pStyle w:val="TAL"/>
              <w:rPr>
                <w:rFonts w:eastAsia="SimSun"/>
                <w:lang w:eastAsia="zh-CN"/>
              </w:rPr>
            </w:pPr>
            <w:r w:rsidRPr="00614B7A">
              <w:rPr>
                <w:rFonts w:eastAsia="SimSun"/>
                <w:lang w:eastAsia="zh-CN"/>
              </w:rPr>
              <w:t>Skip TC 6.5A.2.2.3 if UE supports NSA and TS 38.521-3 TC 6.5B.2.4.3_1.3 has been executed.</w:t>
            </w:r>
          </w:p>
        </w:tc>
      </w:tr>
      <w:tr w:rsidR="00BE3F9E" w:rsidRPr="00614B7A" w14:paraId="78315FE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821BDCE" w14:textId="77777777" w:rsidR="00BE3F9E" w:rsidRPr="00614B7A" w:rsidRDefault="00BE3F9E" w:rsidP="00BE3F9E">
            <w:pPr>
              <w:pStyle w:val="TAL"/>
            </w:pPr>
            <w:r w:rsidRPr="00614B7A">
              <w:t>6.5A.2.2.4</w:t>
            </w:r>
          </w:p>
        </w:tc>
        <w:tc>
          <w:tcPr>
            <w:tcW w:w="4500" w:type="dxa"/>
            <w:tcBorders>
              <w:top w:val="single" w:sz="4" w:space="0" w:color="auto"/>
              <w:left w:val="single" w:sz="4" w:space="0" w:color="auto"/>
              <w:bottom w:val="single" w:sz="4" w:space="0" w:color="auto"/>
              <w:right w:val="single" w:sz="4" w:space="0" w:color="auto"/>
            </w:tcBorders>
            <w:hideMark/>
          </w:tcPr>
          <w:p w14:paraId="517B70F6" w14:textId="77777777" w:rsidR="00BE3F9E" w:rsidRPr="00614B7A" w:rsidRDefault="00BE3F9E" w:rsidP="00BE3F9E">
            <w:pPr>
              <w:pStyle w:val="TAL"/>
            </w:pPr>
            <w:r w:rsidRPr="00614B7A">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07A96124"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08005868" w14:textId="77777777" w:rsidR="00BE3F9E" w:rsidRPr="00614B7A" w:rsidRDefault="00BE3F9E" w:rsidP="00BE3F9E">
            <w:pPr>
              <w:pStyle w:val="TAL"/>
              <w:rPr>
                <w:rFonts w:eastAsia="SimSun"/>
                <w:lang w:eastAsia="zh-CN"/>
              </w:rPr>
            </w:pPr>
            <w:r w:rsidRPr="00614B7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04C3559" w14:textId="77777777" w:rsidR="00BE3F9E" w:rsidRPr="00614B7A" w:rsidRDefault="00BE3F9E" w:rsidP="00BE3F9E">
            <w:pPr>
              <w:pStyle w:val="TAL"/>
              <w:rPr>
                <w:rFonts w:eastAsia="SimSun"/>
                <w:lang w:eastAsia="zh-CN"/>
              </w:rPr>
            </w:pPr>
            <w:r w:rsidRPr="00614B7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6A74736" w14:textId="77777777" w:rsidR="00BE3F9E" w:rsidRPr="00614B7A" w:rsidRDefault="00BE3F9E" w:rsidP="00BE3F9E">
            <w:pPr>
              <w:pStyle w:val="TAL"/>
              <w:rPr>
                <w:rFonts w:eastAsia="SimSun"/>
                <w:lang w:eastAsia="zh-CN"/>
              </w:rPr>
            </w:pPr>
            <w:r w:rsidRPr="00614B7A">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A63BF14"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A641A7" w14:textId="77777777" w:rsidR="00BE3F9E" w:rsidRPr="00614B7A" w:rsidRDefault="00BE3F9E" w:rsidP="00BE3F9E">
            <w:pPr>
              <w:pStyle w:val="TAL"/>
            </w:pPr>
            <w:r w:rsidRPr="00614B7A">
              <w:t>NOTE 1</w:t>
            </w:r>
          </w:p>
        </w:tc>
      </w:tr>
      <w:tr w:rsidR="00BE3F9E" w:rsidRPr="00614B7A" w14:paraId="2FCEFA4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93948FC" w14:textId="77777777" w:rsidR="00BE3F9E" w:rsidRPr="00614B7A" w:rsidRDefault="00BE3F9E" w:rsidP="00BE3F9E">
            <w:pPr>
              <w:pStyle w:val="TAL"/>
            </w:pPr>
            <w:r w:rsidRPr="00614B7A">
              <w:t>6.5A.2.2.5</w:t>
            </w:r>
          </w:p>
        </w:tc>
        <w:tc>
          <w:tcPr>
            <w:tcW w:w="4500" w:type="dxa"/>
            <w:tcBorders>
              <w:top w:val="single" w:sz="4" w:space="0" w:color="auto"/>
              <w:left w:val="single" w:sz="4" w:space="0" w:color="auto"/>
              <w:bottom w:val="single" w:sz="4" w:space="0" w:color="auto"/>
              <w:right w:val="single" w:sz="4" w:space="0" w:color="auto"/>
            </w:tcBorders>
            <w:hideMark/>
          </w:tcPr>
          <w:p w14:paraId="45B1AF35" w14:textId="77777777" w:rsidR="00BE3F9E" w:rsidRPr="00614B7A" w:rsidRDefault="00BE3F9E" w:rsidP="00BE3F9E">
            <w:pPr>
              <w:pStyle w:val="TAL"/>
            </w:pPr>
            <w:r w:rsidRPr="00614B7A">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4C9B5EEB"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7F952EF7" w14:textId="77777777" w:rsidR="00BE3F9E" w:rsidRPr="00614B7A" w:rsidRDefault="00BE3F9E" w:rsidP="00BE3F9E">
            <w:pPr>
              <w:pStyle w:val="TAL"/>
              <w:rPr>
                <w:rFonts w:eastAsia="SimSun"/>
                <w:lang w:eastAsia="zh-CN"/>
              </w:rPr>
            </w:pPr>
            <w:r w:rsidRPr="00614B7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937B284" w14:textId="77777777" w:rsidR="00BE3F9E" w:rsidRPr="00614B7A" w:rsidRDefault="00BE3F9E" w:rsidP="00BE3F9E">
            <w:pPr>
              <w:pStyle w:val="TAL"/>
              <w:rPr>
                <w:rFonts w:eastAsia="SimSun"/>
                <w:lang w:eastAsia="zh-CN"/>
              </w:rPr>
            </w:pPr>
            <w:r w:rsidRPr="00614B7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8C8444E" w14:textId="77777777" w:rsidR="00BE3F9E" w:rsidRPr="00614B7A" w:rsidRDefault="00BE3F9E" w:rsidP="00BE3F9E">
            <w:pPr>
              <w:pStyle w:val="TAL"/>
              <w:rPr>
                <w:rFonts w:eastAsia="SimSun"/>
                <w:lang w:eastAsia="zh-CN"/>
              </w:rPr>
            </w:pPr>
            <w:r w:rsidRPr="00614B7A">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05F1095B"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009133" w14:textId="77777777" w:rsidR="00BE3F9E" w:rsidRPr="00614B7A" w:rsidRDefault="00BE3F9E" w:rsidP="00BE3F9E">
            <w:pPr>
              <w:pStyle w:val="TAL"/>
            </w:pPr>
            <w:r w:rsidRPr="00614B7A">
              <w:t>NOTE 1</w:t>
            </w:r>
          </w:p>
        </w:tc>
      </w:tr>
      <w:tr w:rsidR="00BE3F9E" w:rsidRPr="00614B7A" w14:paraId="1D7C766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264BB88" w14:textId="77777777" w:rsidR="00BE3F9E" w:rsidRPr="00614B7A" w:rsidRDefault="00BE3F9E" w:rsidP="00BE3F9E">
            <w:pPr>
              <w:pStyle w:val="TAL"/>
            </w:pPr>
            <w:r w:rsidRPr="00614B7A">
              <w:t>6.5A.2.2.6</w:t>
            </w:r>
          </w:p>
        </w:tc>
        <w:tc>
          <w:tcPr>
            <w:tcW w:w="4500" w:type="dxa"/>
            <w:tcBorders>
              <w:top w:val="single" w:sz="4" w:space="0" w:color="auto"/>
              <w:left w:val="single" w:sz="4" w:space="0" w:color="auto"/>
              <w:bottom w:val="single" w:sz="4" w:space="0" w:color="auto"/>
              <w:right w:val="single" w:sz="4" w:space="0" w:color="auto"/>
            </w:tcBorders>
            <w:hideMark/>
          </w:tcPr>
          <w:p w14:paraId="5D7B114B" w14:textId="77777777" w:rsidR="00BE3F9E" w:rsidRPr="00614B7A" w:rsidRDefault="00BE3F9E" w:rsidP="00BE3F9E">
            <w:pPr>
              <w:pStyle w:val="TAL"/>
            </w:pPr>
            <w:r w:rsidRPr="00614B7A">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55534FA0"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78227DBF" w14:textId="77777777" w:rsidR="00BE3F9E" w:rsidRPr="00614B7A" w:rsidRDefault="00BE3F9E" w:rsidP="00BE3F9E">
            <w:pPr>
              <w:pStyle w:val="TAL"/>
              <w:rPr>
                <w:rFonts w:eastAsia="SimSun"/>
                <w:lang w:eastAsia="zh-CN"/>
              </w:rPr>
            </w:pPr>
            <w:r w:rsidRPr="00614B7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E3EF34F" w14:textId="77777777" w:rsidR="00BE3F9E" w:rsidRPr="00614B7A" w:rsidRDefault="00BE3F9E" w:rsidP="00BE3F9E">
            <w:pPr>
              <w:pStyle w:val="TAL"/>
              <w:rPr>
                <w:rFonts w:eastAsia="SimSun"/>
                <w:lang w:eastAsia="zh-CN"/>
              </w:rPr>
            </w:pPr>
            <w:r w:rsidRPr="00614B7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008FF55" w14:textId="77777777" w:rsidR="00BE3F9E" w:rsidRPr="00614B7A" w:rsidRDefault="00BE3F9E" w:rsidP="00BE3F9E">
            <w:pPr>
              <w:pStyle w:val="TAL"/>
              <w:rPr>
                <w:rFonts w:eastAsia="SimSun"/>
                <w:lang w:eastAsia="zh-CN"/>
              </w:rPr>
            </w:pPr>
            <w:r w:rsidRPr="00614B7A">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4382D5A"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30CEDA" w14:textId="77777777" w:rsidR="00BE3F9E" w:rsidRPr="00614B7A" w:rsidRDefault="00BE3F9E" w:rsidP="00BE3F9E">
            <w:pPr>
              <w:pStyle w:val="TAL"/>
            </w:pPr>
            <w:r w:rsidRPr="00614B7A">
              <w:t>NOTE 1</w:t>
            </w:r>
          </w:p>
        </w:tc>
      </w:tr>
      <w:tr w:rsidR="00BE3F9E" w:rsidRPr="00614B7A" w14:paraId="3EB5F9C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AD66ABD" w14:textId="77777777" w:rsidR="00BE3F9E" w:rsidRPr="00614B7A" w:rsidRDefault="00BE3F9E" w:rsidP="00BE3F9E">
            <w:pPr>
              <w:pStyle w:val="TAL"/>
            </w:pPr>
            <w:r w:rsidRPr="00614B7A">
              <w:t>6.5A.2.2.7</w:t>
            </w:r>
          </w:p>
        </w:tc>
        <w:tc>
          <w:tcPr>
            <w:tcW w:w="4500" w:type="dxa"/>
            <w:tcBorders>
              <w:top w:val="single" w:sz="4" w:space="0" w:color="auto"/>
              <w:left w:val="single" w:sz="4" w:space="0" w:color="auto"/>
              <w:bottom w:val="single" w:sz="4" w:space="0" w:color="auto"/>
              <w:right w:val="single" w:sz="4" w:space="0" w:color="auto"/>
            </w:tcBorders>
            <w:hideMark/>
          </w:tcPr>
          <w:p w14:paraId="1EC9A609" w14:textId="77777777" w:rsidR="00BE3F9E" w:rsidRPr="00614B7A" w:rsidRDefault="00BE3F9E" w:rsidP="00BE3F9E">
            <w:pPr>
              <w:pStyle w:val="TAL"/>
            </w:pPr>
            <w:r w:rsidRPr="00614B7A">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38F364C9"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6C6E51BA" w14:textId="77777777" w:rsidR="00BE3F9E" w:rsidRPr="00614B7A" w:rsidRDefault="00BE3F9E" w:rsidP="00BE3F9E">
            <w:pPr>
              <w:pStyle w:val="TAL"/>
              <w:rPr>
                <w:rFonts w:eastAsia="SimSun"/>
                <w:lang w:eastAsia="zh-CN"/>
              </w:rPr>
            </w:pPr>
            <w:r w:rsidRPr="00614B7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F423D30" w14:textId="77777777" w:rsidR="00BE3F9E" w:rsidRPr="00614B7A" w:rsidRDefault="00BE3F9E" w:rsidP="00BE3F9E">
            <w:pPr>
              <w:pStyle w:val="TAL"/>
              <w:rPr>
                <w:rFonts w:eastAsia="SimSun"/>
                <w:lang w:eastAsia="zh-CN"/>
              </w:rPr>
            </w:pPr>
            <w:r w:rsidRPr="00614B7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B323494" w14:textId="77777777" w:rsidR="00BE3F9E" w:rsidRPr="00614B7A" w:rsidRDefault="00BE3F9E" w:rsidP="00BE3F9E">
            <w:pPr>
              <w:pStyle w:val="TAL"/>
              <w:rPr>
                <w:rFonts w:eastAsia="SimSun"/>
                <w:lang w:eastAsia="zh-CN"/>
              </w:rPr>
            </w:pPr>
            <w:r w:rsidRPr="00614B7A">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017D8F3"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EAAB2F" w14:textId="77777777" w:rsidR="00BE3F9E" w:rsidRPr="00614B7A" w:rsidRDefault="00BE3F9E" w:rsidP="00BE3F9E">
            <w:pPr>
              <w:pStyle w:val="TAL"/>
            </w:pPr>
            <w:r w:rsidRPr="00614B7A">
              <w:t>NOTE 1</w:t>
            </w:r>
          </w:p>
        </w:tc>
      </w:tr>
      <w:tr w:rsidR="00BE3F9E" w:rsidRPr="00614B7A" w14:paraId="1C8913D9"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63CEB23" w14:textId="77777777" w:rsidR="00BE3F9E" w:rsidRPr="00614B7A" w:rsidRDefault="00BE3F9E" w:rsidP="00BE3F9E">
            <w:pPr>
              <w:pStyle w:val="TAL"/>
            </w:pPr>
            <w:r w:rsidRPr="00614B7A">
              <w:t>6.5A.3.1.1</w:t>
            </w:r>
          </w:p>
        </w:tc>
        <w:tc>
          <w:tcPr>
            <w:tcW w:w="4500" w:type="dxa"/>
            <w:tcBorders>
              <w:top w:val="single" w:sz="4" w:space="0" w:color="auto"/>
              <w:left w:val="single" w:sz="4" w:space="0" w:color="auto"/>
              <w:bottom w:val="single" w:sz="4" w:space="0" w:color="auto"/>
              <w:right w:val="single" w:sz="4" w:space="0" w:color="auto"/>
            </w:tcBorders>
            <w:hideMark/>
          </w:tcPr>
          <w:p w14:paraId="4A158A5C" w14:textId="77777777" w:rsidR="00BE3F9E" w:rsidRPr="00614B7A" w:rsidRDefault="00BE3F9E" w:rsidP="00BE3F9E">
            <w:pPr>
              <w:pStyle w:val="TAL"/>
            </w:pPr>
            <w:r w:rsidRPr="00614B7A">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769D3CC"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71EF13EB" w14:textId="77777777" w:rsidR="00BE3F9E" w:rsidRPr="00614B7A" w:rsidRDefault="00BE3F9E" w:rsidP="00BE3F9E">
            <w:pPr>
              <w:pStyle w:val="TAL"/>
              <w:rPr>
                <w:rFonts w:eastAsia="SimSun"/>
                <w:lang w:eastAsia="zh-CN"/>
              </w:rPr>
            </w:pPr>
            <w:r w:rsidRPr="00614B7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BDC2444" w14:textId="77777777" w:rsidR="00BE3F9E" w:rsidRPr="00614B7A" w:rsidRDefault="00BE3F9E" w:rsidP="00BE3F9E">
            <w:pPr>
              <w:pStyle w:val="TAL"/>
              <w:rPr>
                <w:rFonts w:eastAsia="SimSun"/>
                <w:lang w:eastAsia="zh-CN"/>
              </w:rPr>
            </w:pPr>
            <w:r w:rsidRPr="00614B7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7683552" w14:textId="77777777" w:rsidR="00BE3F9E" w:rsidRPr="00614B7A" w:rsidRDefault="00BE3F9E" w:rsidP="00BE3F9E">
            <w:pPr>
              <w:pStyle w:val="TAL"/>
              <w:rPr>
                <w:rFonts w:eastAsia="SimSun"/>
                <w:lang w:eastAsia="zh-CN"/>
              </w:rPr>
            </w:pPr>
            <w:r w:rsidRPr="00614B7A">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3D264EF"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76C5A5" w14:textId="77777777" w:rsidR="00BE3F9E" w:rsidRPr="00614B7A" w:rsidRDefault="00BE3F9E" w:rsidP="00BE3F9E">
            <w:pPr>
              <w:pStyle w:val="TAL"/>
              <w:rPr>
                <w:rFonts w:eastAsia="SimSun"/>
                <w:lang w:eastAsia="zh-CN"/>
              </w:rPr>
            </w:pPr>
            <w:r w:rsidRPr="00614B7A">
              <w:rPr>
                <w:rFonts w:eastAsia="SimSun"/>
                <w:lang w:eastAsia="zh-CN"/>
              </w:rPr>
              <w:t>Skip TC 6.5A.3.1.1 if UE supports NSA and TS 38.521-3 TC 6.5B.3.4.1_1.1 has been executed.</w:t>
            </w:r>
          </w:p>
        </w:tc>
      </w:tr>
      <w:tr w:rsidR="00BE3F9E" w:rsidRPr="00614B7A" w14:paraId="2CDEAD1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1CB3B8E" w14:textId="77777777" w:rsidR="00BE3F9E" w:rsidRPr="00614B7A" w:rsidRDefault="00BE3F9E" w:rsidP="00BE3F9E">
            <w:pPr>
              <w:pStyle w:val="TAL"/>
            </w:pPr>
            <w:r w:rsidRPr="00614B7A">
              <w:t>6.5A.3.1.2</w:t>
            </w:r>
          </w:p>
        </w:tc>
        <w:tc>
          <w:tcPr>
            <w:tcW w:w="4500" w:type="dxa"/>
            <w:tcBorders>
              <w:top w:val="single" w:sz="4" w:space="0" w:color="auto"/>
              <w:left w:val="single" w:sz="4" w:space="0" w:color="auto"/>
              <w:bottom w:val="single" w:sz="4" w:space="0" w:color="auto"/>
              <w:right w:val="single" w:sz="4" w:space="0" w:color="auto"/>
            </w:tcBorders>
            <w:hideMark/>
          </w:tcPr>
          <w:p w14:paraId="7CB89A9D" w14:textId="77777777" w:rsidR="00BE3F9E" w:rsidRPr="00614B7A" w:rsidRDefault="00BE3F9E" w:rsidP="00BE3F9E">
            <w:pPr>
              <w:pStyle w:val="TAL"/>
            </w:pPr>
            <w:r w:rsidRPr="00614B7A">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11065AE"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7D19ACBC" w14:textId="77777777" w:rsidR="00BE3F9E" w:rsidRPr="00614B7A" w:rsidRDefault="00BE3F9E" w:rsidP="00BE3F9E">
            <w:pPr>
              <w:pStyle w:val="TAL"/>
              <w:rPr>
                <w:rFonts w:eastAsia="SimSun"/>
                <w:lang w:eastAsia="zh-CN"/>
              </w:rPr>
            </w:pPr>
            <w:r w:rsidRPr="00614B7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04910C" w14:textId="77777777" w:rsidR="00BE3F9E" w:rsidRPr="00614B7A" w:rsidRDefault="00BE3F9E" w:rsidP="00BE3F9E">
            <w:pPr>
              <w:pStyle w:val="TAL"/>
              <w:rPr>
                <w:rFonts w:eastAsia="SimSun"/>
                <w:lang w:eastAsia="zh-CN"/>
              </w:rPr>
            </w:pPr>
            <w:r w:rsidRPr="00614B7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33D50CE" w14:textId="77777777" w:rsidR="00BE3F9E" w:rsidRPr="00614B7A" w:rsidRDefault="00BE3F9E" w:rsidP="00BE3F9E">
            <w:pPr>
              <w:pStyle w:val="TAL"/>
              <w:rPr>
                <w:rFonts w:eastAsia="SimSun"/>
                <w:lang w:eastAsia="zh-CN"/>
              </w:rPr>
            </w:pPr>
            <w:r w:rsidRPr="00614B7A">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251A157"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A74A6B" w14:textId="77777777" w:rsidR="00BE3F9E" w:rsidRPr="00614B7A" w:rsidRDefault="00BE3F9E" w:rsidP="00BE3F9E">
            <w:pPr>
              <w:pStyle w:val="TAL"/>
              <w:rPr>
                <w:rFonts w:eastAsia="SimSun"/>
                <w:lang w:eastAsia="zh-CN"/>
              </w:rPr>
            </w:pPr>
            <w:r w:rsidRPr="00614B7A">
              <w:rPr>
                <w:rFonts w:eastAsia="SimSun"/>
                <w:lang w:eastAsia="zh-CN"/>
              </w:rPr>
              <w:t>Skip TC 6.5A.3.1.2 if UE supports NSA and TS 38.521-3 TC 6.5B.3.4.1_1.2 has been executed.</w:t>
            </w:r>
          </w:p>
        </w:tc>
      </w:tr>
      <w:tr w:rsidR="00BE3F9E" w:rsidRPr="00614B7A" w14:paraId="3DFE6790"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5A3D486" w14:textId="77777777" w:rsidR="00BE3F9E" w:rsidRPr="00614B7A" w:rsidRDefault="00BE3F9E" w:rsidP="00BE3F9E">
            <w:pPr>
              <w:pStyle w:val="TAL"/>
            </w:pPr>
            <w:r w:rsidRPr="00614B7A">
              <w:t>6.5A.3.1.3</w:t>
            </w:r>
          </w:p>
        </w:tc>
        <w:tc>
          <w:tcPr>
            <w:tcW w:w="4500" w:type="dxa"/>
            <w:tcBorders>
              <w:top w:val="single" w:sz="4" w:space="0" w:color="auto"/>
              <w:left w:val="single" w:sz="4" w:space="0" w:color="auto"/>
              <w:bottom w:val="single" w:sz="4" w:space="0" w:color="auto"/>
              <w:right w:val="single" w:sz="4" w:space="0" w:color="auto"/>
            </w:tcBorders>
            <w:hideMark/>
          </w:tcPr>
          <w:p w14:paraId="291D1DB7" w14:textId="77777777" w:rsidR="00BE3F9E" w:rsidRPr="00614B7A" w:rsidRDefault="00BE3F9E" w:rsidP="00BE3F9E">
            <w:pPr>
              <w:pStyle w:val="TAL"/>
            </w:pPr>
            <w:r w:rsidRPr="00614B7A">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D09CF78"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5C690E33" w14:textId="77777777" w:rsidR="00BE3F9E" w:rsidRPr="00614B7A" w:rsidRDefault="00BE3F9E" w:rsidP="00BE3F9E">
            <w:pPr>
              <w:pStyle w:val="TAL"/>
              <w:rPr>
                <w:rFonts w:eastAsia="SimSun"/>
                <w:lang w:eastAsia="zh-CN"/>
              </w:rPr>
            </w:pPr>
            <w:r w:rsidRPr="00614B7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552B20A" w14:textId="77777777" w:rsidR="00BE3F9E" w:rsidRPr="00614B7A" w:rsidRDefault="00BE3F9E" w:rsidP="00BE3F9E">
            <w:pPr>
              <w:pStyle w:val="TAL"/>
              <w:rPr>
                <w:rFonts w:eastAsia="SimSun"/>
                <w:lang w:eastAsia="zh-CN"/>
              </w:rPr>
            </w:pPr>
            <w:r w:rsidRPr="00614B7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084F89C" w14:textId="77777777" w:rsidR="00BE3F9E" w:rsidRPr="00614B7A" w:rsidRDefault="00BE3F9E" w:rsidP="00BE3F9E">
            <w:pPr>
              <w:pStyle w:val="TAL"/>
              <w:rPr>
                <w:rFonts w:eastAsia="SimSun"/>
                <w:lang w:eastAsia="zh-CN"/>
              </w:rPr>
            </w:pPr>
            <w:r w:rsidRPr="00614B7A">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8423D61"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39A1BC" w14:textId="77777777" w:rsidR="00BE3F9E" w:rsidRPr="00614B7A" w:rsidRDefault="00BE3F9E" w:rsidP="00BE3F9E">
            <w:pPr>
              <w:pStyle w:val="TAL"/>
              <w:rPr>
                <w:rFonts w:eastAsia="SimSun"/>
                <w:lang w:eastAsia="zh-CN"/>
              </w:rPr>
            </w:pPr>
            <w:r w:rsidRPr="00614B7A">
              <w:rPr>
                <w:rFonts w:eastAsia="SimSun"/>
                <w:lang w:eastAsia="zh-CN"/>
              </w:rPr>
              <w:t>Skip TC 6.5A.3.1.3 if UE supports NSA and TS 38.521-3 TC 6.5B.3.4.1_1.3 has been executed.</w:t>
            </w:r>
          </w:p>
        </w:tc>
      </w:tr>
      <w:tr w:rsidR="00BE3F9E" w:rsidRPr="00614B7A" w14:paraId="18CDE70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3D7D6FA" w14:textId="77777777" w:rsidR="00BE3F9E" w:rsidRPr="00614B7A" w:rsidRDefault="00BE3F9E" w:rsidP="00BE3F9E">
            <w:pPr>
              <w:pStyle w:val="TAL"/>
            </w:pPr>
            <w:r w:rsidRPr="00614B7A">
              <w:t>6.5A.3.1.4</w:t>
            </w:r>
          </w:p>
        </w:tc>
        <w:tc>
          <w:tcPr>
            <w:tcW w:w="4500" w:type="dxa"/>
            <w:tcBorders>
              <w:top w:val="single" w:sz="4" w:space="0" w:color="auto"/>
              <w:left w:val="single" w:sz="4" w:space="0" w:color="auto"/>
              <w:bottom w:val="single" w:sz="4" w:space="0" w:color="auto"/>
              <w:right w:val="single" w:sz="4" w:space="0" w:color="auto"/>
            </w:tcBorders>
            <w:hideMark/>
          </w:tcPr>
          <w:p w14:paraId="6A5F30F9" w14:textId="77777777" w:rsidR="00BE3F9E" w:rsidRPr="00614B7A" w:rsidRDefault="00BE3F9E" w:rsidP="00BE3F9E">
            <w:pPr>
              <w:pStyle w:val="TAL"/>
            </w:pPr>
            <w:r w:rsidRPr="00614B7A">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0E6BFD5"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0F5A467E" w14:textId="77777777" w:rsidR="00BE3F9E" w:rsidRPr="00614B7A" w:rsidRDefault="00BE3F9E" w:rsidP="00BE3F9E">
            <w:pPr>
              <w:pStyle w:val="TAL"/>
              <w:rPr>
                <w:rFonts w:eastAsia="SimSun"/>
                <w:lang w:eastAsia="zh-CN"/>
              </w:rPr>
            </w:pPr>
            <w:r w:rsidRPr="00614B7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54F09C5" w14:textId="77777777" w:rsidR="00BE3F9E" w:rsidRPr="00614B7A" w:rsidRDefault="00BE3F9E" w:rsidP="00BE3F9E">
            <w:pPr>
              <w:pStyle w:val="TAL"/>
              <w:rPr>
                <w:lang w:eastAsia="zh-CN"/>
              </w:rPr>
            </w:pPr>
            <w:r w:rsidRPr="00614B7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43694AC" w14:textId="77777777" w:rsidR="00BE3F9E" w:rsidRPr="00614B7A" w:rsidRDefault="00BE3F9E" w:rsidP="00BE3F9E">
            <w:pPr>
              <w:pStyle w:val="TAL"/>
              <w:rPr>
                <w:rFonts w:eastAsia="SimSun"/>
                <w:lang w:eastAsia="zh-CN"/>
              </w:rPr>
            </w:pPr>
            <w:r w:rsidRPr="00614B7A">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CF2569D"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F18D7E" w14:textId="77777777" w:rsidR="00BE3F9E" w:rsidRPr="00614B7A" w:rsidRDefault="00BE3F9E" w:rsidP="00BE3F9E">
            <w:pPr>
              <w:pStyle w:val="TAL"/>
            </w:pPr>
          </w:p>
        </w:tc>
      </w:tr>
      <w:tr w:rsidR="00BE3F9E" w:rsidRPr="00614B7A" w14:paraId="72DBCA7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E25B41E" w14:textId="77777777" w:rsidR="00BE3F9E" w:rsidRPr="00614B7A" w:rsidRDefault="00BE3F9E" w:rsidP="00BE3F9E">
            <w:pPr>
              <w:pStyle w:val="TAL"/>
            </w:pPr>
            <w:r w:rsidRPr="00614B7A">
              <w:t>6.5A.3.1.5</w:t>
            </w:r>
          </w:p>
        </w:tc>
        <w:tc>
          <w:tcPr>
            <w:tcW w:w="4500" w:type="dxa"/>
            <w:tcBorders>
              <w:top w:val="single" w:sz="4" w:space="0" w:color="auto"/>
              <w:left w:val="single" w:sz="4" w:space="0" w:color="auto"/>
              <w:bottom w:val="single" w:sz="4" w:space="0" w:color="auto"/>
              <w:right w:val="single" w:sz="4" w:space="0" w:color="auto"/>
            </w:tcBorders>
            <w:hideMark/>
          </w:tcPr>
          <w:p w14:paraId="777BA6EE" w14:textId="77777777" w:rsidR="00BE3F9E" w:rsidRPr="00614B7A" w:rsidRDefault="00BE3F9E" w:rsidP="00BE3F9E">
            <w:pPr>
              <w:pStyle w:val="TAL"/>
            </w:pPr>
            <w:r w:rsidRPr="00614B7A">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DBFF5F7"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84BE829" w14:textId="77777777" w:rsidR="00BE3F9E" w:rsidRPr="00614B7A" w:rsidRDefault="00BE3F9E" w:rsidP="00BE3F9E">
            <w:pPr>
              <w:pStyle w:val="TAL"/>
              <w:rPr>
                <w:rFonts w:eastAsia="SimSun"/>
                <w:lang w:eastAsia="zh-CN"/>
              </w:rPr>
            </w:pPr>
            <w:r w:rsidRPr="00614B7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3164829" w14:textId="77777777" w:rsidR="00BE3F9E" w:rsidRPr="00614B7A" w:rsidRDefault="00BE3F9E" w:rsidP="00BE3F9E">
            <w:pPr>
              <w:pStyle w:val="TAL"/>
              <w:rPr>
                <w:lang w:eastAsia="zh-CN"/>
              </w:rPr>
            </w:pPr>
            <w:r w:rsidRPr="00614B7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8DB0984" w14:textId="77777777" w:rsidR="00BE3F9E" w:rsidRPr="00614B7A" w:rsidRDefault="00BE3F9E" w:rsidP="00BE3F9E">
            <w:pPr>
              <w:pStyle w:val="TAL"/>
              <w:rPr>
                <w:rFonts w:eastAsia="SimSun"/>
                <w:lang w:eastAsia="zh-CN"/>
              </w:rPr>
            </w:pPr>
            <w:r w:rsidRPr="00614B7A">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608BE68"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7D881F" w14:textId="77777777" w:rsidR="00BE3F9E" w:rsidRPr="00614B7A" w:rsidRDefault="00BE3F9E" w:rsidP="00BE3F9E">
            <w:pPr>
              <w:pStyle w:val="TAL"/>
            </w:pPr>
          </w:p>
        </w:tc>
      </w:tr>
      <w:tr w:rsidR="00BE3F9E" w:rsidRPr="00614B7A" w14:paraId="596D3EE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4F39384" w14:textId="77777777" w:rsidR="00BE3F9E" w:rsidRPr="00614B7A" w:rsidRDefault="00BE3F9E" w:rsidP="00BE3F9E">
            <w:pPr>
              <w:pStyle w:val="TAL"/>
            </w:pPr>
            <w:r w:rsidRPr="00614B7A">
              <w:t>6.5A.3.1.6</w:t>
            </w:r>
          </w:p>
        </w:tc>
        <w:tc>
          <w:tcPr>
            <w:tcW w:w="4500" w:type="dxa"/>
            <w:tcBorders>
              <w:top w:val="single" w:sz="4" w:space="0" w:color="auto"/>
              <w:left w:val="single" w:sz="4" w:space="0" w:color="auto"/>
              <w:bottom w:val="single" w:sz="4" w:space="0" w:color="auto"/>
              <w:right w:val="single" w:sz="4" w:space="0" w:color="auto"/>
            </w:tcBorders>
            <w:hideMark/>
          </w:tcPr>
          <w:p w14:paraId="3F6F300E" w14:textId="77777777" w:rsidR="00BE3F9E" w:rsidRPr="00614B7A" w:rsidRDefault="00BE3F9E" w:rsidP="00BE3F9E">
            <w:pPr>
              <w:pStyle w:val="TAL"/>
            </w:pPr>
            <w:r w:rsidRPr="00614B7A">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79361BA"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5C18F1D6" w14:textId="77777777" w:rsidR="00BE3F9E" w:rsidRPr="00614B7A" w:rsidRDefault="00BE3F9E" w:rsidP="00BE3F9E">
            <w:pPr>
              <w:pStyle w:val="TAL"/>
              <w:rPr>
                <w:rFonts w:eastAsia="SimSun"/>
                <w:lang w:eastAsia="zh-CN"/>
              </w:rPr>
            </w:pPr>
            <w:r w:rsidRPr="00614B7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40293B5" w14:textId="77777777" w:rsidR="00BE3F9E" w:rsidRPr="00614B7A" w:rsidRDefault="00BE3F9E" w:rsidP="00BE3F9E">
            <w:pPr>
              <w:pStyle w:val="TAL"/>
              <w:rPr>
                <w:lang w:eastAsia="zh-CN"/>
              </w:rPr>
            </w:pPr>
            <w:r w:rsidRPr="00614B7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1E94EFC" w14:textId="77777777" w:rsidR="00BE3F9E" w:rsidRPr="00614B7A" w:rsidRDefault="00BE3F9E" w:rsidP="00BE3F9E">
            <w:pPr>
              <w:pStyle w:val="TAL"/>
              <w:rPr>
                <w:rFonts w:eastAsia="SimSun"/>
                <w:lang w:eastAsia="zh-CN"/>
              </w:rPr>
            </w:pPr>
            <w:r w:rsidRPr="00614B7A">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E87F748"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2667EA" w14:textId="77777777" w:rsidR="00BE3F9E" w:rsidRPr="00614B7A" w:rsidRDefault="00BE3F9E" w:rsidP="00BE3F9E">
            <w:pPr>
              <w:pStyle w:val="TAL"/>
            </w:pPr>
          </w:p>
        </w:tc>
      </w:tr>
      <w:tr w:rsidR="00BE3F9E" w:rsidRPr="00614B7A" w14:paraId="5173858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F139F14" w14:textId="77777777" w:rsidR="00BE3F9E" w:rsidRPr="00614B7A" w:rsidRDefault="00BE3F9E" w:rsidP="00BE3F9E">
            <w:pPr>
              <w:pStyle w:val="TAL"/>
            </w:pPr>
            <w:r w:rsidRPr="00614B7A">
              <w:lastRenderedPageBreak/>
              <w:t>6.5A.3.1.7</w:t>
            </w:r>
          </w:p>
        </w:tc>
        <w:tc>
          <w:tcPr>
            <w:tcW w:w="4500" w:type="dxa"/>
            <w:tcBorders>
              <w:top w:val="single" w:sz="4" w:space="0" w:color="auto"/>
              <w:left w:val="single" w:sz="4" w:space="0" w:color="auto"/>
              <w:bottom w:val="single" w:sz="4" w:space="0" w:color="auto"/>
              <w:right w:val="single" w:sz="4" w:space="0" w:color="auto"/>
            </w:tcBorders>
            <w:hideMark/>
          </w:tcPr>
          <w:p w14:paraId="3ECA96B6" w14:textId="77777777" w:rsidR="00BE3F9E" w:rsidRPr="00614B7A" w:rsidRDefault="00BE3F9E" w:rsidP="00BE3F9E">
            <w:pPr>
              <w:pStyle w:val="TAL"/>
            </w:pPr>
            <w:r w:rsidRPr="00614B7A">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D0492CA"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338044F2" w14:textId="77777777" w:rsidR="00BE3F9E" w:rsidRPr="00614B7A" w:rsidRDefault="00BE3F9E" w:rsidP="00BE3F9E">
            <w:pPr>
              <w:pStyle w:val="TAL"/>
              <w:rPr>
                <w:rFonts w:eastAsia="SimSun"/>
                <w:lang w:eastAsia="zh-CN"/>
              </w:rPr>
            </w:pPr>
            <w:r w:rsidRPr="00614B7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AE1D19A" w14:textId="77777777" w:rsidR="00BE3F9E" w:rsidRPr="00614B7A" w:rsidRDefault="00BE3F9E" w:rsidP="00BE3F9E">
            <w:pPr>
              <w:pStyle w:val="TAL"/>
              <w:rPr>
                <w:lang w:eastAsia="zh-CN"/>
              </w:rPr>
            </w:pPr>
            <w:r w:rsidRPr="00614B7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32EB0C" w14:textId="77777777" w:rsidR="00BE3F9E" w:rsidRPr="00614B7A" w:rsidRDefault="00BE3F9E" w:rsidP="00BE3F9E">
            <w:pPr>
              <w:pStyle w:val="TAL"/>
              <w:rPr>
                <w:rFonts w:eastAsia="SimSun"/>
                <w:lang w:eastAsia="zh-CN"/>
              </w:rPr>
            </w:pPr>
            <w:r w:rsidRPr="00614B7A">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06FE6A1"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EF7BF6" w14:textId="77777777" w:rsidR="00BE3F9E" w:rsidRPr="00614B7A" w:rsidRDefault="00BE3F9E" w:rsidP="00BE3F9E">
            <w:pPr>
              <w:pStyle w:val="TAL"/>
            </w:pPr>
          </w:p>
        </w:tc>
      </w:tr>
      <w:tr w:rsidR="00BE3F9E" w:rsidRPr="00614B7A" w14:paraId="767158F1"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7D65AF1" w14:textId="77777777" w:rsidR="00BE3F9E" w:rsidRPr="00614B7A" w:rsidRDefault="00BE3F9E" w:rsidP="00BE3F9E">
            <w:pPr>
              <w:pStyle w:val="TAL"/>
            </w:pPr>
            <w:r w:rsidRPr="00614B7A">
              <w:t>6.5A.3.2.1</w:t>
            </w:r>
          </w:p>
        </w:tc>
        <w:tc>
          <w:tcPr>
            <w:tcW w:w="4500" w:type="dxa"/>
            <w:tcBorders>
              <w:top w:val="single" w:sz="4" w:space="0" w:color="auto"/>
              <w:left w:val="single" w:sz="4" w:space="0" w:color="auto"/>
              <w:bottom w:val="single" w:sz="4" w:space="0" w:color="auto"/>
              <w:right w:val="single" w:sz="4" w:space="0" w:color="auto"/>
            </w:tcBorders>
            <w:hideMark/>
          </w:tcPr>
          <w:p w14:paraId="556BB3A7" w14:textId="77777777" w:rsidR="00BE3F9E" w:rsidRPr="00614B7A" w:rsidRDefault="00BE3F9E" w:rsidP="00BE3F9E">
            <w:pPr>
              <w:pStyle w:val="TAL"/>
            </w:pPr>
            <w:r w:rsidRPr="00614B7A">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1FD80149" w14:textId="77777777" w:rsidR="00BE3F9E" w:rsidRPr="00614B7A" w:rsidRDefault="00BE3F9E" w:rsidP="00BE3F9E">
            <w:pPr>
              <w:pStyle w:val="TAC"/>
              <w:rPr>
                <w:rFonts w:eastAsia="SimSun"/>
                <w:lang w:eastAsia="zh-CN"/>
              </w:rPr>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CB60B69" w14:textId="77777777" w:rsidR="00BE3F9E" w:rsidRPr="00614B7A" w:rsidRDefault="00BE3F9E" w:rsidP="00BE3F9E">
            <w:pPr>
              <w:pStyle w:val="TAL"/>
              <w:rPr>
                <w:rFonts w:eastAsia="SimSun"/>
                <w:lang w:eastAsia="zh-CN"/>
              </w:rPr>
            </w:pPr>
            <w:r w:rsidRPr="00614B7A">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EE09655" w14:textId="77777777" w:rsidR="00BE3F9E" w:rsidRPr="00614B7A" w:rsidRDefault="00BE3F9E" w:rsidP="00BE3F9E">
            <w:pPr>
              <w:pStyle w:val="TAL"/>
              <w:rPr>
                <w:lang w:eastAsia="zh-CN"/>
              </w:rPr>
            </w:pPr>
            <w:r w:rsidRPr="00614B7A">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8F416E3" w14:textId="77777777" w:rsidR="00BE3F9E" w:rsidRPr="00614B7A" w:rsidRDefault="00BE3F9E" w:rsidP="00BE3F9E">
            <w:pPr>
              <w:pStyle w:val="TAL"/>
              <w:rPr>
                <w:rFonts w:eastAsia="SimSun"/>
                <w:lang w:eastAsia="zh-CN"/>
              </w:rPr>
            </w:pPr>
            <w:r w:rsidRPr="00614B7A">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471F04C4"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06A840" w14:textId="77777777" w:rsidR="00BE3F9E" w:rsidRPr="00614B7A" w:rsidRDefault="00BE3F9E" w:rsidP="00BE3F9E">
            <w:pPr>
              <w:pStyle w:val="TAL"/>
            </w:pPr>
            <w:r w:rsidRPr="00614B7A">
              <w:rPr>
                <w:rFonts w:eastAsia="SimSun"/>
                <w:lang w:eastAsia="zh-CN"/>
              </w:rPr>
              <w:t>Skip TC 6.5A.3.2.1 if UE supports NSA and TS 38.521-3 TC 6.5B.3.4.2_1.1 has been executed.</w:t>
            </w:r>
          </w:p>
        </w:tc>
      </w:tr>
      <w:tr w:rsidR="00BE3F9E" w:rsidRPr="00614B7A" w14:paraId="367AC1E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56E1081" w14:textId="77777777" w:rsidR="00BE3F9E" w:rsidRPr="00614B7A" w:rsidRDefault="00BE3F9E" w:rsidP="00BE3F9E">
            <w:pPr>
              <w:pStyle w:val="TAL"/>
            </w:pPr>
            <w:r w:rsidRPr="00614B7A">
              <w:t>6.5A.3.2.2</w:t>
            </w:r>
          </w:p>
        </w:tc>
        <w:tc>
          <w:tcPr>
            <w:tcW w:w="4500" w:type="dxa"/>
            <w:tcBorders>
              <w:top w:val="single" w:sz="4" w:space="0" w:color="auto"/>
              <w:left w:val="single" w:sz="4" w:space="0" w:color="auto"/>
              <w:bottom w:val="single" w:sz="4" w:space="0" w:color="auto"/>
              <w:right w:val="single" w:sz="4" w:space="0" w:color="auto"/>
            </w:tcBorders>
            <w:hideMark/>
          </w:tcPr>
          <w:p w14:paraId="1A7C27EA" w14:textId="77777777" w:rsidR="00BE3F9E" w:rsidRPr="00614B7A" w:rsidRDefault="00BE3F9E" w:rsidP="00BE3F9E">
            <w:pPr>
              <w:pStyle w:val="TAL"/>
            </w:pPr>
            <w:r w:rsidRPr="00614B7A">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8140A03"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3D0CBF0" w14:textId="77777777" w:rsidR="00BE3F9E" w:rsidRPr="00614B7A" w:rsidRDefault="00BE3F9E" w:rsidP="00BE3F9E">
            <w:pPr>
              <w:pStyle w:val="TAL"/>
              <w:rPr>
                <w:rFonts w:eastAsia="SimSun"/>
                <w:lang w:eastAsia="zh-CN"/>
              </w:rPr>
            </w:pPr>
            <w:r w:rsidRPr="00614B7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2C8E88" w14:textId="77777777" w:rsidR="00BE3F9E" w:rsidRPr="00614B7A" w:rsidRDefault="00BE3F9E" w:rsidP="00BE3F9E">
            <w:pPr>
              <w:pStyle w:val="TAL"/>
              <w:rPr>
                <w:lang w:eastAsia="zh-CN"/>
              </w:rPr>
            </w:pPr>
            <w:r w:rsidRPr="00614B7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464B0CC" w14:textId="77777777" w:rsidR="00BE3F9E" w:rsidRPr="00614B7A" w:rsidRDefault="00BE3F9E" w:rsidP="00BE3F9E">
            <w:pPr>
              <w:pStyle w:val="TAL"/>
              <w:rPr>
                <w:rFonts w:eastAsia="SimSun"/>
                <w:lang w:eastAsia="zh-CN"/>
              </w:rPr>
            </w:pPr>
            <w:r w:rsidRPr="00614B7A">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5DF878E"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603FC1" w14:textId="77777777" w:rsidR="00BE3F9E" w:rsidRPr="00614B7A" w:rsidRDefault="00BE3F9E" w:rsidP="00BE3F9E">
            <w:pPr>
              <w:pStyle w:val="TAL"/>
            </w:pPr>
            <w:r w:rsidRPr="00614B7A">
              <w:rPr>
                <w:rFonts w:eastAsia="SimSun"/>
                <w:lang w:eastAsia="zh-CN"/>
              </w:rPr>
              <w:t>Skip TC 6.5A.3.2.2 if UE supports NSA and TS 38.521-3 TC 6.5B.3.4.2_1.2 has been executed.</w:t>
            </w:r>
          </w:p>
        </w:tc>
      </w:tr>
      <w:tr w:rsidR="00BE3F9E" w:rsidRPr="00614B7A" w14:paraId="571EF109"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E6D9F40" w14:textId="77777777" w:rsidR="00BE3F9E" w:rsidRPr="00614B7A" w:rsidRDefault="00BE3F9E" w:rsidP="00BE3F9E">
            <w:pPr>
              <w:pStyle w:val="TAL"/>
            </w:pPr>
            <w:r w:rsidRPr="00614B7A">
              <w:t>6.5A.3.2.3</w:t>
            </w:r>
          </w:p>
        </w:tc>
        <w:tc>
          <w:tcPr>
            <w:tcW w:w="4500" w:type="dxa"/>
            <w:tcBorders>
              <w:top w:val="single" w:sz="4" w:space="0" w:color="auto"/>
              <w:left w:val="single" w:sz="4" w:space="0" w:color="auto"/>
              <w:bottom w:val="single" w:sz="4" w:space="0" w:color="auto"/>
              <w:right w:val="single" w:sz="4" w:space="0" w:color="auto"/>
            </w:tcBorders>
            <w:hideMark/>
          </w:tcPr>
          <w:p w14:paraId="6E83160A" w14:textId="77777777" w:rsidR="00BE3F9E" w:rsidRPr="00614B7A" w:rsidRDefault="00BE3F9E" w:rsidP="00BE3F9E">
            <w:pPr>
              <w:pStyle w:val="TAL"/>
            </w:pPr>
            <w:r w:rsidRPr="00614B7A">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35F17BE3"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0C2A8FDB" w14:textId="77777777" w:rsidR="00BE3F9E" w:rsidRPr="00614B7A" w:rsidRDefault="00BE3F9E" w:rsidP="00BE3F9E">
            <w:pPr>
              <w:pStyle w:val="TAL"/>
              <w:rPr>
                <w:rFonts w:eastAsia="SimSun"/>
                <w:lang w:eastAsia="zh-CN"/>
              </w:rPr>
            </w:pPr>
            <w:r w:rsidRPr="00614B7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7DD769C" w14:textId="77777777" w:rsidR="00BE3F9E" w:rsidRPr="00614B7A" w:rsidRDefault="00BE3F9E" w:rsidP="00BE3F9E">
            <w:pPr>
              <w:pStyle w:val="TAL"/>
              <w:rPr>
                <w:lang w:eastAsia="zh-CN"/>
              </w:rPr>
            </w:pPr>
            <w:r w:rsidRPr="00614B7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61C2566" w14:textId="77777777" w:rsidR="00BE3F9E" w:rsidRPr="00614B7A" w:rsidRDefault="00BE3F9E" w:rsidP="00BE3F9E">
            <w:pPr>
              <w:pStyle w:val="TAL"/>
              <w:rPr>
                <w:rFonts w:eastAsia="SimSun"/>
                <w:lang w:eastAsia="zh-CN"/>
              </w:rPr>
            </w:pPr>
            <w:r w:rsidRPr="00614B7A">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0D39504"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08A7ED" w14:textId="77777777" w:rsidR="00BE3F9E" w:rsidRPr="00614B7A" w:rsidRDefault="00BE3F9E" w:rsidP="00BE3F9E">
            <w:pPr>
              <w:pStyle w:val="TAL"/>
            </w:pPr>
            <w:r w:rsidRPr="00614B7A">
              <w:rPr>
                <w:rFonts w:eastAsia="SimSun"/>
                <w:lang w:eastAsia="zh-CN"/>
              </w:rPr>
              <w:t>Skip TC 6.5A.3.2.3 if UE supports NSA and TS 38.521-3 TC 6.5B.3.4.2_1.3 has been executed.</w:t>
            </w:r>
          </w:p>
        </w:tc>
      </w:tr>
      <w:tr w:rsidR="00BE3F9E" w:rsidRPr="00614B7A" w14:paraId="7D034626"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911BA1D" w14:textId="77777777" w:rsidR="00BE3F9E" w:rsidRPr="00614B7A" w:rsidRDefault="00BE3F9E" w:rsidP="00BE3F9E">
            <w:pPr>
              <w:pStyle w:val="TAL"/>
            </w:pPr>
            <w:r w:rsidRPr="00614B7A">
              <w:t>6.5A.3.2.4</w:t>
            </w:r>
          </w:p>
        </w:tc>
        <w:tc>
          <w:tcPr>
            <w:tcW w:w="4500" w:type="dxa"/>
            <w:tcBorders>
              <w:top w:val="single" w:sz="4" w:space="0" w:color="auto"/>
              <w:left w:val="single" w:sz="4" w:space="0" w:color="auto"/>
              <w:bottom w:val="single" w:sz="4" w:space="0" w:color="auto"/>
              <w:right w:val="single" w:sz="4" w:space="0" w:color="auto"/>
            </w:tcBorders>
            <w:hideMark/>
          </w:tcPr>
          <w:p w14:paraId="181DCE31" w14:textId="77777777" w:rsidR="00BE3F9E" w:rsidRPr="00614B7A" w:rsidRDefault="00BE3F9E" w:rsidP="00BE3F9E">
            <w:pPr>
              <w:pStyle w:val="TAL"/>
            </w:pPr>
            <w:r w:rsidRPr="00614B7A">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4A7BF79B"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10D6CBEE" w14:textId="77777777" w:rsidR="00BE3F9E" w:rsidRPr="00614B7A" w:rsidRDefault="00BE3F9E" w:rsidP="00BE3F9E">
            <w:pPr>
              <w:pStyle w:val="TAL"/>
              <w:rPr>
                <w:rFonts w:eastAsia="SimSun"/>
                <w:lang w:eastAsia="zh-CN"/>
              </w:rPr>
            </w:pPr>
            <w:r w:rsidRPr="00614B7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B5A1C0A" w14:textId="77777777" w:rsidR="00BE3F9E" w:rsidRPr="00614B7A" w:rsidRDefault="00BE3F9E" w:rsidP="00BE3F9E">
            <w:pPr>
              <w:pStyle w:val="TAL"/>
              <w:rPr>
                <w:lang w:eastAsia="zh-CN"/>
              </w:rPr>
            </w:pPr>
            <w:r w:rsidRPr="00614B7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AF27669" w14:textId="77777777" w:rsidR="00BE3F9E" w:rsidRPr="00614B7A" w:rsidRDefault="00BE3F9E" w:rsidP="00BE3F9E">
            <w:pPr>
              <w:pStyle w:val="TAL"/>
              <w:rPr>
                <w:rFonts w:eastAsia="SimSun"/>
                <w:lang w:eastAsia="zh-CN"/>
              </w:rPr>
            </w:pPr>
            <w:r w:rsidRPr="00614B7A">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2B57E9F"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C789EE" w14:textId="77777777" w:rsidR="00BE3F9E" w:rsidRPr="00614B7A" w:rsidRDefault="00BE3F9E" w:rsidP="00BE3F9E">
            <w:pPr>
              <w:pStyle w:val="TAL"/>
            </w:pPr>
          </w:p>
        </w:tc>
      </w:tr>
      <w:tr w:rsidR="00BE3F9E" w:rsidRPr="00614B7A" w14:paraId="1CB3E8F9"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1A72615" w14:textId="77777777" w:rsidR="00BE3F9E" w:rsidRPr="00614B7A" w:rsidRDefault="00BE3F9E" w:rsidP="00BE3F9E">
            <w:pPr>
              <w:pStyle w:val="TAL"/>
            </w:pPr>
            <w:r w:rsidRPr="00614B7A">
              <w:t>6.5A.3.2.5</w:t>
            </w:r>
          </w:p>
        </w:tc>
        <w:tc>
          <w:tcPr>
            <w:tcW w:w="4500" w:type="dxa"/>
            <w:tcBorders>
              <w:top w:val="single" w:sz="4" w:space="0" w:color="auto"/>
              <w:left w:val="single" w:sz="4" w:space="0" w:color="auto"/>
              <w:bottom w:val="single" w:sz="4" w:space="0" w:color="auto"/>
              <w:right w:val="single" w:sz="4" w:space="0" w:color="auto"/>
            </w:tcBorders>
            <w:hideMark/>
          </w:tcPr>
          <w:p w14:paraId="046C93ED" w14:textId="77777777" w:rsidR="00BE3F9E" w:rsidRPr="00614B7A" w:rsidRDefault="00BE3F9E" w:rsidP="00BE3F9E">
            <w:pPr>
              <w:pStyle w:val="TAL"/>
            </w:pPr>
            <w:r w:rsidRPr="00614B7A">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5473A997"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743DD78F" w14:textId="77777777" w:rsidR="00BE3F9E" w:rsidRPr="00614B7A" w:rsidRDefault="00BE3F9E" w:rsidP="00BE3F9E">
            <w:pPr>
              <w:pStyle w:val="TAL"/>
              <w:rPr>
                <w:rFonts w:eastAsia="SimSun"/>
                <w:lang w:eastAsia="zh-CN"/>
              </w:rPr>
            </w:pPr>
            <w:r w:rsidRPr="00614B7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3837167" w14:textId="77777777" w:rsidR="00BE3F9E" w:rsidRPr="00614B7A" w:rsidRDefault="00BE3F9E" w:rsidP="00BE3F9E">
            <w:pPr>
              <w:pStyle w:val="TAL"/>
              <w:rPr>
                <w:lang w:eastAsia="zh-CN"/>
              </w:rPr>
            </w:pPr>
            <w:r w:rsidRPr="00614B7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4A237FC" w14:textId="77777777" w:rsidR="00BE3F9E" w:rsidRPr="00614B7A" w:rsidRDefault="00BE3F9E" w:rsidP="00BE3F9E">
            <w:pPr>
              <w:pStyle w:val="TAL"/>
              <w:rPr>
                <w:rFonts w:eastAsia="SimSun"/>
                <w:lang w:eastAsia="zh-CN"/>
              </w:rPr>
            </w:pPr>
            <w:r w:rsidRPr="00614B7A">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E4AA7E5"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17E4DE" w14:textId="77777777" w:rsidR="00BE3F9E" w:rsidRPr="00614B7A" w:rsidRDefault="00BE3F9E" w:rsidP="00BE3F9E">
            <w:pPr>
              <w:pStyle w:val="TAL"/>
            </w:pPr>
          </w:p>
        </w:tc>
      </w:tr>
      <w:tr w:rsidR="00BE3F9E" w:rsidRPr="00614B7A" w14:paraId="6156D389"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CFD6782" w14:textId="77777777" w:rsidR="00BE3F9E" w:rsidRPr="00614B7A" w:rsidRDefault="00BE3F9E" w:rsidP="00BE3F9E">
            <w:pPr>
              <w:pStyle w:val="TAL"/>
            </w:pPr>
            <w:r w:rsidRPr="00614B7A">
              <w:t>6.5A.3.2.6</w:t>
            </w:r>
          </w:p>
        </w:tc>
        <w:tc>
          <w:tcPr>
            <w:tcW w:w="4500" w:type="dxa"/>
            <w:tcBorders>
              <w:top w:val="single" w:sz="4" w:space="0" w:color="auto"/>
              <w:left w:val="single" w:sz="4" w:space="0" w:color="auto"/>
              <w:bottom w:val="single" w:sz="4" w:space="0" w:color="auto"/>
              <w:right w:val="single" w:sz="4" w:space="0" w:color="auto"/>
            </w:tcBorders>
            <w:hideMark/>
          </w:tcPr>
          <w:p w14:paraId="6078B1E7" w14:textId="77777777" w:rsidR="00BE3F9E" w:rsidRPr="00614B7A" w:rsidRDefault="00BE3F9E" w:rsidP="00BE3F9E">
            <w:pPr>
              <w:pStyle w:val="TAL"/>
            </w:pPr>
            <w:r w:rsidRPr="00614B7A">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14DD64B"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7222B9E2" w14:textId="77777777" w:rsidR="00BE3F9E" w:rsidRPr="00614B7A" w:rsidRDefault="00BE3F9E" w:rsidP="00BE3F9E">
            <w:pPr>
              <w:pStyle w:val="TAL"/>
              <w:rPr>
                <w:rFonts w:eastAsia="SimSun"/>
                <w:lang w:eastAsia="zh-CN"/>
              </w:rPr>
            </w:pPr>
            <w:r w:rsidRPr="00614B7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9420D9C" w14:textId="77777777" w:rsidR="00BE3F9E" w:rsidRPr="00614B7A" w:rsidRDefault="00BE3F9E" w:rsidP="00BE3F9E">
            <w:pPr>
              <w:pStyle w:val="TAL"/>
              <w:rPr>
                <w:lang w:eastAsia="zh-CN"/>
              </w:rPr>
            </w:pPr>
            <w:r w:rsidRPr="00614B7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610F2EA" w14:textId="77777777" w:rsidR="00BE3F9E" w:rsidRPr="00614B7A" w:rsidRDefault="00BE3F9E" w:rsidP="00BE3F9E">
            <w:pPr>
              <w:pStyle w:val="TAL"/>
              <w:rPr>
                <w:rFonts w:eastAsia="SimSun"/>
                <w:lang w:eastAsia="zh-CN"/>
              </w:rPr>
            </w:pPr>
            <w:r w:rsidRPr="00614B7A">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343BB4C"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75269B" w14:textId="77777777" w:rsidR="00BE3F9E" w:rsidRPr="00614B7A" w:rsidRDefault="00BE3F9E" w:rsidP="00BE3F9E">
            <w:pPr>
              <w:pStyle w:val="TAL"/>
            </w:pPr>
          </w:p>
        </w:tc>
      </w:tr>
      <w:tr w:rsidR="00BE3F9E" w:rsidRPr="00614B7A" w14:paraId="2213644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AFE16B2" w14:textId="77777777" w:rsidR="00BE3F9E" w:rsidRPr="00614B7A" w:rsidRDefault="00BE3F9E" w:rsidP="00BE3F9E">
            <w:pPr>
              <w:pStyle w:val="TAL"/>
            </w:pPr>
            <w:r w:rsidRPr="00614B7A">
              <w:t>6.5A.3.2.7</w:t>
            </w:r>
          </w:p>
        </w:tc>
        <w:tc>
          <w:tcPr>
            <w:tcW w:w="4500" w:type="dxa"/>
            <w:tcBorders>
              <w:top w:val="single" w:sz="4" w:space="0" w:color="auto"/>
              <w:left w:val="single" w:sz="4" w:space="0" w:color="auto"/>
              <w:bottom w:val="single" w:sz="4" w:space="0" w:color="auto"/>
              <w:right w:val="single" w:sz="4" w:space="0" w:color="auto"/>
            </w:tcBorders>
            <w:hideMark/>
          </w:tcPr>
          <w:p w14:paraId="60B98207" w14:textId="77777777" w:rsidR="00BE3F9E" w:rsidRPr="00614B7A" w:rsidRDefault="00BE3F9E" w:rsidP="00BE3F9E">
            <w:pPr>
              <w:pStyle w:val="TAL"/>
            </w:pPr>
            <w:r w:rsidRPr="00614B7A">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7BE3ECD"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687C2CC4" w14:textId="77777777" w:rsidR="00BE3F9E" w:rsidRPr="00614B7A" w:rsidRDefault="00BE3F9E" w:rsidP="00BE3F9E">
            <w:pPr>
              <w:pStyle w:val="TAL"/>
              <w:rPr>
                <w:rFonts w:eastAsia="SimSun"/>
                <w:lang w:eastAsia="zh-CN"/>
              </w:rPr>
            </w:pPr>
            <w:r w:rsidRPr="00614B7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ECE436D" w14:textId="77777777" w:rsidR="00BE3F9E" w:rsidRPr="00614B7A" w:rsidRDefault="00BE3F9E" w:rsidP="00BE3F9E">
            <w:pPr>
              <w:pStyle w:val="TAL"/>
              <w:rPr>
                <w:lang w:eastAsia="zh-CN"/>
              </w:rPr>
            </w:pPr>
            <w:r w:rsidRPr="00614B7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9FD9FD6" w14:textId="77777777" w:rsidR="00BE3F9E" w:rsidRPr="00614B7A" w:rsidRDefault="00BE3F9E" w:rsidP="00BE3F9E">
            <w:pPr>
              <w:pStyle w:val="TAL"/>
              <w:rPr>
                <w:rFonts w:eastAsia="SimSun"/>
                <w:lang w:eastAsia="zh-CN"/>
              </w:rPr>
            </w:pPr>
            <w:r w:rsidRPr="00614B7A">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1E9BCAB"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F7C37D" w14:textId="77777777" w:rsidR="00BE3F9E" w:rsidRPr="00614B7A" w:rsidRDefault="00BE3F9E" w:rsidP="00BE3F9E">
            <w:pPr>
              <w:pStyle w:val="TAL"/>
            </w:pPr>
          </w:p>
        </w:tc>
      </w:tr>
      <w:tr w:rsidR="00BE3F9E" w:rsidRPr="00614B7A" w14:paraId="179D859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CFBF2A1" w14:textId="77777777" w:rsidR="00BE3F9E" w:rsidRPr="00614B7A" w:rsidRDefault="00BE3F9E" w:rsidP="00BE3F9E">
            <w:pPr>
              <w:pStyle w:val="TAL"/>
            </w:pPr>
            <w:r w:rsidRPr="00614B7A">
              <w:t>6.5A.3.3.1</w:t>
            </w:r>
          </w:p>
        </w:tc>
        <w:tc>
          <w:tcPr>
            <w:tcW w:w="4500" w:type="dxa"/>
            <w:tcBorders>
              <w:top w:val="single" w:sz="4" w:space="0" w:color="auto"/>
              <w:left w:val="single" w:sz="4" w:space="0" w:color="auto"/>
              <w:bottom w:val="single" w:sz="4" w:space="0" w:color="auto"/>
              <w:right w:val="single" w:sz="4" w:space="0" w:color="auto"/>
            </w:tcBorders>
            <w:hideMark/>
          </w:tcPr>
          <w:p w14:paraId="4897F2B7" w14:textId="77777777" w:rsidR="00BE3F9E" w:rsidRPr="00614B7A" w:rsidRDefault="00BE3F9E" w:rsidP="00BE3F9E">
            <w:pPr>
              <w:pStyle w:val="TAL"/>
            </w:pPr>
            <w:r w:rsidRPr="00614B7A">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847235C" w14:textId="77777777" w:rsidR="00BE3F9E" w:rsidRPr="00614B7A" w:rsidRDefault="00BE3F9E" w:rsidP="00BE3F9E">
            <w:pPr>
              <w:pStyle w:val="TAC"/>
              <w:rPr>
                <w:rFonts w:eastAsia="SimSun"/>
                <w:lang w:eastAsia="zh-CN"/>
              </w:rPr>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C2441D6" w14:textId="77777777" w:rsidR="00BE3F9E" w:rsidRPr="00614B7A" w:rsidRDefault="00BE3F9E" w:rsidP="00BE3F9E">
            <w:pPr>
              <w:pStyle w:val="TAL"/>
              <w:rPr>
                <w:rFonts w:eastAsia="SimSun"/>
                <w:lang w:eastAsia="zh-CN"/>
              </w:rPr>
            </w:pPr>
            <w:r w:rsidRPr="00614B7A">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5FE782D" w14:textId="77777777" w:rsidR="00BE3F9E" w:rsidRPr="00614B7A" w:rsidRDefault="00BE3F9E" w:rsidP="00BE3F9E">
            <w:pPr>
              <w:pStyle w:val="TAL"/>
              <w:rPr>
                <w:lang w:eastAsia="zh-CN"/>
              </w:rPr>
            </w:pPr>
            <w:r w:rsidRPr="00614B7A">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E550A20" w14:textId="77777777" w:rsidR="00BE3F9E" w:rsidRPr="00614B7A" w:rsidRDefault="00BE3F9E" w:rsidP="00BE3F9E">
            <w:pPr>
              <w:pStyle w:val="TAL"/>
              <w:rPr>
                <w:rFonts w:eastAsia="SimSun"/>
                <w:lang w:eastAsia="zh-CN"/>
              </w:rPr>
            </w:pPr>
            <w:r w:rsidRPr="00614B7A">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6F7234CE"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60B21C" w14:textId="77777777" w:rsidR="00BE3F9E" w:rsidRPr="00614B7A" w:rsidRDefault="00BE3F9E" w:rsidP="00BE3F9E">
            <w:pPr>
              <w:pStyle w:val="TAL"/>
            </w:pPr>
            <w:r w:rsidRPr="00614B7A">
              <w:rPr>
                <w:rFonts w:eastAsia="Malgun Gothic"/>
                <w:lang w:eastAsia="ko-KR"/>
              </w:rPr>
              <w:t>NOTE 1</w:t>
            </w:r>
          </w:p>
        </w:tc>
      </w:tr>
      <w:tr w:rsidR="00BE3F9E" w:rsidRPr="00614B7A" w14:paraId="5CF2C0C4"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11B764F" w14:textId="77777777" w:rsidR="00BE3F9E" w:rsidRPr="00614B7A" w:rsidRDefault="00BE3F9E" w:rsidP="00BE3F9E">
            <w:pPr>
              <w:pStyle w:val="TAL"/>
            </w:pPr>
            <w:r w:rsidRPr="00614B7A">
              <w:t>6.5A.3.3.2</w:t>
            </w:r>
          </w:p>
        </w:tc>
        <w:tc>
          <w:tcPr>
            <w:tcW w:w="4500" w:type="dxa"/>
            <w:tcBorders>
              <w:top w:val="single" w:sz="4" w:space="0" w:color="auto"/>
              <w:left w:val="single" w:sz="4" w:space="0" w:color="auto"/>
              <w:bottom w:val="single" w:sz="4" w:space="0" w:color="auto"/>
              <w:right w:val="single" w:sz="4" w:space="0" w:color="auto"/>
            </w:tcBorders>
            <w:hideMark/>
          </w:tcPr>
          <w:p w14:paraId="659676DC" w14:textId="77777777" w:rsidR="00BE3F9E" w:rsidRPr="00614B7A" w:rsidRDefault="00BE3F9E" w:rsidP="00BE3F9E">
            <w:pPr>
              <w:pStyle w:val="TAL"/>
            </w:pPr>
            <w:r w:rsidRPr="00614B7A">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85ABEAC"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C51A3C7" w14:textId="77777777" w:rsidR="00BE3F9E" w:rsidRPr="00614B7A" w:rsidRDefault="00BE3F9E" w:rsidP="00BE3F9E">
            <w:pPr>
              <w:pStyle w:val="TAL"/>
              <w:rPr>
                <w:rFonts w:eastAsia="SimSun"/>
                <w:lang w:eastAsia="zh-CN"/>
              </w:rPr>
            </w:pPr>
            <w:r w:rsidRPr="00614B7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304D438" w14:textId="77777777" w:rsidR="00BE3F9E" w:rsidRPr="00614B7A" w:rsidRDefault="00BE3F9E" w:rsidP="00BE3F9E">
            <w:pPr>
              <w:pStyle w:val="TAL"/>
              <w:rPr>
                <w:lang w:eastAsia="zh-CN"/>
              </w:rPr>
            </w:pPr>
            <w:r w:rsidRPr="00614B7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B4E5AC2" w14:textId="77777777" w:rsidR="00BE3F9E" w:rsidRPr="00614B7A" w:rsidRDefault="00BE3F9E" w:rsidP="00BE3F9E">
            <w:pPr>
              <w:pStyle w:val="TAL"/>
              <w:rPr>
                <w:rFonts w:eastAsia="SimSun"/>
                <w:lang w:eastAsia="zh-CN"/>
              </w:rPr>
            </w:pPr>
            <w:r w:rsidRPr="00614B7A">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7FCAC55"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6BE311" w14:textId="77777777" w:rsidR="00BE3F9E" w:rsidRPr="00614B7A" w:rsidRDefault="00BE3F9E" w:rsidP="00BE3F9E">
            <w:pPr>
              <w:pStyle w:val="TAL"/>
            </w:pPr>
            <w:r w:rsidRPr="00614B7A">
              <w:t>NOTE 1</w:t>
            </w:r>
          </w:p>
        </w:tc>
      </w:tr>
      <w:tr w:rsidR="00BE3F9E" w:rsidRPr="00614B7A" w14:paraId="1EB6D09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7DA04E1" w14:textId="77777777" w:rsidR="00BE3F9E" w:rsidRPr="00614B7A" w:rsidRDefault="00BE3F9E" w:rsidP="00BE3F9E">
            <w:pPr>
              <w:pStyle w:val="TAL"/>
            </w:pPr>
            <w:r w:rsidRPr="00614B7A">
              <w:t>6.5A.3.3.3</w:t>
            </w:r>
          </w:p>
        </w:tc>
        <w:tc>
          <w:tcPr>
            <w:tcW w:w="4500" w:type="dxa"/>
            <w:tcBorders>
              <w:top w:val="single" w:sz="4" w:space="0" w:color="auto"/>
              <w:left w:val="single" w:sz="4" w:space="0" w:color="auto"/>
              <w:bottom w:val="single" w:sz="4" w:space="0" w:color="auto"/>
              <w:right w:val="single" w:sz="4" w:space="0" w:color="auto"/>
            </w:tcBorders>
            <w:hideMark/>
          </w:tcPr>
          <w:p w14:paraId="31FA183C" w14:textId="77777777" w:rsidR="00BE3F9E" w:rsidRPr="00614B7A" w:rsidRDefault="00BE3F9E" w:rsidP="00BE3F9E">
            <w:pPr>
              <w:pStyle w:val="TAL"/>
            </w:pPr>
            <w:r w:rsidRPr="00614B7A">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280903C"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792A30D9" w14:textId="77777777" w:rsidR="00BE3F9E" w:rsidRPr="00614B7A" w:rsidRDefault="00BE3F9E" w:rsidP="00BE3F9E">
            <w:pPr>
              <w:pStyle w:val="TAL"/>
              <w:rPr>
                <w:rFonts w:eastAsia="SimSun"/>
                <w:lang w:eastAsia="zh-CN"/>
              </w:rPr>
            </w:pPr>
            <w:r w:rsidRPr="00614B7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2A0F9FA" w14:textId="77777777" w:rsidR="00BE3F9E" w:rsidRPr="00614B7A" w:rsidRDefault="00BE3F9E" w:rsidP="00BE3F9E">
            <w:pPr>
              <w:pStyle w:val="TAL"/>
              <w:rPr>
                <w:lang w:eastAsia="zh-CN"/>
              </w:rPr>
            </w:pPr>
            <w:r w:rsidRPr="00614B7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4A2E37B" w14:textId="77777777" w:rsidR="00BE3F9E" w:rsidRPr="00614B7A" w:rsidRDefault="00BE3F9E" w:rsidP="00BE3F9E">
            <w:pPr>
              <w:pStyle w:val="TAL"/>
              <w:rPr>
                <w:rFonts w:eastAsia="SimSun"/>
                <w:lang w:eastAsia="zh-CN"/>
              </w:rPr>
            </w:pPr>
            <w:r w:rsidRPr="00614B7A">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7FDC299"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1F240D" w14:textId="77777777" w:rsidR="00BE3F9E" w:rsidRPr="00614B7A" w:rsidRDefault="00BE3F9E" w:rsidP="00BE3F9E">
            <w:pPr>
              <w:pStyle w:val="TAL"/>
            </w:pPr>
            <w:r w:rsidRPr="00614B7A">
              <w:t>NOTE 1</w:t>
            </w:r>
          </w:p>
        </w:tc>
      </w:tr>
      <w:tr w:rsidR="00BE3F9E" w:rsidRPr="00614B7A" w14:paraId="0F0E59B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66D8187" w14:textId="77777777" w:rsidR="00BE3F9E" w:rsidRPr="00614B7A" w:rsidRDefault="00BE3F9E" w:rsidP="00BE3F9E">
            <w:pPr>
              <w:pStyle w:val="TAL"/>
            </w:pPr>
            <w:r w:rsidRPr="00614B7A">
              <w:t>6.5A.3.3.4</w:t>
            </w:r>
          </w:p>
        </w:tc>
        <w:tc>
          <w:tcPr>
            <w:tcW w:w="4500" w:type="dxa"/>
            <w:tcBorders>
              <w:top w:val="single" w:sz="4" w:space="0" w:color="auto"/>
              <w:left w:val="single" w:sz="4" w:space="0" w:color="auto"/>
              <w:bottom w:val="single" w:sz="4" w:space="0" w:color="auto"/>
              <w:right w:val="single" w:sz="4" w:space="0" w:color="auto"/>
            </w:tcBorders>
            <w:hideMark/>
          </w:tcPr>
          <w:p w14:paraId="120F133A" w14:textId="77777777" w:rsidR="00BE3F9E" w:rsidRPr="00614B7A" w:rsidRDefault="00BE3F9E" w:rsidP="00BE3F9E">
            <w:pPr>
              <w:pStyle w:val="TAL"/>
            </w:pPr>
            <w:r w:rsidRPr="00614B7A">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7616339"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1E2862AB" w14:textId="77777777" w:rsidR="00BE3F9E" w:rsidRPr="00614B7A" w:rsidRDefault="00BE3F9E" w:rsidP="00BE3F9E">
            <w:pPr>
              <w:pStyle w:val="TAL"/>
              <w:rPr>
                <w:rFonts w:eastAsia="SimSun"/>
                <w:lang w:eastAsia="zh-CN"/>
              </w:rPr>
            </w:pPr>
            <w:r w:rsidRPr="00614B7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E5DEF40" w14:textId="77777777" w:rsidR="00BE3F9E" w:rsidRPr="00614B7A" w:rsidRDefault="00BE3F9E" w:rsidP="00BE3F9E">
            <w:pPr>
              <w:pStyle w:val="TAL"/>
              <w:rPr>
                <w:lang w:eastAsia="zh-CN"/>
              </w:rPr>
            </w:pPr>
            <w:r w:rsidRPr="00614B7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4B01569" w14:textId="77777777" w:rsidR="00BE3F9E" w:rsidRPr="00614B7A" w:rsidRDefault="00BE3F9E" w:rsidP="00BE3F9E">
            <w:pPr>
              <w:pStyle w:val="TAL"/>
              <w:rPr>
                <w:rFonts w:eastAsia="SimSun"/>
                <w:lang w:eastAsia="zh-CN"/>
              </w:rPr>
            </w:pPr>
            <w:r w:rsidRPr="00614B7A">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2322899"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4C4C0D" w14:textId="77777777" w:rsidR="00BE3F9E" w:rsidRPr="00614B7A" w:rsidRDefault="00BE3F9E" w:rsidP="00BE3F9E">
            <w:pPr>
              <w:pStyle w:val="TAL"/>
            </w:pPr>
            <w:r w:rsidRPr="00614B7A">
              <w:t>NOTE 1</w:t>
            </w:r>
          </w:p>
        </w:tc>
      </w:tr>
      <w:tr w:rsidR="00BE3F9E" w:rsidRPr="00614B7A" w14:paraId="546CBCD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4950798" w14:textId="77777777" w:rsidR="00BE3F9E" w:rsidRPr="00614B7A" w:rsidRDefault="00BE3F9E" w:rsidP="00BE3F9E">
            <w:pPr>
              <w:pStyle w:val="TAL"/>
            </w:pPr>
            <w:r w:rsidRPr="00614B7A">
              <w:t>6.5A.3.3.5</w:t>
            </w:r>
          </w:p>
        </w:tc>
        <w:tc>
          <w:tcPr>
            <w:tcW w:w="4500" w:type="dxa"/>
            <w:tcBorders>
              <w:top w:val="single" w:sz="4" w:space="0" w:color="auto"/>
              <w:left w:val="single" w:sz="4" w:space="0" w:color="auto"/>
              <w:bottom w:val="single" w:sz="4" w:space="0" w:color="auto"/>
              <w:right w:val="single" w:sz="4" w:space="0" w:color="auto"/>
            </w:tcBorders>
            <w:hideMark/>
          </w:tcPr>
          <w:p w14:paraId="54510F96" w14:textId="77777777" w:rsidR="00BE3F9E" w:rsidRPr="00614B7A" w:rsidRDefault="00BE3F9E" w:rsidP="00BE3F9E">
            <w:pPr>
              <w:pStyle w:val="TAL"/>
            </w:pPr>
            <w:r w:rsidRPr="00614B7A">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44CFBE44"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70C30932" w14:textId="77777777" w:rsidR="00BE3F9E" w:rsidRPr="00614B7A" w:rsidRDefault="00BE3F9E" w:rsidP="00BE3F9E">
            <w:pPr>
              <w:pStyle w:val="TAL"/>
              <w:rPr>
                <w:rFonts w:eastAsia="SimSun"/>
                <w:lang w:eastAsia="zh-CN"/>
              </w:rPr>
            </w:pPr>
            <w:r w:rsidRPr="00614B7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544C2D9" w14:textId="77777777" w:rsidR="00BE3F9E" w:rsidRPr="00614B7A" w:rsidRDefault="00BE3F9E" w:rsidP="00BE3F9E">
            <w:pPr>
              <w:pStyle w:val="TAL"/>
              <w:rPr>
                <w:lang w:eastAsia="zh-CN"/>
              </w:rPr>
            </w:pPr>
            <w:r w:rsidRPr="00614B7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9F39FBA" w14:textId="77777777" w:rsidR="00BE3F9E" w:rsidRPr="00614B7A" w:rsidRDefault="00BE3F9E" w:rsidP="00BE3F9E">
            <w:pPr>
              <w:pStyle w:val="TAL"/>
              <w:rPr>
                <w:rFonts w:eastAsia="SimSun"/>
                <w:lang w:eastAsia="zh-CN"/>
              </w:rPr>
            </w:pPr>
            <w:r w:rsidRPr="00614B7A">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2437271"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8A4B05" w14:textId="77777777" w:rsidR="00BE3F9E" w:rsidRPr="00614B7A" w:rsidRDefault="00BE3F9E" w:rsidP="00BE3F9E">
            <w:pPr>
              <w:pStyle w:val="TAL"/>
            </w:pPr>
            <w:r w:rsidRPr="00614B7A">
              <w:t>NOTE 1</w:t>
            </w:r>
          </w:p>
        </w:tc>
      </w:tr>
      <w:tr w:rsidR="00BE3F9E" w:rsidRPr="00614B7A" w14:paraId="103B4D7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A9606AF" w14:textId="77777777" w:rsidR="00BE3F9E" w:rsidRPr="00614B7A" w:rsidRDefault="00BE3F9E" w:rsidP="00BE3F9E">
            <w:pPr>
              <w:pStyle w:val="TAL"/>
            </w:pPr>
            <w:r w:rsidRPr="00614B7A">
              <w:t>6.5A.3.3.6</w:t>
            </w:r>
          </w:p>
        </w:tc>
        <w:tc>
          <w:tcPr>
            <w:tcW w:w="4500" w:type="dxa"/>
            <w:tcBorders>
              <w:top w:val="single" w:sz="4" w:space="0" w:color="auto"/>
              <w:left w:val="single" w:sz="4" w:space="0" w:color="auto"/>
              <w:bottom w:val="single" w:sz="4" w:space="0" w:color="auto"/>
              <w:right w:val="single" w:sz="4" w:space="0" w:color="auto"/>
            </w:tcBorders>
            <w:hideMark/>
          </w:tcPr>
          <w:p w14:paraId="188B46D0" w14:textId="77777777" w:rsidR="00BE3F9E" w:rsidRPr="00614B7A" w:rsidRDefault="00BE3F9E" w:rsidP="00BE3F9E">
            <w:pPr>
              <w:pStyle w:val="TAL"/>
            </w:pPr>
            <w:r w:rsidRPr="00614B7A">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22847DF"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4E59F33A" w14:textId="77777777" w:rsidR="00BE3F9E" w:rsidRPr="00614B7A" w:rsidRDefault="00BE3F9E" w:rsidP="00BE3F9E">
            <w:pPr>
              <w:pStyle w:val="TAL"/>
              <w:rPr>
                <w:rFonts w:eastAsia="SimSun"/>
                <w:lang w:eastAsia="zh-CN"/>
              </w:rPr>
            </w:pPr>
            <w:r w:rsidRPr="00614B7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BD4E144" w14:textId="77777777" w:rsidR="00BE3F9E" w:rsidRPr="00614B7A" w:rsidRDefault="00BE3F9E" w:rsidP="00BE3F9E">
            <w:pPr>
              <w:pStyle w:val="TAL"/>
              <w:rPr>
                <w:lang w:eastAsia="zh-CN"/>
              </w:rPr>
            </w:pPr>
            <w:r w:rsidRPr="00614B7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0D2EECE" w14:textId="77777777" w:rsidR="00BE3F9E" w:rsidRPr="00614B7A" w:rsidRDefault="00BE3F9E" w:rsidP="00BE3F9E">
            <w:pPr>
              <w:pStyle w:val="TAL"/>
              <w:rPr>
                <w:rFonts w:eastAsia="SimSun"/>
                <w:lang w:eastAsia="zh-CN"/>
              </w:rPr>
            </w:pPr>
            <w:r w:rsidRPr="00614B7A">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7202D7B"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7D7697" w14:textId="77777777" w:rsidR="00BE3F9E" w:rsidRPr="00614B7A" w:rsidRDefault="00BE3F9E" w:rsidP="00BE3F9E">
            <w:pPr>
              <w:pStyle w:val="TAL"/>
            </w:pPr>
            <w:r w:rsidRPr="00614B7A">
              <w:t>NOTE 1</w:t>
            </w:r>
          </w:p>
        </w:tc>
      </w:tr>
      <w:tr w:rsidR="00BE3F9E" w:rsidRPr="00614B7A" w14:paraId="6383AA7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E1749BC" w14:textId="77777777" w:rsidR="00BE3F9E" w:rsidRPr="00614B7A" w:rsidRDefault="00BE3F9E" w:rsidP="00BE3F9E">
            <w:pPr>
              <w:pStyle w:val="TAL"/>
            </w:pPr>
            <w:r w:rsidRPr="00614B7A">
              <w:t>6.5A.3.3.7</w:t>
            </w:r>
          </w:p>
        </w:tc>
        <w:tc>
          <w:tcPr>
            <w:tcW w:w="4500" w:type="dxa"/>
            <w:tcBorders>
              <w:top w:val="single" w:sz="4" w:space="0" w:color="auto"/>
              <w:left w:val="single" w:sz="4" w:space="0" w:color="auto"/>
              <w:bottom w:val="single" w:sz="4" w:space="0" w:color="auto"/>
              <w:right w:val="single" w:sz="4" w:space="0" w:color="auto"/>
            </w:tcBorders>
            <w:hideMark/>
          </w:tcPr>
          <w:p w14:paraId="6E748F08" w14:textId="77777777" w:rsidR="00BE3F9E" w:rsidRPr="00614B7A" w:rsidRDefault="00BE3F9E" w:rsidP="00BE3F9E">
            <w:pPr>
              <w:pStyle w:val="TAL"/>
            </w:pPr>
            <w:r w:rsidRPr="00614B7A">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8A008AA" w14:textId="77777777" w:rsidR="00BE3F9E" w:rsidRPr="00614B7A" w:rsidRDefault="00BE3F9E" w:rsidP="00BE3F9E">
            <w:pPr>
              <w:pStyle w:val="TAC"/>
              <w:rPr>
                <w:rFonts w:eastAsia="SimSun"/>
                <w:lang w:eastAsia="zh-C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7E7924D1" w14:textId="77777777" w:rsidR="00BE3F9E" w:rsidRPr="00614B7A" w:rsidRDefault="00BE3F9E" w:rsidP="00BE3F9E">
            <w:pPr>
              <w:pStyle w:val="TAL"/>
              <w:rPr>
                <w:rFonts w:eastAsia="SimSun"/>
                <w:lang w:eastAsia="zh-CN"/>
              </w:rPr>
            </w:pPr>
            <w:r w:rsidRPr="00614B7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8865593" w14:textId="77777777" w:rsidR="00BE3F9E" w:rsidRPr="00614B7A" w:rsidRDefault="00BE3F9E" w:rsidP="00BE3F9E">
            <w:pPr>
              <w:pStyle w:val="TAL"/>
              <w:rPr>
                <w:lang w:eastAsia="zh-CN"/>
              </w:rPr>
            </w:pPr>
            <w:r w:rsidRPr="00614B7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8D8E65" w14:textId="77777777" w:rsidR="00BE3F9E" w:rsidRPr="00614B7A" w:rsidRDefault="00BE3F9E" w:rsidP="00BE3F9E">
            <w:pPr>
              <w:pStyle w:val="TAL"/>
              <w:rPr>
                <w:rFonts w:eastAsia="SimSun"/>
                <w:lang w:eastAsia="zh-CN"/>
              </w:rPr>
            </w:pPr>
            <w:r w:rsidRPr="00614B7A">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59C6FB0"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759937" w14:textId="77777777" w:rsidR="00BE3F9E" w:rsidRPr="00614B7A" w:rsidRDefault="00BE3F9E" w:rsidP="00BE3F9E">
            <w:pPr>
              <w:pStyle w:val="TAL"/>
            </w:pPr>
            <w:r w:rsidRPr="00614B7A">
              <w:t>NOTE 1</w:t>
            </w:r>
          </w:p>
        </w:tc>
      </w:tr>
      <w:tr w:rsidR="00BE3F9E" w:rsidRPr="00614B7A" w14:paraId="68EEA47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D30A9F8" w14:textId="77777777" w:rsidR="00BE3F9E" w:rsidRPr="00614B7A" w:rsidRDefault="00BE3F9E" w:rsidP="00BE3F9E">
            <w:pPr>
              <w:pStyle w:val="TAL"/>
            </w:pPr>
            <w:r w:rsidRPr="00614B7A">
              <w:lastRenderedPageBreak/>
              <w:t>6.5D.1</w:t>
            </w:r>
          </w:p>
        </w:tc>
        <w:tc>
          <w:tcPr>
            <w:tcW w:w="4500" w:type="dxa"/>
            <w:tcBorders>
              <w:top w:val="single" w:sz="4" w:space="0" w:color="auto"/>
              <w:left w:val="single" w:sz="4" w:space="0" w:color="auto"/>
              <w:bottom w:val="single" w:sz="4" w:space="0" w:color="auto"/>
              <w:right w:val="single" w:sz="4" w:space="0" w:color="auto"/>
            </w:tcBorders>
            <w:hideMark/>
          </w:tcPr>
          <w:p w14:paraId="5EF57525" w14:textId="77777777" w:rsidR="00BE3F9E" w:rsidRPr="00614B7A" w:rsidRDefault="00BE3F9E" w:rsidP="00BE3F9E">
            <w:pPr>
              <w:pStyle w:val="TAL"/>
            </w:pPr>
            <w:r w:rsidRPr="00614B7A">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099BF56B" w14:textId="77777777" w:rsidR="00BE3F9E" w:rsidRPr="00614B7A" w:rsidRDefault="00BE3F9E" w:rsidP="00BE3F9E">
            <w:pPr>
              <w:pStyle w:val="TAC"/>
              <w:rPr>
                <w:rFonts w:eastAsia="SimSun"/>
                <w:lang w:eastAsia="zh-CN"/>
              </w:rPr>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22CFB4" w14:textId="77777777" w:rsidR="00BE3F9E" w:rsidRPr="00614B7A" w:rsidRDefault="00BE3F9E" w:rsidP="00BE3F9E">
            <w:pPr>
              <w:pStyle w:val="TAL"/>
              <w:rPr>
                <w:rFonts w:eastAsia="SimSun"/>
                <w:lang w:eastAsia="zh-CN"/>
              </w:rPr>
            </w:pPr>
            <w:r w:rsidRPr="00614B7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5871152" w14:textId="77777777" w:rsidR="00BE3F9E" w:rsidRPr="00614B7A" w:rsidRDefault="00BE3F9E" w:rsidP="00BE3F9E">
            <w:pPr>
              <w:pStyle w:val="TAL"/>
              <w:rPr>
                <w:lang w:eastAsia="zh-CN"/>
              </w:rPr>
            </w:pPr>
            <w:r w:rsidRPr="00614B7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9B043F8" w14:textId="77777777" w:rsidR="00BE3F9E" w:rsidRPr="00614B7A" w:rsidRDefault="00BE3F9E" w:rsidP="00BE3F9E">
            <w:pPr>
              <w:pStyle w:val="TAL"/>
              <w:rPr>
                <w:rFonts w:eastAsia="SimSun"/>
                <w:lang w:eastAsia="zh-CN"/>
              </w:rPr>
            </w:pPr>
            <w:r w:rsidRPr="00614B7A">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A2C3805"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6DD0C3" w14:textId="77777777" w:rsidR="00BE3F9E" w:rsidRPr="00614B7A" w:rsidRDefault="00BE3F9E" w:rsidP="00BE3F9E">
            <w:pPr>
              <w:pStyle w:val="TAL"/>
            </w:pPr>
            <w:r w:rsidRPr="00614B7A">
              <w:t>NOTE 1</w:t>
            </w:r>
          </w:p>
        </w:tc>
      </w:tr>
      <w:tr w:rsidR="00BE3F9E" w:rsidRPr="00614B7A" w14:paraId="35D03F0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628BBC8" w14:textId="77777777" w:rsidR="00BE3F9E" w:rsidRPr="00614B7A" w:rsidRDefault="00BE3F9E" w:rsidP="00BE3F9E">
            <w:pPr>
              <w:pStyle w:val="TAL"/>
            </w:pPr>
            <w:r w:rsidRPr="00614B7A">
              <w:t>6.5D.2.1</w:t>
            </w:r>
          </w:p>
        </w:tc>
        <w:tc>
          <w:tcPr>
            <w:tcW w:w="4500" w:type="dxa"/>
            <w:tcBorders>
              <w:top w:val="single" w:sz="4" w:space="0" w:color="auto"/>
              <w:left w:val="single" w:sz="4" w:space="0" w:color="auto"/>
              <w:bottom w:val="single" w:sz="4" w:space="0" w:color="auto"/>
              <w:right w:val="single" w:sz="4" w:space="0" w:color="auto"/>
            </w:tcBorders>
            <w:hideMark/>
          </w:tcPr>
          <w:p w14:paraId="03B8AADF" w14:textId="77777777" w:rsidR="00BE3F9E" w:rsidRPr="00614B7A" w:rsidRDefault="00BE3F9E" w:rsidP="00BE3F9E">
            <w:pPr>
              <w:pStyle w:val="TAL"/>
            </w:pPr>
            <w:r w:rsidRPr="00614B7A">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5E7FDDDD" w14:textId="77777777" w:rsidR="00BE3F9E" w:rsidRPr="00614B7A" w:rsidRDefault="00BE3F9E" w:rsidP="00BE3F9E">
            <w:pPr>
              <w:pStyle w:val="TAC"/>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A6F519B" w14:textId="77777777" w:rsidR="00BE3F9E" w:rsidRPr="00614B7A" w:rsidRDefault="00BE3F9E" w:rsidP="00BE3F9E">
            <w:pPr>
              <w:pStyle w:val="TAL"/>
              <w:rPr>
                <w:lang w:eastAsia="zh-CN"/>
              </w:rPr>
            </w:pPr>
            <w:r w:rsidRPr="00614B7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B9A9DD8" w14:textId="77777777" w:rsidR="00BE3F9E" w:rsidRPr="00614B7A" w:rsidRDefault="00BE3F9E" w:rsidP="00BE3F9E">
            <w:pPr>
              <w:pStyle w:val="TAL"/>
              <w:rPr>
                <w:lang w:eastAsia="zh-CN"/>
              </w:rPr>
            </w:pPr>
            <w:r w:rsidRPr="00614B7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5A64EF3" w14:textId="77777777" w:rsidR="00BE3F9E" w:rsidRPr="00614B7A" w:rsidRDefault="00BE3F9E" w:rsidP="00BE3F9E">
            <w:pPr>
              <w:pStyle w:val="TAL"/>
              <w:rPr>
                <w:lang w:eastAsia="zh-CN"/>
              </w:rPr>
            </w:pPr>
            <w:r w:rsidRPr="00614B7A">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82F6DD5"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956F01" w14:textId="77777777" w:rsidR="00BE3F9E" w:rsidRPr="00614B7A" w:rsidRDefault="00BE3F9E" w:rsidP="00BE3F9E">
            <w:pPr>
              <w:pStyle w:val="TAL"/>
            </w:pPr>
            <w:r w:rsidRPr="00614B7A">
              <w:t>NOTE 1</w:t>
            </w:r>
          </w:p>
        </w:tc>
      </w:tr>
      <w:tr w:rsidR="00BE3F9E" w:rsidRPr="00614B7A" w14:paraId="0683F92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10F865B" w14:textId="77777777" w:rsidR="00BE3F9E" w:rsidRPr="00614B7A" w:rsidRDefault="00BE3F9E" w:rsidP="00BE3F9E">
            <w:pPr>
              <w:pStyle w:val="TAL"/>
            </w:pPr>
            <w:r w:rsidRPr="00614B7A">
              <w:t>6.5D.2.2</w:t>
            </w:r>
          </w:p>
        </w:tc>
        <w:tc>
          <w:tcPr>
            <w:tcW w:w="4500" w:type="dxa"/>
            <w:tcBorders>
              <w:top w:val="single" w:sz="4" w:space="0" w:color="auto"/>
              <w:left w:val="single" w:sz="4" w:space="0" w:color="auto"/>
              <w:bottom w:val="single" w:sz="4" w:space="0" w:color="auto"/>
              <w:right w:val="single" w:sz="4" w:space="0" w:color="auto"/>
            </w:tcBorders>
            <w:hideMark/>
          </w:tcPr>
          <w:p w14:paraId="1BA2001E" w14:textId="77777777" w:rsidR="00BE3F9E" w:rsidRPr="00614B7A" w:rsidRDefault="00BE3F9E" w:rsidP="00BE3F9E">
            <w:pPr>
              <w:pStyle w:val="TAL"/>
            </w:pPr>
            <w:r w:rsidRPr="00614B7A">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30EB3513" w14:textId="77777777" w:rsidR="00BE3F9E" w:rsidRPr="00614B7A" w:rsidRDefault="00BE3F9E" w:rsidP="00BE3F9E">
            <w:pPr>
              <w:pStyle w:val="TAC"/>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A5FD9E4" w14:textId="77777777" w:rsidR="00BE3F9E" w:rsidRPr="00614B7A" w:rsidRDefault="00BE3F9E" w:rsidP="00BE3F9E">
            <w:pPr>
              <w:pStyle w:val="TAL"/>
              <w:rPr>
                <w:lang w:eastAsia="zh-CN"/>
              </w:rPr>
            </w:pPr>
            <w:r w:rsidRPr="00614B7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A36DE50" w14:textId="77777777" w:rsidR="00BE3F9E" w:rsidRPr="00614B7A" w:rsidRDefault="00BE3F9E" w:rsidP="00BE3F9E">
            <w:pPr>
              <w:pStyle w:val="TAL"/>
              <w:rPr>
                <w:lang w:eastAsia="zh-CN"/>
              </w:rPr>
            </w:pPr>
            <w:r w:rsidRPr="00614B7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5FB7EC7" w14:textId="77777777" w:rsidR="00BE3F9E" w:rsidRPr="00614B7A" w:rsidRDefault="00BE3F9E" w:rsidP="00BE3F9E">
            <w:pPr>
              <w:pStyle w:val="TAL"/>
              <w:rPr>
                <w:lang w:eastAsia="zh-CN"/>
              </w:rPr>
            </w:pPr>
            <w:r w:rsidRPr="00614B7A">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C3B585C"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B98083" w14:textId="77777777" w:rsidR="00BE3F9E" w:rsidRPr="00614B7A" w:rsidRDefault="00BE3F9E" w:rsidP="00BE3F9E">
            <w:pPr>
              <w:pStyle w:val="TAL"/>
            </w:pPr>
            <w:r w:rsidRPr="00614B7A">
              <w:t>NOTE 1</w:t>
            </w:r>
          </w:p>
        </w:tc>
      </w:tr>
      <w:tr w:rsidR="00BE3F9E" w:rsidRPr="00614B7A" w14:paraId="6451731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FFB4084" w14:textId="77777777" w:rsidR="00BE3F9E" w:rsidRPr="00614B7A" w:rsidRDefault="00BE3F9E" w:rsidP="00BE3F9E">
            <w:pPr>
              <w:pStyle w:val="TAL"/>
            </w:pPr>
            <w:r w:rsidRPr="00614B7A">
              <w:t>6.5D.3.1</w:t>
            </w:r>
          </w:p>
        </w:tc>
        <w:tc>
          <w:tcPr>
            <w:tcW w:w="4500" w:type="dxa"/>
            <w:tcBorders>
              <w:top w:val="single" w:sz="4" w:space="0" w:color="auto"/>
              <w:left w:val="single" w:sz="4" w:space="0" w:color="auto"/>
              <w:bottom w:val="single" w:sz="4" w:space="0" w:color="auto"/>
              <w:right w:val="single" w:sz="4" w:space="0" w:color="auto"/>
            </w:tcBorders>
            <w:hideMark/>
          </w:tcPr>
          <w:p w14:paraId="34E6C386" w14:textId="77777777" w:rsidR="00BE3F9E" w:rsidRPr="00614B7A" w:rsidRDefault="00BE3F9E" w:rsidP="00BE3F9E">
            <w:pPr>
              <w:pStyle w:val="TAL"/>
            </w:pPr>
            <w:r w:rsidRPr="00614B7A">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3E7AEAB" w14:textId="77777777" w:rsidR="00BE3F9E" w:rsidRPr="00614B7A" w:rsidRDefault="00BE3F9E" w:rsidP="00BE3F9E">
            <w:pPr>
              <w:pStyle w:val="TAC"/>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A24986F" w14:textId="77777777" w:rsidR="00BE3F9E" w:rsidRPr="00614B7A" w:rsidRDefault="00BE3F9E" w:rsidP="00BE3F9E">
            <w:pPr>
              <w:pStyle w:val="TAL"/>
              <w:rPr>
                <w:lang w:eastAsia="zh-CN"/>
              </w:rPr>
            </w:pPr>
            <w:r w:rsidRPr="00614B7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8F8AAA6" w14:textId="77777777" w:rsidR="00BE3F9E" w:rsidRPr="00614B7A" w:rsidRDefault="00BE3F9E" w:rsidP="00BE3F9E">
            <w:pPr>
              <w:pStyle w:val="TAL"/>
              <w:rPr>
                <w:lang w:eastAsia="zh-CN"/>
              </w:rPr>
            </w:pPr>
            <w:r w:rsidRPr="00614B7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6B7715A" w14:textId="77777777" w:rsidR="00BE3F9E" w:rsidRPr="00614B7A" w:rsidRDefault="00BE3F9E" w:rsidP="00BE3F9E">
            <w:pPr>
              <w:pStyle w:val="TAL"/>
              <w:rPr>
                <w:lang w:eastAsia="zh-CN"/>
              </w:rPr>
            </w:pPr>
            <w:r w:rsidRPr="00614B7A">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6847BBD"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8BC6AB" w14:textId="77777777" w:rsidR="00BE3F9E" w:rsidRPr="00614B7A" w:rsidRDefault="00BE3F9E" w:rsidP="00BE3F9E">
            <w:pPr>
              <w:pStyle w:val="TAL"/>
            </w:pPr>
            <w:r w:rsidRPr="00614B7A">
              <w:t>NOTE 1</w:t>
            </w:r>
          </w:p>
        </w:tc>
      </w:tr>
      <w:tr w:rsidR="00BE3F9E" w:rsidRPr="00614B7A" w14:paraId="14982AA2"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3BA66C6" w14:textId="77777777" w:rsidR="00BE3F9E" w:rsidRPr="00614B7A" w:rsidRDefault="00BE3F9E" w:rsidP="00BE3F9E">
            <w:pPr>
              <w:pStyle w:val="TAL"/>
            </w:pPr>
            <w:r w:rsidRPr="00614B7A">
              <w:t>6.5D.3.2</w:t>
            </w:r>
          </w:p>
        </w:tc>
        <w:tc>
          <w:tcPr>
            <w:tcW w:w="4500" w:type="dxa"/>
            <w:tcBorders>
              <w:top w:val="single" w:sz="4" w:space="0" w:color="auto"/>
              <w:left w:val="single" w:sz="4" w:space="0" w:color="auto"/>
              <w:bottom w:val="single" w:sz="4" w:space="0" w:color="auto"/>
              <w:right w:val="single" w:sz="4" w:space="0" w:color="auto"/>
            </w:tcBorders>
            <w:hideMark/>
          </w:tcPr>
          <w:p w14:paraId="41056CBB" w14:textId="77777777" w:rsidR="00BE3F9E" w:rsidRPr="00614B7A" w:rsidRDefault="00BE3F9E" w:rsidP="00BE3F9E">
            <w:pPr>
              <w:pStyle w:val="TAL"/>
            </w:pPr>
            <w:r w:rsidRPr="00614B7A">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829219F" w14:textId="77777777" w:rsidR="00BE3F9E" w:rsidRPr="00614B7A" w:rsidRDefault="00BE3F9E" w:rsidP="00BE3F9E">
            <w:pPr>
              <w:pStyle w:val="TAC"/>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CFB8284" w14:textId="77777777" w:rsidR="00BE3F9E" w:rsidRPr="00614B7A" w:rsidRDefault="00BE3F9E" w:rsidP="00BE3F9E">
            <w:pPr>
              <w:pStyle w:val="TAL"/>
              <w:rPr>
                <w:lang w:eastAsia="zh-CN"/>
              </w:rPr>
            </w:pPr>
            <w:r w:rsidRPr="00614B7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CACCCE" w14:textId="77777777" w:rsidR="00BE3F9E" w:rsidRPr="00614B7A" w:rsidRDefault="00BE3F9E" w:rsidP="00BE3F9E">
            <w:pPr>
              <w:pStyle w:val="TAL"/>
              <w:rPr>
                <w:lang w:eastAsia="zh-CN"/>
              </w:rPr>
            </w:pPr>
            <w:r w:rsidRPr="00614B7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A1FE648" w14:textId="77777777" w:rsidR="00BE3F9E" w:rsidRPr="00614B7A" w:rsidRDefault="00BE3F9E" w:rsidP="00BE3F9E">
            <w:pPr>
              <w:pStyle w:val="TAL"/>
              <w:rPr>
                <w:lang w:eastAsia="zh-CN"/>
              </w:rPr>
            </w:pPr>
            <w:r w:rsidRPr="00614B7A">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4D24421"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8C7603" w14:textId="77777777" w:rsidR="00BE3F9E" w:rsidRPr="00614B7A" w:rsidRDefault="00BE3F9E" w:rsidP="00BE3F9E">
            <w:pPr>
              <w:pStyle w:val="TAL"/>
            </w:pPr>
            <w:r w:rsidRPr="00614B7A">
              <w:t>NOTE 1</w:t>
            </w:r>
          </w:p>
        </w:tc>
      </w:tr>
      <w:tr w:rsidR="00BE3F9E" w:rsidRPr="00614B7A" w14:paraId="0F3368F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CA83EA7" w14:textId="77777777" w:rsidR="00BE3F9E" w:rsidRPr="00614B7A" w:rsidRDefault="00BE3F9E" w:rsidP="00BE3F9E">
            <w:pPr>
              <w:pStyle w:val="TAL"/>
            </w:pPr>
            <w:r w:rsidRPr="00614B7A">
              <w:t>6.5D.3.3</w:t>
            </w:r>
          </w:p>
        </w:tc>
        <w:tc>
          <w:tcPr>
            <w:tcW w:w="4500" w:type="dxa"/>
            <w:tcBorders>
              <w:top w:val="single" w:sz="4" w:space="0" w:color="auto"/>
              <w:left w:val="single" w:sz="4" w:space="0" w:color="auto"/>
              <w:bottom w:val="single" w:sz="4" w:space="0" w:color="auto"/>
              <w:right w:val="single" w:sz="4" w:space="0" w:color="auto"/>
            </w:tcBorders>
            <w:hideMark/>
          </w:tcPr>
          <w:p w14:paraId="4D78502E" w14:textId="77777777" w:rsidR="00BE3F9E" w:rsidRPr="00614B7A" w:rsidRDefault="00BE3F9E" w:rsidP="00BE3F9E">
            <w:pPr>
              <w:pStyle w:val="TAL"/>
            </w:pPr>
            <w:r w:rsidRPr="00614B7A">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BA8C171" w14:textId="77777777" w:rsidR="00BE3F9E" w:rsidRPr="00614B7A" w:rsidRDefault="00BE3F9E" w:rsidP="00BE3F9E">
            <w:pPr>
              <w:pStyle w:val="TAC"/>
            </w:pPr>
            <w:r w:rsidRPr="00614B7A">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411BF87" w14:textId="77777777" w:rsidR="00BE3F9E" w:rsidRPr="00614B7A" w:rsidRDefault="00BE3F9E" w:rsidP="00BE3F9E">
            <w:pPr>
              <w:pStyle w:val="TAL"/>
              <w:rPr>
                <w:lang w:eastAsia="zh-CN"/>
              </w:rPr>
            </w:pPr>
            <w:r w:rsidRPr="00614B7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7ED6FB7" w14:textId="77777777" w:rsidR="00BE3F9E" w:rsidRPr="00614B7A" w:rsidRDefault="00BE3F9E" w:rsidP="00BE3F9E">
            <w:pPr>
              <w:pStyle w:val="TAL"/>
              <w:rPr>
                <w:lang w:eastAsia="zh-CN"/>
              </w:rPr>
            </w:pPr>
            <w:r w:rsidRPr="00614B7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AE398DE" w14:textId="77777777" w:rsidR="00BE3F9E" w:rsidRPr="00614B7A" w:rsidRDefault="00BE3F9E" w:rsidP="00BE3F9E">
            <w:pPr>
              <w:pStyle w:val="TAL"/>
              <w:rPr>
                <w:lang w:eastAsia="zh-CN"/>
              </w:rPr>
            </w:pPr>
            <w:r w:rsidRPr="00614B7A">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86C713C"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40FCEA" w14:textId="77777777" w:rsidR="00BE3F9E" w:rsidRPr="00614B7A" w:rsidRDefault="00BE3F9E" w:rsidP="00BE3F9E">
            <w:pPr>
              <w:pStyle w:val="TAL"/>
            </w:pPr>
            <w:r w:rsidRPr="00614B7A">
              <w:t>NOTE 1</w:t>
            </w:r>
          </w:p>
        </w:tc>
      </w:tr>
      <w:tr w:rsidR="00BE3F9E" w:rsidRPr="00614B7A" w14:paraId="1672B3A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24F6C6E" w14:textId="77777777" w:rsidR="00BE3F9E" w:rsidRPr="00614B7A" w:rsidRDefault="00BE3F9E" w:rsidP="00BE3F9E">
            <w:pPr>
              <w:pStyle w:val="TAL"/>
            </w:pPr>
            <w:r w:rsidRPr="00614B7A">
              <w:t>6.6.1</w:t>
            </w:r>
          </w:p>
        </w:tc>
        <w:tc>
          <w:tcPr>
            <w:tcW w:w="4500" w:type="dxa"/>
            <w:tcBorders>
              <w:top w:val="single" w:sz="4" w:space="0" w:color="auto"/>
              <w:left w:val="single" w:sz="4" w:space="0" w:color="auto"/>
              <w:bottom w:val="single" w:sz="4" w:space="0" w:color="auto"/>
              <w:right w:val="single" w:sz="4" w:space="0" w:color="auto"/>
            </w:tcBorders>
            <w:hideMark/>
          </w:tcPr>
          <w:p w14:paraId="7BFF8C7A" w14:textId="77777777" w:rsidR="00BE3F9E" w:rsidRPr="00614B7A" w:rsidRDefault="00BE3F9E" w:rsidP="00BE3F9E">
            <w:pPr>
              <w:pStyle w:val="TAL"/>
            </w:pPr>
            <w:r w:rsidRPr="00614B7A">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5BD2054"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138E01AC" w14:textId="77777777" w:rsidR="00BE3F9E" w:rsidRPr="00614B7A" w:rsidRDefault="00BE3F9E" w:rsidP="00BE3F9E">
            <w:pPr>
              <w:pStyle w:val="TAL"/>
              <w:rPr>
                <w:rFonts w:eastAsia="SimSun"/>
                <w:lang w:eastAsia="zh-CN"/>
              </w:rPr>
            </w:pPr>
            <w:r w:rsidRPr="00614B7A">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49E2DE14" w14:textId="77777777" w:rsidR="00BE3F9E" w:rsidRPr="00614B7A" w:rsidRDefault="00BE3F9E" w:rsidP="00BE3F9E">
            <w:pPr>
              <w:pStyle w:val="TAL"/>
              <w:rPr>
                <w:rFonts w:eastAsia="SimSun"/>
                <w:lang w:eastAsia="zh-CN"/>
              </w:rPr>
            </w:pPr>
            <w:r w:rsidRPr="00614B7A">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1F6E80C1" w14:textId="77777777" w:rsidR="00BE3F9E" w:rsidRPr="00614B7A" w:rsidRDefault="00BE3F9E" w:rsidP="00BE3F9E">
            <w:pPr>
              <w:pStyle w:val="TAL"/>
              <w:rPr>
                <w:rFonts w:eastAsia="SimSun"/>
                <w:lang w:eastAsia="zh-CN"/>
              </w:rPr>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D4E3DA2"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9F61AA" w14:textId="77777777" w:rsidR="00BE3F9E" w:rsidRPr="00614B7A" w:rsidRDefault="00BE3F9E" w:rsidP="00BE3F9E">
            <w:pPr>
              <w:pStyle w:val="TAL"/>
              <w:rPr>
                <w:rFonts w:eastAsia="SimSun"/>
                <w:lang w:eastAsia="zh-CN"/>
              </w:rPr>
            </w:pPr>
            <w:r w:rsidRPr="00614B7A">
              <w:rPr>
                <w:rFonts w:eastAsia="SimSun"/>
                <w:lang w:eastAsia="zh-CN"/>
              </w:rPr>
              <w:t>NOTE 1</w:t>
            </w:r>
          </w:p>
        </w:tc>
      </w:tr>
      <w:tr w:rsidR="00BE3F9E" w:rsidRPr="00614B7A" w14:paraId="7D4DC1F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96352CE" w14:textId="77777777" w:rsidR="00BE3F9E" w:rsidRPr="00614B7A" w:rsidRDefault="00BE3F9E" w:rsidP="00BE3F9E">
            <w:pPr>
              <w:pStyle w:val="TAL"/>
            </w:pPr>
            <w:r w:rsidRPr="00614B7A">
              <w:t>6.6.2</w:t>
            </w:r>
          </w:p>
        </w:tc>
        <w:tc>
          <w:tcPr>
            <w:tcW w:w="4500" w:type="dxa"/>
            <w:tcBorders>
              <w:top w:val="single" w:sz="4" w:space="0" w:color="auto"/>
              <w:left w:val="single" w:sz="4" w:space="0" w:color="auto"/>
              <w:bottom w:val="single" w:sz="4" w:space="0" w:color="auto"/>
              <w:right w:val="single" w:sz="4" w:space="0" w:color="auto"/>
            </w:tcBorders>
            <w:hideMark/>
          </w:tcPr>
          <w:p w14:paraId="026C7EB5" w14:textId="77777777" w:rsidR="00BE3F9E" w:rsidRPr="00614B7A" w:rsidRDefault="00BE3F9E" w:rsidP="00BE3F9E">
            <w:pPr>
              <w:pStyle w:val="TAL"/>
            </w:pPr>
            <w:r w:rsidRPr="00614B7A">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7459F60" w14:textId="77777777" w:rsidR="00BE3F9E" w:rsidRPr="00614B7A" w:rsidRDefault="00BE3F9E" w:rsidP="00BE3F9E">
            <w:pPr>
              <w:pStyle w:val="TAC"/>
              <w:rPr>
                <w:rFonts w:eastAsia="SimSun"/>
              </w:rPr>
            </w:pPr>
            <w:r w:rsidRPr="00614B7A">
              <w:t>Rel-16</w:t>
            </w:r>
          </w:p>
        </w:tc>
        <w:tc>
          <w:tcPr>
            <w:tcW w:w="1312" w:type="dxa"/>
            <w:tcBorders>
              <w:top w:val="single" w:sz="4" w:space="0" w:color="auto"/>
              <w:left w:val="single" w:sz="4" w:space="0" w:color="auto"/>
              <w:bottom w:val="single" w:sz="4" w:space="0" w:color="auto"/>
              <w:right w:val="single" w:sz="4" w:space="0" w:color="auto"/>
            </w:tcBorders>
            <w:hideMark/>
          </w:tcPr>
          <w:p w14:paraId="64FFF380" w14:textId="77777777" w:rsidR="00BE3F9E" w:rsidRPr="00614B7A" w:rsidRDefault="00BE3F9E" w:rsidP="00BE3F9E">
            <w:pPr>
              <w:pStyle w:val="TAL"/>
              <w:rPr>
                <w:rFonts w:eastAsia="SimSun"/>
                <w:lang w:eastAsia="zh-CN"/>
              </w:rPr>
            </w:pPr>
            <w:r w:rsidRPr="00614B7A">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4A2D6D3C" w14:textId="77777777" w:rsidR="00BE3F9E" w:rsidRPr="00614B7A" w:rsidRDefault="00BE3F9E" w:rsidP="00BE3F9E">
            <w:pPr>
              <w:pStyle w:val="TAL"/>
              <w:rPr>
                <w:rFonts w:eastAsia="SimSun"/>
                <w:lang w:eastAsia="zh-CN"/>
              </w:rPr>
            </w:pPr>
            <w:r w:rsidRPr="00614B7A">
              <w:rPr>
                <w:lang w:eastAsia="zh-CN"/>
              </w:rPr>
              <w:t>UEs supporting 5GS FR2 and FFS</w:t>
            </w:r>
          </w:p>
        </w:tc>
        <w:tc>
          <w:tcPr>
            <w:tcW w:w="1558" w:type="dxa"/>
            <w:tcBorders>
              <w:top w:val="single" w:sz="4" w:space="0" w:color="auto"/>
              <w:left w:val="single" w:sz="4" w:space="0" w:color="auto"/>
              <w:bottom w:val="single" w:sz="4" w:space="0" w:color="auto"/>
              <w:right w:val="single" w:sz="4" w:space="0" w:color="auto"/>
            </w:tcBorders>
          </w:tcPr>
          <w:p w14:paraId="4BC47AAD" w14:textId="77777777" w:rsidR="00BE3F9E" w:rsidRPr="00614B7A" w:rsidRDefault="00BE3F9E" w:rsidP="00BE3F9E">
            <w:pPr>
              <w:pStyle w:val="TAL"/>
              <w:rPr>
                <w:rFonts w:eastAsia="SimSun"/>
                <w:lang w:eastAsia="zh-CN"/>
              </w:rPr>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BA31D8E"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B1C134" w14:textId="77777777" w:rsidR="00BE3F9E" w:rsidRPr="00614B7A" w:rsidRDefault="00BE3F9E" w:rsidP="00BE3F9E">
            <w:pPr>
              <w:pStyle w:val="TAL"/>
              <w:rPr>
                <w:rFonts w:eastAsia="SimSun"/>
                <w:lang w:eastAsia="zh-CN"/>
              </w:rPr>
            </w:pPr>
            <w:r w:rsidRPr="00614B7A">
              <w:t>NOTE 1</w:t>
            </w:r>
          </w:p>
        </w:tc>
      </w:tr>
      <w:tr w:rsidR="00BE3F9E" w:rsidRPr="00614B7A" w14:paraId="758D359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B169438" w14:textId="77777777" w:rsidR="00BE3F9E" w:rsidRPr="00614B7A" w:rsidRDefault="00BE3F9E" w:rsidP="00BE3F9E">
            <w:pPr>
              <w:pStyle w:val="TAL"/>
              <w:rPr>
                <w:lang w:eastAsia="zh-CN"/>
              </w:rPr>
            </w:pPr>
            <w:r w:rsidRPr="00614B7A">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C40F573" w14:textId="77777777" w:rsidR="00BE3F9E" w:rsidRPr="00614B7A" w:rsidRDefault="00BE3F9E" w:rsidP="00BE3F9E">
            <w:pPr>
              <w:pStyle w:val="TAL"/>
            </w:pPr>
            <w:r w:rsidRPr="00614B7A">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314ECBC" w14:textId="77777777" w:rsidR="00BE3F9E" w:rsidRPr="00614B7A" w:rsidRDefault="00BE3F9E" w:rsidP="00BE3F9E">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54CAA55D" w14:textId="77777777" w:rsidR="00BE3F9E" w:rsidRPr="00614B7A" w:rsidRDefault="00BE3F9E" w:rsidP="00BE3F9E">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7D36BC0C" w14:textId="77777777" w:rsidR="00BE3F9E" w:rsidRPr="00614B7A" w:rsidRDefault="00BE3F9E" w:rsidP="00BE3F9E">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7D91258" w14:textId="77777777" w:rsidR="00BE3F9E" w:rsidRPr="00614B7A" w:rsidRDefault="00BE3F9E" w:rsidP="00BE3F9E">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1DA188B9"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906D103" w14:textId="77777777" w:rsidR="00BE3F9E" w:rsidRPr="00614B7A" w:rsidRDefault="00BE3F9E" w:rsidP="00BE3F9E">
            <w:pPr>
              <w:pStyle w:val="TAL"/>
            </w:pPr>
          </w:p>
        </w:tc>
      </w:tr>
      <w:tr w:rsidR="00BE3F9E" w:rsidRPr="00614B7A" w14:paraId="300EFF20"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54D78A2" w14:textId="77777777" w:rsidR="00BE3F9E" w:rsidRPr="00614B7A" w:rsidRDefault="00BE3F9E" w:rsidP="00BE3F9E">
            <w:pPr>
              <w:pStyle w:val="TAL"/>
              <w:rPr>
                <w:lang w:eastAsia="zh-CN"/>
              </w:rPr>
            </w:pPr>
            <w:r w:rsidRPr="00614B7A">
              <w:t>7.3.2</w:t>
            </w:r>
          </w:p>
        </w:tc>
        <w:tc>
          <w:tcPr>
            <w:tcW w:w="4500" w:type="dxa"/>
            <w:tcBorders>
              <w:top w:val="single" w:sz="4" w:space="0" w:color="auto"/>
              <w:left w:val="single" w:sz="4" w:space="0" w:color="auto"/>
              <w:bottom w:val="single" w:sz="4" w:space="0" w:color="auto"/>
              <w:right w:val="single" w:sz="4" w:space="0" w:color="auto"/>
            </w:tcBorders>
            <w:hideMark/>
          </w:tcPr>
          <w:p w14:paraId="4819C115" w14:textId="77777777" w:rsidR="00BE3F9E" w:rsidRPr="00614B7A" w:rsidRDefault="00BE3F9E" w:rsidP="00BE3F9E">
            <w:pPr>
              <w:pStyle w:val="TAL"/>
            </w:pPr>
            <w:r w:rsidRPr="00614B7A">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1F11217E"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6F3E9099" w14:textId="77777777" w:rsidR="00BE3F9E" w:rsidRPr="00614B7A" w:rsidRDefault="00BE3F9E" w:rsidP="00BE3F9E">
            <w:pPr>
              <w:pStyle w:val="TAL"/>
              <w:rPr>
                <w:lang w:eastAsia="zh-CN"/>
              </w:rPr>
            </w:pPr>
            <w:r w:rsidRPr="00614B7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E3E35C4" w14:textId="77777777" w:rsidR="00BE3F9E" w:rsidRPr="00614B7A" w:rsidRDefault="00BE3F9E" w:rsidP="00BE3F9E">
            <w:pPr>
              <w:pStyle w:val="TAL"/>
              <w:rPr>
                <w:lang w:eastAsia="zh-CN"/>
              </w:rPr>
            </w:pPr>
            <w:r w:rsidRPr="00614B7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3A18788" w14:textId="77777777" w:rsidR="00BE3F9E" w:rsidRPr="00614B7A" w:rsidRDefault="00BE3F9E" w:rsidP="00BE3F9E">
            <w:pPr>
              <w:pStyle w:val="TAL"/>
              <w:rPr>
                <w:lang w:eastAsia="zh-CN"/>
              </w:rPr>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6D93264" w14:textId="77777777" w:rsidR="00BE3F9E" w:rsidRPr="00614B7A" w:rsidRDefault="00BE3F9E" w:rsidP="00BE3F9E">
            <w:pPr>
              <w:pStyle w:val="TAL"/>
              <w:rPr>
                <w:lang w:eastAsia="zh-CN"/>
              </w:rPr>
            </w:pPr>
            <w:r w:rsidRPr="00614B7A">
              <w:rPr>
                <w:lang w:eastAsia="zh-CN"/>
              </w:rPr>
              <w:t>PC1</w:t>
            </w:r>
          </w:p>
          <w:p w14:paraId="756EF2D4" w14:textId="77777777" w:rsidR="00BE3F9E" w:rsidRPr="00614B7A" w:rsidRDefault="00BE3F9E" w:rsidP="00BE3F9E">
            <w:pPr>
              <w:pStyle w:val="TAL"/>
              <w:rPr>
                <w:lang w:eastAsia="zh-CN"/>
              </w:rPr>
            </w:pPr>
            <w:r w:rsidRPr="00614B7A">
              <w:rPr>
                <w:lang w:eastAsia="zh-CN"/>
              </w:rPr>
              <w:t>PC2</w:t>
            </w:r>
          </w:p>
          <w:p w14:paraId="3C669A50" w14:textId="77777777" w:rsidR="00BE3F9E" w:rsidRPr="00614B7A" w:rsidRDefault="00BE3F9E" w:rsidP="00BE3F9E">
            <w:pPr>
              <w:pStyle w:val="TAL"/>
              <w:rPr>
                <w:lang w:eastAsia="zh-CN"/>
              </w:rPr>
            </w:pPr>
            <w:r w:rsidRPr="00614B7A">
              <w:rPr>
                <w:lang w:eastAsia="zh-CN"/>
              </w:rPr>
              <w:t>PC3</w:t>
            </w:r>
          </w:p>
          <w:p w14:paraId="473ACD19"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DB1059" w14:textId="77777777" w:rsidR="00BE3F9E" w:rsidRPr="00614B7A" w:rsidRDefault="00BE3F9E" w:rsidP="00BE3F9E">
            <w:pPr>
              <w:pStyle w:val="TAL"/>
            </w:pPr>
            <w:r w:rsidRPr="00614B7A">
              <w:t>Skip TC 7.3.2 if UE supports NSA and TS 38.521-3 TC 7.3B.2.4 has been executed.</w:t>
            </w:r>
          </w:p>
        </w:tc>
      </w:tr>
      <w:tr w:rsidR="00BE3F9E" w:rsidRPr="00614B7A" w14:paraId="544E02B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A5E2B77" w14:textId="77777777" w:rsidR="00BE3F9E" w:rsidRPr="00614B7A" w:rsidRDefault="00BE3F9E" w:rsidP="00BE3F9E">
            <w:pPr>
              <w:pStyle w:val="TAL"/>
            </w:pPr>
            <w:r w:rsidRPr="00614B7A">
              <w:t>7.3A.2.1</w:t>
            </w:r>
          </w:p>
        </w:tc>
        <w:tc>
          <w:tcPr>
            <w:tcW w:w="4500" w:type="dxa"/>
            <w:tcBorders>
              <w:top w:val="single" w:sz="4" w:space="0" w:color="auto"/>
              <w:left w:val="single" w:sz="4" w:space="0" w:color="auto"/>
              <w:bottom w:val="single" w:sz="4" w:space="0" w:color="auto"/>
              <w:right w:val="single" w:sz="4" w:space="0" w:color="auto"/>
            </w:tcBorders>
            <w:hideMark/>
          </w:tcPr>
          <w:p w14:paraId="19B660F4" w14:textId="77777777" w:rsidR="00BE3F9E" w:rsidRPr="00614B7A" w:rsidRDefault="00BE3F9E" w:rsidP="00BE3F9E">
            <w:pPr>
              <w:pStyle w:val="TAL"/>
            </w:pPr>
            <w:r w:rsidRPr="00614B7A">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04B239A0"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44595F74" w14:textId="77777777" w:rsidR="00BE3F9E" w:rsidRPr="00614B7A" w:rsidRDefault="00BE3F9E" w:rsidP="00BE3F9E">
            <w:pPr>
              <w:pStyle w:val="TAL"/>
              <w:rPr>
                <w:rFonts w:eastAsia="SimSun"/>
                <w:lang w:eastAsia="zh-CN"/>
              </w:rPr>
            </w:pPr>
            <w:r w:rsidRPr="00614B7A">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33AFC50D" w14:textId="77777777" w:rsidR="00BE3F9E" w:rsidRPr="00614B7A" w:rsidRDefault="00BE3F9E" w:rsidP="00BE3F9E">
            <w:pPr>
              <w:pStyle w:val="TAL"/>
              <w:rPr>
                <w:rFonts w:eastAsia="SimSun"/>
                <w:lang w:eastAsia="zh-CN"/>
              </w:rPr>
            </w:pPr>
            <w:r w:rsidRPr="00614B7A">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79274A60" w14:textId="77777777" w:rsidR="00BE3F9E" w:rsidRPr="00614B7A" w:rsidRDefault="00BE3F9E" w:rsidP="00BE3F9E">
            <w:pPr>
              <w:pStyle w:val="TAL"/>
              <w:rPr>
                <w:rFonts w:eastAsia="SimSun"/>
                <w:lang w:eastAsia="zh-CN"/>
              </w:rPr>
            </w:pPr>
            <w:r w:rsidRPr="00614B7A">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735D5017" w14:textId="77777777" w:rsidR="00BE3F9E" w:rsidRPr="00614B7A" w:rsidRDefault="00BE3F9E" w:rsidP="00BE3F9E">
            <w:pPr>
              <w:pStyle w:val="TAL"/>
              <w:rPr>
                <w:lang w:eastAsia="zh-CN"/>
              </w:rPr>
            </w:pPr>
            <w:r w:rsidRPr="00614B7A">
              <w:rPr>
                <w:lang w:eastAsia="zh-CN"/>
              </w:rPr>
              <w:t>PC1</w:t>
            </w:r>
          </w:p>
          <w:p w14:paraId="5DD66F13" w14:textId="77777777" w:rsidR="00BE3F9E" w:rsidRPr="00614B7A" w:rsidRDefault="00BE3F9E" w:rsidP="00BE3F9E">
            <w:pPr>
              <w:pStyle w:val="TAL"/>
              <w:rPr>
                <w:lang w:eastAsia="zh-CN"/>
              </w:rPr>
            </w:pPr>
            <w:r w:rsidRPr="00614B7A">
              <w:rPr>
                <w:lang w:eastAsia="zh-CN"/>
              </w:rPr>
              <w:t>PC2</w:t>
            </w:r>
          </w:p>
          <w:p w14:paraId="06701B53" w14:textId="77777777" w:rsidR="00BE3F9E" w:rsidRPr="00614B7A" w:rsidRDefault="00BE3F9E" w:rsidP="00BE3F9E">
            <w:pPr>
              <w:pStyle w:val="TAL"/>
              <w:rPr>
                <w:lang w:eastAsia="zh-CN"/>
              </w:rPr>
            </w:pPr>
            <w:r w:rsidRPr="00614B7A">
              <w:rPr>
                <w:lang w:eastAsia="zh-CN"/>
              </w:rPr>
              <w:t>PC3</w:t>
            </w:r>
          </w:p>
          <w:p w14:paraId="15D4F674"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FF7591" w14:textId="77777777" w:rsidR="00BE3F9E" w:rsidRPr="00614B7A" w:rsidRDefault="00BE3F9E" w:rsidP="00BE3F9E">
            <w:pPr>
              <w:pStyle w:val="TAL"/>
            </w:pPr>
            <w:r w:rsidRPr="00614B7A">
              <w:t>Skip TC 7.3A.2.1 if UE supports NSA and TS 38.521-3 TC 7.3B.2.4_1.1 has been executed</w:t>
            </w:r>
          </w:p>
        </w:tc>
      </w:tr>
      <w:tr w:rsidR="00BE3F9E" w:rsidRPr="00614B7A" w14:paraId="1E1E626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FCABB16" w14:textId="77777777" w:rsidR="00BE3F9E" w:rsidRPr="00614B7A" w:rsidRDefault="00BE3F9E" w:rsidP="00BE3F9E">
            <w:pPr>
              <w:pStyle w:val="TAL"/>
            </w:pPr>
            <w:r w:rsidRPr="00614B7A">
              <w:t>7.3A.2.2</w:t>
            </w:r>
          </w:p>
        </w:tc>
        <w:tc>
          <w:tcPr>
            <w:tcW w:w="4500" w:type="dxa"/>
            <w:tcBorders>
              <w:top w:val="single" w:sz="4" w:space="0" w:color="auto"/>
              <w:left w:val="single" w:sz="4" w:space="0" w:color="auto"/>
              <w:bottom w:val="single" w:sz="4" w:space="0" w:color="auto"/>
              <w:right w:val="single" w:sz="4" w:space="0" w:color="auto"/>
            </w:tcBorders>
            <w:hideMark/>
          </w:tcPr>
          <w:p w14:paraId="2F7812F6" w14:textId="77777777" w:rsidR="00BE3F9E" w:rsidRPr="00614B7A" w:rsidRDefault="00BE3F9E" w:rsidP="00BE3F9E">
            <w:pPr>
              <w:pStyle w:val="TAL"/>
            </w:pPr>
            <w:r w:rsidRPr="00614B7A">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C7C2449"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3188D1D9" w14:textId="77777777" w:rsidR="00BE3F9E" w:rsidRPr="00614B7A" w:rsidRDefault="00BE3F9E" w:rsidP="00BE3F9E">
            <w:pPr>
              <w:pStyle w:val="TAL"/>
              <w:rPr>
                <w:lang w:eastAsia="zh-CN"/>
              </w:rPr>
            </w:pPr>
            <w:r w:rsidRPr="00614B7A">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68E736B0" w14:textId="77777777" w:rsidR="00BE3F9E" w:rsidRPr="00614B7A" w:rsidRDefault="00BE3F9E" w:rsidP="00BE3F9E">
            <w:pPr>
              <w:pStyle w:val="TAL"/>
              <w:rPr>
                <w:lang w:eastAsia="zh-CN"/>
              </w:rPr>
            </w:pPr>
            <w:r w:rsidRPr="00614B7A">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0929FB5F" w14:textId="77777777" w:rsidR="00BE3F9E" w:rsidRPr="00614B7A" w:rsidRDefault="00BE3F9E" w:rsidP="00BE3F9E">
            <w:pPr>
              <w:pStyle w:val="TAL"/>
              <w:rPr>
                <w:lang w:eastAsia="zh-CN"/>
              </w:rPr>
            </w:pPr>
            <w:r w:rsidRPr="00614B7A">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2A9D2189" w14:textId="77777777" w:rsidR="00BE3F9E" w:rsidRPr="00614B7A" w:rsidRDefault="00BE3F9E" w:rsidP="00BE3F9E">
            <w:pPr>
              <w:pStyle w:val="TAL"/>
              <w:rPr>
                <w:lang w:eastAsia="zh-CN"/>
              </w:rPr>
            </w:pPr>
            <w:r w:rsidRPr="00614B7A">
              <w:rPr>
                <w:lang w:eastAsia="zh-CN"/>
              </w:rPr>
              <w:t>PC1</w:t>
            </w:r>
          </w:p>
          <w:p w14:paraId="691C5D2F" w14:textId="77777777" w:rsidR="00BE3F9E" w:rsidRPr="00614B7A" w:rsidRDefault="00BE3F9E" w:rsidP="00BE3F9E">
            <w:pPr>
              <w:pStyle w:val="TAL"/>
              <w:rPr>
                <w:lang w:eastAsia="zh-CN"/>
              </w:rPr>
            </w:pPr>
            <w:r w:rsidRPr="00614B7A">
              <w:rPr>
                <w:lang w:eastAsia="zh-CN"/>
              </w:rPr>
              <w:t>PC2</w:t>
            </w:r>
          </w:p>
          <w:p w14:paraId="002FBACE" w14:textId="77777777" w:rsidR="00BE3F9E" w:rsidRPr="00614B7A" w:rsidRDefault="00BE3F9E" w:rsidP="00BE3F9E">
            <w:pPr>
              <w:pStyle w:val="TAL"/>
              <w:rPr>
                <w:lang w:eastAsia="zh-CN"/>
              </w:rPr>
            </w:pPr>
            <w:r w:rsidRPr="00614B7A">
              <w:rPr>
                <w:lang w:eastAsia="zh-CN"/>
              </w:rPr>
              <w:t>PC3</w:t>
            </w:r>
          </w:p>
          <w:p w14:paraId="421E2570"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98F00CC" w14:textId="77777777" w:rsidR="00BE3F9E" w:rsidRPr="00614B7A" w:rsidRDefault="00BE3F9E" w:rsidP="00BE3F9E">
            <w:pPr>
              <w:pStyle w:val="TAL"/>
            </w:pPr>
            <w:r w:rsidRPr="00614B7A">
              <w:t>Skip TC 7.3A.2.2 if UE supports NSA and TS 38.521-3 TC 7.3B.2.4_1.2 has been executed</w:t>
            </w:r>
          </w:p>
        </w:tc>
      </w:tr>
      <w:tr w:rsidR="00BE3F9E" w:rsidRPr="00614B7A" w14:paraId="27D29F1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EB30B60" w14:textId="77777777" w:rsidR="00BE3F9E" w:rsidRPr="00614B7A" w:rsidRDefault="00BE3F9E" w:rsidP="00BE3F9E">
            <w:pPr>
              <w:pStyle w:val="TAL"/>
            </w:pPr>
            <w:r w:rsidRPr="00614B7A">
              <w:t>7.3A.2.3</w:t>
            </w:r>
          </w:p>
        </w:tc>
        <w:tc>
          <w:tcPr>
            <w:tcW w:w="4500" w:type="dxa"/>
            <w:tcBorders>
              <w:top w:val="single" w:sz="4" w:space="0" w:color="auto"/>
              <w:left w:val="single" w:sz="4" w:space="0" w:color="auto"/>
              <w:bottom w:val="single" w:sz="4" w:space="0" w:color="auto"/>
              <w:right w:val="single" w:sz="4" w:space="0" w:color="auto"/>
            </w:tcBorders>
            <w:hideMark/>
          </w:tcPr>
          <w:p w14:paraId="05C82D8E" w14:textId="77777777" w:rsidR="00BE3F9E" w:rsidRPr="00614B7A" w:rsidRDefault="00BE3F9E" w:rsidP="00BE3F9E">
            <w:pPr>
              <w:pStyle w:val="TAL"/>
            </w:pPr>
            <w:r w:rsidRPr="00614B7A">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B886598"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6AAE5D38" w14:textId="77777777" w:rsidR="00BE3F9E" w:rsidRPr="00614B7A" w:rsidRDefault="00BE3F9E" w:rsidP="00BE3F9E">
            <w:pPr>
              <w:pStyle w:val="TAL"/>
              <w:rPr>
                <w:lang w:eastAsia="zh-CN"/>
              </w:rPr>
            </w:pPr>
            <w:r w:rsidRPr="00614B7A">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E3B27DA" w14:textId="77777777" w:rsidR="00BE3F9E" w:rsidRPr="00614B7A" w:rsidRDefault="00BE3F9E" w:rsidP="00BE3F9E">
            <w:pPr>
              <w:pStyle w:val="TAL"/>
              <w:rPr>
                <w:lang w:eastAsia="zh-CN"/>
              </w:rPr>
            </w:pPr>
            <w:r w:rsidRPr="00614B7A">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7E74AF5B" w14:textId="77777777" w:rsidR="00BE3F9E" w:rsidRPr="00614B7A" w:rsidRDefault="00BE3F9E" w:rsidP="00BE3F9E">
            <w:pPr>
              <w:pStyle w:val="TAL"/>
              <w:rPr>
                <w:lang w:eastAsia="zh-CN"/>
              </w:rPr>
            </w:pPr>
            <w:r w:rsidRPr="00614B7A">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5D783C1B" w14:textId="77777777" w:rsidR="00BE3F9E" w:rsidRPr="00614B7A" w:rsidRDefault="00BE3F9E" w:rsidP="00BE3F9E">
            <w:pPr>
              <w:pStyle w:val="TAL"/>
              <w:rPr>
                <w:lang w:eastAsia="zh-CN"/>
              </w:rPr>
            </w:pPr>
            <w:r w:rsidRPr="00614B7A">
              <w:rPr>
                <w:lang w:eastAsia="zh-CN"/>
              </w:rPr>
              <w:t>PC1</w:t>
            </w:r>
          </w:p>
          <w:p w14:paraId="68A6AFFF" w14:textId="77777777" w:rsidR="00BE3F9E" w:rsidRPr="00614B7A" w:rsidRDefault="00BE3F9E" w:rsidP="00BE3F9E">
            <w:pPr>
              <w:pStyle w:val="TAL"/>
              <w:rPr>
                <w:lang w:eastAsia="zh-CN"/>
              </w:rPr>
            </w:pPr>
            <w:r w:rsidRPr="00614B7A">
              <w:rPr>
                <w:lang w:eastAsia="zh-CN"/>
              </w:rPr>
              <w:t>PC2</w:t>
            </w:r>
          </w:p>
          <w:p w14:paraId="5DBAC1D2" w14:textId="77777777" w:rsidR="00BE3F9E" w:rsidRPr="00614B7A" w:rsidRDefault="00BE3F9E" w:rsidP="00BE3F9E">
            <w:pPr>
              <w:pStyle w:val="TAL"/>
              <w:rPr>
                <w:lang w:eastAsia="zh-CN"/>
              </w:rPr>
            </w:pPr>
            <w:r w:rsidRPr="00614B7A">
              <w:rPr>
                <w:lang w:eastAsia="zh-CN"/>
              </w:rPr>
              <w:t>PC3</w:t>
            </w:r>
          </w:p>
          <w:p w14:paraId="60AA7C9D"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7B7F63" w14:textId="77777777" w:rsidR="00BE3F9E" w:rsidRPr="00614B7A" w:rsidRDefault="00BE3F9E" w:rsidP="00BE3F9E">
            <w:pPr>
              <w:pStyle w:val="TAL"/>
            </w:pPr>
            <w:r w:rsidRPr="00614B7A">
              <w:t>Skip TC 7.3A.2.3 if UE supports NSA and TS 38.521-3 TC 7.3B.2.4_1.3 has been executed</w:t>
            </w:r>
          </w:p>
        </w:tc>
      </w:tr>
      <w:tr w:rsidR="00BE3F9E" w:rsidRPr="00614B7A" w14:paraId="368D5DF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62E93BE" w14:textId="77777777" w:rsidR="00BE3F9E" w:rsidRPr="00614B7A" w:rsidRDefault="00BE3F9E" w:rsidP="00BE3F9E">
            <w:pPr>
              <w:pStyle w:val="TAL"/>
            </w:pPr>
            <w:r w:rsidRPr="00614B7A">
              <w:lastRenderedPageBreak/>
              <w:t>7.3A.2.4</w:t>
            </w:r>
          </w:p>
        </w:tc>
        <w:tc>
          <w:tcPr>
            <w:tcW w:w="4500" w:type="dxa"/>
            <w:tcBorders>
              <w:top w:val="single" w:sz="4" w:space="0" w:color="auto"/>
              <w:left w:val="single" w:sz="4" w:space="0" w:color="auto"/>
              <w:bottom w:val="single" w:sz="4" w:space="0" w:color="auto"/>
              <w:right w:val="single" w:sz="4" w:space="0" w:color="auto"/>
            </w:tcBorders>
            <w:hideMark/>
          </w:tcPr>
          <w:p w14:paraId="53E6BE0F" w14:textId="77777777" w:rsidR="00BE3F9E" w:rsidRPr="00614B7A" w:rsidRDefault="00BE3F9E" w:rsidP="00BE3F9E">
            <w:pPr>
              <w:pStyle w:val="TAL"/>
            </w:pPr>
            <w:r w:rsidRPr="00614B7A">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56161DB7"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97ECE46" w14:textId="77777777" w:rsidR="00BE3F9E" w:rsidRPr="00614B7A" w:rsidRDefault="00BE3F9E" w:rsidP="00BE3F9E">
            <w:pPr>
              <w:pStyle w:val="TAL"/>
              <w:rPr>
                <w:lang w:eastAsia="zh-CN"/>
              </w:rPr>
            </w:pPr>
            <w:r w:rsidRPr="00614B7A">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0BC1047" w14:textId="77777777" w:rsidR="00BE3F9E" w:rsidRPr="00614B7A" w:rsidRDefault="00BE3F9E" w:rsidP="00BE3F9E">
            <w:pPr>
              <w:pStyle w:val="TAL"/>
              <w:rPr>
                <w:lang w:eastAsia="zh-CN"/>
              </w:rPr>
            </w:pPr>
            <w:r w:rsidRPr="00614B7A">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49C913C9" w14:textId="77777777" w:rsidR="00BE3F9E" w:rsidRPr="00614B7A" w:rsidRDefault="00BE3F9E" w:rsidP="00BE3F9E">
            <w:pPr>
              <w:pStyle w:val="TAL"/>
              <w:rPr>
                <w:lang w:eastAsia="zh-CN"/>
              </w:rPr>
            </w:pPr>
            <w:r w:rsidRPr="00614B7A">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4208F55D" w14:textId="77777777" w:rsidR="00BE3F9E" w:rsidRPr="00614B7A" w:rsidRDefault="00BE3F9E" w:rsidP="00BE3F9E">
            <w:pPr>
              <w:pStyle w:val="TAL"/>
              <w:rPr>
                <w:lang w:eastAsia="zh-CN"/>
              </w:rPr>
            </w:pPr>
            <w:r w:rsidRPr="00614B7A">
              <w:rPr>
                <w:lang w:eastAsia="zh-CN"/>
              </w:rPr>
              <w:t>PC1</w:t>
            </w:r>
          </w:p>
          <w:p w14:paraId="6CB9D2F0" w14:textId="77777777" w:rsidR="00BE3F9E" w:rsidRPr="00614B7A" w:rsidRDefault="00BE3F9E" w:rsidP="00BE3F9E">
            <w:pPr>
              <w:pStyle w:val="TAL"/>
              <w:rPr>
                <w:lang w:eastAsia="zh-CN"/>
              </w:rPr>
            </w:pPr>
            <w:r w:rsidRPr="00614B7A">
              <w:rPr>
                <w:lang w:eastAsia="zh-CN"/>
              </w:rPr>
              <w:t>PC2</w:t>
            </w:r>
          </w:p>
          <w:p w14:paraId="2FDE3F71" w14:textId="77777777" w:rsidR="00BE3F9E" w:rsidRPr="00614B7A" w:rsidRDefault="00BE3F9E" w:rsidP="00BE3F9E">
            <w:pPr>
              <w:pStyle w:val="TAL"/>
              <w:rPr>
                <w:lang w:eastAsia="zh-CN"/>
              </w:rPr>
            </w:pPr>
            <w:r w:rsidRPr="00614B7A">
              <w:rPr>
                <w:lang w:eastAsia="zh-CN"/>
              </w:rPr>
              <w:t>PC3</w:t>
            </w:r>
          </w:p>
          <w:p w14:paraId="7C34AE6F"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C14D71B" w14:textId="77777777" w:rsidR="00BE3F9E" w:rsidRPr="00614B7A" w:rsidRDefault="00BE3F9E" w:rsidP="00BE3F9E">
            <w:pPr>
              <w:pStyle w:val="TAL"/>
            </w:pPr>
            <w:r w:rsidRPr="00614B7A">
              <w:t>NOTE 1</w:t>
            </w:r>
          </w:p>
          <w:p w14:paraId="168CE72D" w14:textId="77777777" w:rsidR="00BE3F9E" w:rsidRPr="00614B7A" w:rsidRDefault="00BE3F9E" w:rsidP="00BE3F9E">
            <w:pPr>
              <w:pStyle w:val="TAL"/>
            </w:pPr>
            <w:r w:rsidRPr="00614B7A">
              <w:t>Skip TC 7.3A.2.4 if UE supports NSA and TS 38.521-3 TC 7.3B.2.4_1.4 has been executed</w:t>
            </w:r>
          </w:p>
        </w:tc>
      </w:tr>
      <w:tr w:rsidR="00BE3F9E" w:rsidRPr="00614B7A" w14:paraId="7200644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859FA62" w14:textId="77777777" w:rsidR="00BE3F9E" w:rsidRPr="00614B7A" w:rsidRDefault="00BE3F9E" w:rsidP="00BE3F9E">
            <w:pPr>
              <w:pStyle w:val="TAL"/>
            </w:pPr>
            <w:r w:rsidRPr="00614B7A">
              <w:t>7.3A.2.5</w:t>
            </w:r>
          </w:p>
        </w:tc>
        <w:tc>
          <w:tcPr>
            <w:tcW w:w="4500" w:type="dxa"/>
            <w:tcBorders>
              <w:top w:val="single" w:sz="4" w:space="0" w:color="auto"/>
              <w:left w:val="single" w:sz="4" w:space="0" w:color="auto"/>
              <w:bottom w:val="single" w:sz="4" w:space="0" w:color="auto"/>
              <w:right w:val="single" w:sz="4" w:space="0" w:color="auto"/>
            </w:tcBorders>
            <w:hideMark/>
          </w:tcPr>
          <w:p w14:paraId="5EE769E6" w14:textId="77777777" w:rsidR="00BE3F9E" w:rsidRPr="00614B7A" w:rsidRDefault="00BE3F9E" w:rsidP="00BE3F9E">
            <w:pPr>
              <w:pStyle w:val="TAL"/>
            </w:pPr>
            <w:r w:rsidRPr="00614B7A">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6ED696C3"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39629A7F" w14:textId="77777777" w:rsidR="00BE3F9E" w:rsidRPr="00614B7A" w:rsidRDefault="00BE3F9E" w:rsidP="00BE3F9E">
            <w:pPr>
              <w:pStyle w:val="TAL"/>
              <w:rPr>
                <w:lang w:eastAsia="zh-CN"/>
              </w:rPr>
            </w:pPr>
            <w:r w:rsidRPr="00614B7A">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6CDC418" w14:textId="77777777" w:rsidR="00BE3F9E" w:rsidRPr="00614B7A" w:rsidRDefault="00BE3F9E" w:rsidP="00BE3F9E">
            <w:pPr>
              <w:pStyle w:val="TAL"/>
              <w:rPr>
                <w:lang w:eastAsia="zh-CN"/>
              </w:rPr>
            </w:pPr>
            <w:r w:rsidRPr="00614B7A">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6EE88AE8" w14:textId="77777777" w:rsidR="00BE3F9E" w:rsidRPr="00614B7A" w:rsidRDefault="00BE3F9E" w:rsidP="00BE3F9E">
            <w:pPr>
              <w:pStyle w:val="TAL"/>
              <w:rPr>
                <w:lang w:eastAsia="zh-CN"/>
              </w:rPr>
            </w:pPr>
            <w:r w:rsidRPr="00614B7A">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6A25DD57" w14:textId="77777777" w:rsidR="00BE3F9E" w:rsidRPr="00614B7A" w:rsidRDefault="00BE3F9E" w:rsidP="00BE3F9E">
            <w:pPr>
              <w:pStyle w:val="TAL"/>
              <w:rPr>
                <w:lang w:eastAsia="zh-CN"/>
              </w:rPr>
            </w:pPr>
            <w:r w:rsidRPr="00614B7A">
              <w:rPr>
                <w:lang w:eastAsia="zh-CN"/>
              </w:rPr>
              <w:t>PC1</w:t>
            </w:r>
          </w:p>
          <w:p w14:paraId="49A94492" w14:textId="77777777" w:rsidR="00BE3F9E" w:rsidRPr="00614B7A" w:rsidRDefault="00BE3F9E" w:rsidP="00BE3F9E">
            <w:pPr>
              <w:pStyle w:val="TAL"/>
              <w:rPr>
                <w:lang w:eastAsia="zh-CN"/>
              </w:rPr>
            </w:pPr>
            <w:r w:rsidRPr="00614B7A">
              <w:rPr>
                <w:lang w:eastAsia="zh-CN"/>
              </w:rPr>
              <w:t>PC2</w:t>
            </w:r>
          </w:p>
          <w:p w14:paraId="7DB87971" w14:textId="77777777" w:rsidR="00BE3F9E" w:rsidRPr="00614B7A" w:rsidRDefault="00BE3F9E" w:rsidP="00BE3F9E">
            <w:pPr>
              <w:pStyle w:val="TAL"/>
              <w:rPr>
                <w:lang w:eastAsia="zh-CN"/>
              </w:rPr>
            </w:pPr>
            <w:r w:rsidRPr="00614B7A">
              <w:rPr>
                <w:lang w:eastAsia="zh-CN"/>
              </w:rPr>
              <w:t>PC3</w:t>
            </w:r>
          </w:p>
          <w:p w14:paraId="2917CD2D"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1270B32" w14:textId="77777777" w:rsidR="00BE3F9E" w:rsidRPr="00614B7A" w:rsidRDefault="00BE3F9E" w:rsidP="00BE3F9E">
            <w:pPr>
              <w:pStyle w:val="TAL"/>
            </w:pPr>
            <w:r w:rsidRPr="00614B7A">
              <w:t>NOTE 1</w:t>
            </w:r>
          </w:p>
          <w:p w14:paraId="21E53A75" w14:textId="77777777" w:rsidR="00BE3F9E" w:rsidRPr="00614B7A" w:rsidRDefault="00BE3F9E" w:rsidP="00BE3F9E">
            <w:pPr>
              <w:pStyle w:val="TAL"/>
            </w:pPr>
            <w:r w:rsidRPr="00614B7A">
              <w:t>Skip TC 7.3A.2.5 if UE supports NSA and TS 38.521-3 TC 7.3B.2.4_1.5 has been executed</w:t>
            </w:r>
          </w:p>
        </w:tc>
      </w:tr>
      <w:tr w:rsidR="00BE3F9E" w:rsidRPr="00614B7A" w14:paraId="4422454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4150152" w14:textId="77777777" w:rsidR="00BE3F9E" w:rsidRPr="00614B7A" w:rsidRDefault="00BE3F9E" w:rsidP="00BE3F9E">
            <w:pPr>
              <w:pStyle w:val="TAL"/>
            </w:pPr>
            <w:r w:rsidRPr="00614B7A">
              <w:t>7.3A.2.6</w:t>
            </w:r>
          </w:p>
        </w:tc>
        <w:tc>
          <w:tcPr>
            <w:tcW w:w="4500" w:type="dxa"/>
            <w:tcBorders>
              <w:top w:val="single" w:sz="4" w:space="0" w:color="auto"/>
              <w:left w:val="single" w:sz="4" w:space="0" w:color="auto"/>
              <w:bottom w:val="single" w:sz="4" w:space="0" w:color="auto"/>
              <w:right w:val="single" w:sz="4" w:space="0" w:color="auto"/>
            </w:tcBorders>
            <w:hideMark/>
          </w:tcPr>
          <w:p w14:paraId="04E0595F" w14:textId="77777777" w:rsidR="00BE3F9E" w:rsidRPr="00614B7A" w:rsidRDefault="00BE3F9E" w:rsidP="00BE3F9E">
            <w:pPr>
              <w:pStyle w:val="TAL"/>
            </w:pPr>
            <w:r w:rsidRPr="00614B7A">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2DD135EE"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4E0EA993" w14:textId="77777777" w:rsidR="00BE3F9E" w:rsidRPr="00614B7A" w:rsidRDefault="00BE3F9E" w:rsidP="00BE3F9E">
            <w:pPr>
              <w:pStyle w:val="TAL"/>
              <w:rPr>
                <w:lang w:eastAsia="zh-CN"/>
              </w:rPr>
            </w:pPr>
            <w:r w:rsidRPr="00614B7A">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238C5C7F" w14:textId="77777777" w:rsidR="00BE3F9E" w:rsidRPr="00614B7A" w:rsidRDefault="00BE3F9E" w:rsidP="00BE3F9E">
            <w:pPr>
              <w:pStyle w:val="TAL"/>
              <w:rPr>
                <w:lang w:eastAsia="zh-CN"/>
              </w:rPr>
            </w:pPr>
            <w:r w:rsidRPr="00614B7A">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5AC543C9" w14:textId="77777777" w:rsidR="00BE3F9E" w:rsidRPr="00614B7A" w:rsidRDefault="00BE3F9E" w:rsidP="00BE3F9E">
            <w:pPr>
              <w:pStyle w:val="TAL"/>
              <w:rPr>
                <w:lang w:eastAsia="zh-CN"/>
              </w:rPr>
            </w:pPr>
            <w:r w:rsidRPr="00614B7A">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5CC65314" w14:textId="77777777" w:rsidR="00BE3F9E" w:rsidRPr="00614B7A" w:rsidRDefault="00BE3F9E" w:rsidP="00BE3F9E">
            <w:pPr>
              <w:pStyle w:val="TAL"/>
              <w:rPr>
                <w:lang w:eastAsia="zh-CN"/>
              </w:rPr>
            </w:pPr>
            <w:r w:rsidRPr="00614B7A">
              <w:rPr>
                <w:lang w:eastAsia="zh-CN"/>
              </w:rPr>
              <w:t>PC1</w:t>
            </w:r>
          </w:p>
          <w:p w14:paraId="3F6E1708" w14:textId="77777777" w:rsidR="00BE3F9E" w:rsidRPr="00614B7A" w:rsidRDefault="00BE3F9E" w:rsidP="00BE3F9E">
            <w:pPr>
              <w:pStyle w:val="TAL"/>
              <w:rPr>
                <w:lang w:eastAsia="zh-CN"/>
              </w:rPr>
            </w:pPr>
            <w:r w:rsidRPr="00614B7A">
              <w:rPr>
                <w:lang w:eastAsia="zh-CN"/>
              </w:rPr>
              <w:t>PC2</w:t>
            </w:r>
          </w:p>
          <w:p w14:paraId="7D7675E7" w14:textId="77777777" w:rsidR="00BE3F9E" w:rsidRPr="00614B7A" w:rsidRDefault="00BE3F9E" w:rsidP="00BE3F9E">
            <w:pPr>
              <w:pStyle w:val="TAL"/>
              <w:rPr>
                <w:lang w:eastAsia="zh-CN"/>
              </w:rPr>
            </w:pPr>
            <w:r w:rsidRPr="00614B7A">
              <w:rPr>
                <w:lang w:eastAsia="zh-CN"/>
              </w:rPr>
              <w:t>PC3</w:t>
            </w:r>
          </w:p>
          <w:p w14:paraId="4496239E"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E13240" w14:textId="77777777" w:rsidR="00BE3F9E" w:rsidRPr="00614B7A" w:rsidRDefault="00BE3F9E" w:rsidP="00BE3F9E">
            <w:pPr>
              <w:pStyle w:val="TAL"/>
            </w:pPr>
            <w:r w:rsidRPr="00614B7A">
              <w:t>NOTE 1</w:t>
            </w:r>
          </w:p>
          <w:p w14:paraId="30519087" w14:textId="77777777" w:rsidR="00BE3F9E" w:rsidRPr="00614B7A" w:rsidRDefault="00BE3F9E" w:rsidP="00BE3F9E">
            <w:pPr>
              <w:pStyle w:val="TAL"/>
            </w:pPr>
            <w:r w:rsidRPr="00614B7A">
              <w:t>Skip TC 7.3A.2.6 if UE supports NSA and TS 38.521-3 TC 7.3B.2.4_1.6 has been executed</w:t>
            </w:r>
          </w:p>
        </w:tc>
      </w:tr>
      <w:tr w:rsidR="00BE3F9E" w:rsidRPr="00614B7A" w14:paraId="6B4BC77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1C7FA59" w14:textId="77777777" w:rsidR="00BE3F9E" w:rsidRPr="00614B7A" w:rsidRDefault="00BE3F9E" w:rsidP="00BE3F9E">
            <w:pPr>
              <w:pStyle w:val="TAL"/>
            </w:pPr>
            <w:r w:rsidRPr="00614B7A">
              <w:t>7.3A.2.7</w:t>
            </w:r>
          </w:p>
        </w:tc>
        <w:tc>
          <w:tcPr>
            <w:tcW w:w="4500" w:type="dxa"/>
            <w:tcBorders>
              <w:top w:val="single" w:sz="4" w:space="0" w:color="auto"/>
              <w:left w:val="single" w:sz="4" w:space="0" w:color="auto"/>
              <w:bottom w:val="single" w:sz="4" w:space="0" w:color="auto"/>
              <w:right w:val="single" w:sz="4" w:space="0" w:color="auto"/>
            </w:tcBorders>
            <w:hideMark/>
          </w:tcPr>
          <w:p w14:paraId="1FDC0E76" w14:textId="77777777" w:rsidR="00BE3F9E" w:rsidRPr="00614B7A" w:rsidRDefault="00BE3F9E" w:rsidP="00BE3F9E">
            <w:pPr>
              <w:pStyle w:val="TAL"/>
            </w:pPr>
            <w:r w:rsidRPr="00614B7A">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8238E85"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671F735C" w14:textId="77777777" w:rsidR="00BE3F9E" w:rsidRPr="00614B7A" w:rsidRDefault="00BE3F9E" w:rsidP="00BE3F9E">
            <w:pPr>
              <w:pStyle w:val="TAL"/>
              <w:rPr>
                <w:lang w:eastAsia="zh-CN"/>
              </w:rPr>
            </w:pPr>
            <w:r w:rsidRPr="00614B7A">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3C99719B" w14:textId="77777777" w:rsidR="00BE3F9E" w:rsidRPr="00614B7A" w:rsidRDefault="00BE3F9E" w:rsidP="00BE3F9E">
            <w:pPr>
              <w:pStyle w:val="TAL"/>
              <w:rPr>
                <w:lang w:eastAsia="zh-CN"/>
              </w:rPr>
            </w:pPr>
            <w:r w:rsidRPr="00614B7A">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65A81156" w14:textId="77777777" w:rsidR="00BE3F9E" w:rsidRPr="00614B7A" w:rsidRDefault="00BE3F9E" w:rsidP="00BE3F9E">
            <w:pPr>
              <w:pStyle w:val="TAL"/>
              <w:rPr>
                <w:lang w:eastAsia="zh-CN"/>
              </w:rPr>
            </w:pPr>
            <w:r w:rsidRPr="00614B7A">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7BADFBC3" w14:textId="77777777" w:rsidR="00BE3F9E" w:rsidRPr="00614B7A" w:rsidRDefault="00BE3F9E" w:rsidP="00BE3F9E">
            <w:pPr>
              <w:pStyle w:val="TAL"/>
              <w:rPr>
                <w:lang w:eastAsia="zh-CN"/>
              </w:rPr>
            </w:pPr>
            <w:r w:rsidRPr="00614B7A">
              <w:rPr>
                <w:lang w:eastAsia="zh-CN"/>
              </w:rPr>
              <w:t>PC1</w:t>
            </w:r>
          </w:p>
          <w:p w14:paraId="5CA05AC7" w14:textId="77777777" w:rsidR="00BE3F9E" w:rsidRPr="00614B7A" w:rsidRDefault="00BE3F9E" w:rsidP="00BE3F9E">
            <w:pPr>
              <w:pStyle w:val="TAL"/>
              <w:rPr>
                <w:lang w:eastAsia="zh-CN"/>
              </w:rPr>
            </w:pPr>
            <w:r w:rsidRPr="00614B7A">
              <w:rPr>
                <w:lang w:eastAsia="zh-CN"/>
              </w:rPr>
              <w:t>PC2</w:t>
            </w:r>
          </w:p>
          <w:p w14:paraId="0EC776B6" w14:textId="77777777" w:rsidR="00BE3F9E" w:rsidRPr="00614B7A" w:rsidRDefault="00BE3F9E" w:rsidP="00BE3F9E">
            <w:pPr>
              <w:pStyle w:val="TAL"/>
              <w:rPr>
                <w:lang w:eastAsia="zh-CN"/>
              </w:rPr>
            </w:pPr>
            <w:r w:rsidRPr="00614B7A">
              <w:rPr>
                <w:lang w:eastAsia="zh-CN"/>
              </w:rPr>
              <w:t>PC3</w:t>
            </w:r>
          </w:p>
          <w:p w14:paraId="1521E59C"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723BB5" w14:textId="77777777" w:rsidR="00BE3F9E" w:rsidRPr="00614B7A" w:rsidRDefault="00BE3F9E" w:rsidP="00BE3F9E">
            <w:pPr>
              <w:pStyle w:val="TAL"/>
            </w:pPr>
            <w:r w:rsidRPr="00614B7A">
              <w:t>NOTE 1</w:t>
            </w:r>
          </w:p>
          <w:p w14:paraId="496964C5" w14:textId="77777777" w:rsidR="00BE3F9E" w:rsidRPr="00614B7A" w:rsidRDefault="00BE3F9E" w:rsidP="00BE3F9E">
            <w:pPr>
              <w:pStyle w:val="TAL"/>
            </w:pPr>
            <w:r w:rsidRPr="00614B7A">
              <w:t>Skip TC 7.3A.2.7 if UE supports NSA and TS 38.521-3 TC 7.3B.2.4_1.7 has been executed</w:t>
            </w:r>
          </w:p>
        </w:tc>
      </w:tr>
      <w:tr w:rsidR="00BE3F9E" w:rsidRPr="00614B7A" w14:paraId="5D30F9E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530CBCB" w14:textId="77777777" w:rsidR="00BE3F9E" w:rsidRPr="00614B7A" w:rsidRDefault="00BE3F9E" w:rsidP="00BE3F9E">
            <w:pPr>
              <w:pStyle w:val="TAL"/>
              <w:rPr>
                <w:lang w:eastAsia="zh-CN"/>
              </w:rPr>
            </w:pPr>
            <w:r w:rsidRPr="00614B7A">
              <w:t>7.3.4</w:t>
            </w:r>
          </w:p>
        </w:tc>
        <w:tc>
          <w:tcPr>
            <w:tcW w:w="4500" w:type="dxa"/>
            <w:tcBorders>
              <w:top w:val="single" w:sz="4" w:space="0" w:color="auto"/>
              <w:left w:val="single" w:sz="4" w:space="0" w:color="auto"/>
              <w:bottom w:val="single" w:sz="4" w:space="0" w:color="auto"/>
              <w:right w:val="single" w:sz="4" w:space="0" w:color="auto"/>
            </w:tcBorders>
            <w:hideMark/>
          </w:tcPr>
          <w:p w14:paraId="4C070C61" w14:textId="77777777" w:rsidR="00BE3F9E" w:rsidRPr="00614B7A" w:rsidRDefault="00BE3F9E" w:rsidP="00BE3F9E">
            <w:pPr>
              <w:pStyle w:val="TAL"/>
            </w:pPr>
            <w:r w:rsidRPr="00614B7A">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4572B2B7"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5C3EE946" w14:textId="77777777" w:rsidR="00BE3F9E" w:rsidRPr="00614B7A" w:rsidRDefault="00BE3F9E" w:rsidP="00BE3F9E">
            <w:pPr>
              <w:pStyle w:val="TAL"/>
              <w:rPr>
                <w:lang w:eastAsia="zh-CN"/>
              </w:rPr>
            </w:pPr>
            <w:r w:rsidRPr="00614B7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88179D" w14:textId="77777777" w:rsidR="00BE3F9E" w:rsidRPr="00614B7A" w:rsidRDefault="00BE3F9E" w:rsidP="00BE3F9E">
            <w:pPr>
              <w:pStyle w:val="TAL"/>
              <w:rPr>
                <w:lang w:eastAsia="zh-CN"/>
              </w:rPr>
            </w:pPr>
            <w:r w:rsidRPr="00614B7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3FEE589" w14:textId="77777777" w:rsidR="00BE3F9E" w:rsidRPr="00614B7A" w:rsidRDefault="00BE3F9E" w:rsidP="00BE3F9E">
            <w:pPr>
              <w:pStyle w:val="TAL"/>
              <w:rPr>
                <w:lang w:eastAsia="zh-CN"/>
              </w:rPr>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4B88A38" w14:textId="77777777" w:rsidR="00BE3F9E" w:rsidRPr="00614B7A" w:rsidRDefault="00BE3F9E" w:rsidP="00BE3F9E">
            <w:pPr>
              <w:pStyle w:val="TAL"/>
              <w:rPr>
                <w:lang w:eastAsia="zh-CN"/>
              </w:rPr>
            </w:pPr>
            <w:r w:rsidRPr="00614B7A">
              <w:rPr>
                <w:lang w:eastAsia="zh-CN"/>
              </w:rPr>
              <w:t>PC1</w:t>
            </w:r>
          </w:p>
          <w:p w14:paraId="369B4AD4" w14:textId="77777777" w:rsidR="00BE3F9E" w:rsidRPr="00614B7A" w:rsidRDefault="00BE3F9E" w:rsidP="00BE3F9E">
            <w:pPr>
              <w:pStyle w:val="TAL"/>
              <w:rPr>
                <w:lang w:eastAsia="zh-CN"/>
              </w:rPr>
            </w:pPr>
            <w:r w:rsidRPr="00614B7A">
              <w:rPr>
                <w:lang w:eastAsia="zh-CN"/>
              </w:rPr>
              <w:t>PC2</w:t>
            </w:r>
          </w:p>
          <w:p w14:paraId="7E92819A" w14:textId="77777777" w:rsidR="00BE3F9E" w:rsidRPr="00614B7A" w:rsidRDefault="00BE3F9E" w:rsidP="00BE3F9E">
            <w:pPr>
              <w:pStyle w:val="TAL"/>
              <w:rPr>
                <w:lang w:eastAsia="zh-CN"/>
              </w:rPr>
            </w:pPr>
            <w:r w:rsidRPr="00614B7A">
              <w:rPr>
                <w:lang w:eastAsia="zh-CN"/>
              </w:rPr>
              <w:t>PC3</w:t>
            </w:r>
          </w:p>
          <w:p w14:paraId="5582E1F0"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9228ABB" w14:textId="77777777" w:rsidR="00BE3F9E" w:rsidRPr="00614B7A" w:rsidRDefault="00BE3F9E" w:rsidP="00BE3F9E">
            <w:pPr>
              <w:pStyle w:val="TAL"/>
              <w:rPr>
                <w:rFonts w:eastAsia="SimSun"/>
                <w:lang w:eastAsia="zh-CN"/>
              </w:rPr>
            </w:pPr>
            <w:r w:rsidRPr="00614B7A">
              <w:t>Skip TC 7.3.4 if UE supports NSA and TS 38.521-3 TC 7.3B.4 has been executed.</w:t>
            </w:r>
          </w:p>
        </w:tc>
      </w:tr>
      <w:tr w:rsidR="00BE3F9E" w:rsidRPr="00614B7A" w14:paraId="78771DC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AF0082E" w14:textId="77777777" w:rsidR="00BE3F9E" w:rsidRPr="00614B7A" w:rsidRDefault="00BE3F9E" w:rsidP="00BE3F9E">
            <w:pPr>
              <w:pStyle w:val="TAL"/>
            </w:pPr>
            <w:r w:rsidRPr="00614B7A">
              <w:t>7.3A.3.1</w:t>
            </w:r>
          </w:p>
        </w:tc>
        <w:tc>
          <w:tcPr>
            <w:tcW w:w="4500" w:type="dxa"/>
            <w:tcBorders>
              <w:top w:val="single" w:sz="4" w:space="0" w:color="auto"/>
              <w:left w:val="single" w:sz="4" w:space="0" w:color="auto"/>
              <w:bottom w:val="single" w:sz="4" w:space="0" w:color="auto"/>
              <w:right w:val="single" w:sz="4" w:space="0" w:color="auto"/>
            </w:tcBorders>
            <w:hideMark/>
          </w:tcPr>
          <w:p w14:paraId="2576B0D1" w14:textId="77777777" w:rsidR="00BE3F9E" w:rsidRPr="00614B7A" w:rsidRDefault="00BE3F9E" w:rsidP="00BE3F9E">
            <w:pPr>
              <w:pStyle w:val="TAL"/>
            </w:pPr>
            <w:r w:rsidRPr="00614B7A">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556A0F2D" w14:textId="77777777" w:rsidR="00BE3F9E" w:rsidRPr="00614B7A" w:rsidRDefault="00BE3F9E" w:rsidP="00BE3F9E">
            <w:pPr>
              <w:pStyle w:val="TAC"/>
            </w:pPr>
            <w:r w:rsidRPr="00614B7A">
              <w:t>Rel-16</w:t>
            </w:r>
          </w:p>
        </w:tc>
        <w:tc>
          <w:tcPr>
            <w:tcW w:w="1312" w:type="dxa"/>
            <w:tcBorders>
              <w:top w:val="single" w:sz="4" w:space="0" w:color="auto"/>
              <w:left w:val="single" w:sz="4" w:space="0" w:color="auto"/>
              <w:bottom w:val="single" w:sz="4" w:space="0" w:color="auto"/>
              <w:right w:val="single" w:sz="4" w:space="0" w:color="auto"/>
            </w:tcBorders>
            <w:hideMark/>
          </w:tcPr>
          <w:p w14:paraId="60D5159A" w14:textId="77777777" w:rsidR="00BE3F9E" w:rsidRPr="00614B7A" w:rsidRDefault="00BE3F9E" w:rsidP="00BE3F9E">
            <w:pPr>
              <w:pStyle w:val="TAL"/>
              <w:rPr>
                <w:lang w:eastAsia="zh-CN"/>
              </w:rPr>
            </w:pPr>
            <w:r w:rsidRPr="00614B7A">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9AA9021" w14:textId="77777777" w:rsidR="00BE3F9E" w:rsidRPr="00614B7A" w:rsidRDefault="00BE3F9E" w:rsidP="00BE3F9E">
            <w:pPr>
              <w:pStyle w:val="TAL"/>
              <w:rPr>
                <w:lang w:eastAsia="zh-CN"/>
              </w:rPr>
            </w:pPr>
            <w:r w:rsidRPr="00614B7A">
              <w:rPr>
                <w:lang w:eastAsia="zh-CN"/>
              </w:rPr>
              <w:t xml:space="preserve">UEs supporting 5GS FR2 </w:t>
            </w:r>
            <w:r w:rsidRPr="00614B7A">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4F68445D" w14:textId="77777777" w:rsidR="00BE3F9E" w:rsidRPr="00614B7A" w:rsidRDefault="00BE3F9E" w:rsidP="00BE3F9E">
            <w:pPr>
              <w:pStyle w:val="TAL"/>
              <w:rPr>
                <w:lang w:eastAsia="zh-CN"/>
              </w:rPr>
            </w:pPr>
            <w:r w:rsidRPr="00614B7A">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6E137FB8" w14:textId="77777777" w:rsidR="00BE3F9E" w:rsidRPr="00614B7A" w:rsidRDefault="00BE3F9E" w:rsidP="00BE3F9E">
            <w:pPr>
              <w:pStyle w:val="TAL"/>
              <w:rPr>
                <w:lang w:eastAsia="zh-CN"/>
              </w:rPr>
            </w:pPr>
            <w:r w:rsidRPr="00614B7A">
              <w:rPr>
                <w:lang w:eastAsia="zh-CN"/>
              </w:rPr>
              <w:t>PC1</w:t>
            </w:r>
          </w:p>
          <w:p w14:paraId="7D17B12C" w14:textId="77777777" w:rsidR="00BE3F9E" w:rsidRPr="00614B7A" w:rsidRDefault="00BE3F9E" w:rsidP="00BE3F9E">
            <w:pPr>
              <w:pStyle w:val="TAL"/>
              <w:rPr>
                <w:lang w:eastAsia="zh-CN"/>
              </w:rPr>
            </w:pPr>
            <w:r w:rsidRPr="00614B7A">
              <w:rPr>
                <w:lang w:eastAsia="zh-CN"/>
              </w:rPr>
              <w:t>PC2</w:t>
            </w:r>
          </w:p>
          <w:p w14:paraId="10F4E497" w14:textId="77777777" w:rsidR="00BE3F9E" w:rsidRPr="00614B7A" w:rsidRDefault="00BE3F9E" w:rsidP="00BE3F9E">
            <w:pPr>
              <w:pStyle w:val="TAL"/>
              <w:rPr>
                <w:lang w:eastAsia="zh-CN"/>
              </w:rPr>
            </w:pPr>
            <w:r w:rsidRPr="00614B7A">
              <w:rPr>
                <w:lang w:eastAsia="zh-CN"/>
              </w:rPr>
              <w:t>PC3</w:t>
            </w:r>
          </w:p>
          <w:p w14:paraId="1DF23539"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FF0804E" w14:textId="77777777" w:rsidR="00BE3F9E" w:rsidRPr="00614B7A" w:rsidRDefault="00BE3F9E" w:rsidP="00BE3F9E">
            <w:pPr>
              <w:pStyle w:val="TAL"/>
            </w:pPr>
            <w:r w:rsidRPr="00614B7A">
              <w:t>NOTE 1</w:t>
            </w:r>
          </w:p>
        </w:tc>
      </w:tr>
      <w:tr w:rsidR="00BE3F9E" w:rsidRPr="00614B7A" w14:paraId="7F597DD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CBF5037" w14:textId="77777777" w:rsidR="00BE3F9E" w:rsidRPr="00614B7A" w:rsidRDefault="00BE3F9E" w:rsidP="00BE3F9E">
            <w:pPr>
              <w:pStyle w:val="TAL"/>
            </w:pPr>
            <w:r w:rsidRPr="00614B7A">
              <w:t>7.3A.3.2</w:t>
            </w:r>
          </w:p>
        </w:tc>
        <w:tc>
          <w:tcPr>
            <w:tcW w:w="4500" w:type="dxa"/>
            <w:tcBorders>
              <w:top w:val="single" w:sz="4" w:space="0" w:color="auto"/>
              <w:left w:val="single" w:sz="4" w:space="0" w:color="auto"/>
              <w:bottom w:val="single" w:sz="4" w:space="0" w:color="auto"/>
              <w:right w:val="single" w:sz="4" w:space="0" w:color="auto"/>
            </w:tcBorders>
            <w:hideMark/>
          </w:tcPr>
          <w:p w14:paraId="22750282" w14:textId="77777777" w:rsidR="00BE3F9E" w:rsidRPr="00614B7A" w:rsidRDefault="00BE3F9E" w:rsidP="00BE3F9E">
            <w:pPr>
              <w:pStyle w:val="TAL"/>
            </w:pPr>
            <w:r w:rsidRPr="00614B7A">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7DEDF55D" w14:textId="77777777" w:rsidR="00BE3F9E" w:rsidRPr="00614B7A" w:rsidRDefault="00BE3F9E" w:rsidP="00BE3F9E">
            <w:pPr>
              <w:pStyle w:val="TAC"/>
            </w:pPr>
            <w:r w:rsidRPr="00614B7A">
              <w:t>Rel-16</w:t>
            </w:r>
          </w:p>
        </w:tc>
        <w:tc>
          <w:tcPr>
            <w:tcW w:w="1312" w:type="dxa"/>
            <w:tcBorders>
              <w:top w:val="single" w:sz="4" w:space="0" w:color="auto"/>
              <w:left w:val="single" w:sz="4" w:space="0" w:color="auto"/>
              <w:bottom w:val="single" w:sz="4" w:space="0" w:color="auto"/>
              <w:right w:val="single" w:sz="4" w:space="0" w:color="auto"/>
            </w:tcBorders>
            <w:hideMark/>
          </w:tcPr>
          <w:p w14:paraId="2CEADD35" w14:textId="77777777" w:rsidR="00BE3F9E" w:rsidRPr="00614B7A" w:rsidRDefault="00BE3F9E" w:rsidP="00BE3F9E">
            <w:pPr>
              <w:pStyle w:val="TAL"/>
              <w:rPr>
                <w:lang w:eastAsia="zh-CN"/>
              </w:rPr>
            </w:pPr>
            <w:r w:rsidRPr="00614B7A">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49350DCC" w14:textId="77777777" w:rsidR="00BE3F9E" w:rsidRPr="00614B7A" w:rsidRDefault="00BE3F9E" w:rsidP="00BE3F9E">
            <w:pPr>
              <w:pStyle w:val="TAL"/>
              <w:rPr>
                <w:lang w:eastAsia="zh-CN"/>
              </w:rPr>
            </w:pPr>
            <w:r w:rsidRPr="00614B7A">
              <w:rPr>
                <w:lang w:eastAsia="zh-CN"/>
              </w:rPr>
              <w:t xml:space="preserve">UEs supporting 5GS FR2 </w:t>
            </w:r>
            <w:r w:rsidRPr="00614B7A">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135F3942" w14:textId="77777777" w:rsidR="00BE3F9E" w:rsidRPr="00614B7A" w:rsidRDefault="00BE3F9E" w:rsidP="00BE3F9E">
            <w:pPr>
              <w:pStyle w:val="TAL"/>
              <w:rPr>
                <w:lang w:eastAsia="zh-CN"/>
              </w:rPr>
            </w:pPr>
            <w:r w:rsidRPr="00614B7A">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47244CE7" w14:textId="77777777" w:rsidR="00BE3F9E" w:rsidRPr="00614B7A" w:rsidRDefault="00BE3F9E" w:rsidP="00BE3F9E">
            <w:pPr>
              <w:pStyle w:val="TAL"/>
              <w:rPr>
                <w:lang w:eastAsia="zh-CN"/>
              </w:rPr>
            </w:pPr>
            <w:r w:rsidRPr="00614B7A">
              <w:rPr>
                <w:lang w:eastAsia="zh-CN"/>
              </w:rPr>
              <w:t>PC1</w:t>
            </w:r>
          </w:p>
          <w:p w14:paraId="56A70F09" w14:textId="77777777" w:rsidR="00BE3F9E" w:rsidRPr="00614B7A" w:rsidRDefault="00BE3F9E" w:rsidP="00BE3F9E">
            <w:pPr>
              <w:pStyle w:val="TAL"/>
              <w:rPr>
                <w:lang w:eastAsia="zh-CN"/>
              </w:rPr>
            </w:pPr>
            <w:r w:rsidRPr="00614B7A">
              <w:rPr>
                <w:lang w:eastAsia="zh-CN"/>
              </w:rPr>
              <w:t>PC2</w:t>
            </w:r>
          </w:p>
          <w:p w14:paraId="61F8B34B" w14:textId="77777777" w:rsidR="00BE3F9E" w:rsidRPr="00614B7A" w:rsidRDefault="00BE3F9E" w:rsidP="00BE3F9E">
            <w:pPr>
              <w:pStyle w:val="TAL"/>
              <w:rPr>
                <w:lang w:eastAsia="zh-CN"/>
              </w:rPr>
            </w:pPr>
            <w:r w:rsidRPr="00614B7A">
              <w:rPr>
                <w:lang w:eastAsia="zh-CN"/>
              </w:rPr>
              <w:t>PC3</w:t>
            </w:r>
          </w:p>
          <w:p w14:paraId="1D033B16"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FE719E" w14:textId="77777777" w:rsidR="00BE3F9E" w:rsidRPr="00614B7A" w:rsidRDefault="00BE3F9E" w:rsidP="00BE3F9E">
            <w:pPr>
              <w:pStyle w:val="TAL"/>
            </w:pPr>
            <w:r w:rsidRPr="00614B7A">
              <w:t>NOTE 1</w:t>
            </w:r>
          </w:p>
        </w:tc>
      </w:tr>
      <w:tr w:rsidR="00BE3F9E" w:rsidRPr="00614B7A" w14:paraId="7BF87C61"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73D4081" w14:textId="77777777" w:rsidR="00BE3F9E" w:rsidRPr="00614B7A" w:rsidRDefault="00BE3F9E" w:rsidP="00BE3F9E">
            <w:pPr>
              <w:pStyle w:val="TAL"/>
            </w:pPr>
            <w:r w:rsidRPr="00614B7A">
              <w:t>7.3A.3.3</w:t>
            </w:r>
          </w:p>
        </w:tc>
        <w:tc>
          <w:tcPr>
            <w:tcW w:w="4500" w:type="dxa"/>
            <w:tcBorders>
              <w:top w:val="single" w:sz="4" w:space="0" w:color="auto"/>
              <w:left w:val="single" w:sz="4" w:space="0" w:color="auto"/>
              <w:bottom w:val="single" w:sz="4" w:space="0" w:color="auto"/>
              <w:right w:val="single" w:sz="4" w:space="0" w:color="auto"/>
            </w:tcBorders>
            <w:hideMark/>
          </w:tcPr>
          <w:p w14:paraId="73E04C88" w14:textId="77777777" w:rsidR="00BE3F9E" w:rsidRPr="00614B7A" w:rsidRDefault="00BE3F9E" w:rsidP="00BE3F9E">
            <w:pPr>
              <w:pStyle w:val="TAL"/>
            </w:pPr>
            <w:r w:rsidRPr="00614B7A">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7EE4FC08" w14:textId="77777777" w:rsidR="00BE3F9E" w:rsidRPr="00614B7A" w:rsidRDefault="00BE3F9E" w:rsidP="00BE3F9E">
            <w:pPr>
              <w:pStyle w:val="TAC"/>
            </w:pPr>
            <w:r w:rsidRPr="00614B7A">
              <w:t>Rel-16</w:t>
            </w:r>
          </w:p>
        </w:tc>
        <w:tc>
          <w:tcPr>
            <w:tcW w:w="1312" w:type="dxa"/>
            <w:tcBorders>
              <w:top w:val="single" w:sz="4" w:space="0" w:color="auto"/>
              <w:left w:val="single" w:sz="4" w:space="0" w:color="auto"/>
              <w:bottom w:val="single" w:sz="4" w:space="0" w:color="auto"/>
              <w:right w:val="single" w:sz="4" w:space="0" w:color="auto"/>
            </w:tcBorders>
            <w:hideMark/>
          </w:tcPr>
          <w:p w14:paraId="31A5BE36" w14:textId="77777777" w:rsidR="00BE3F9E" w:rsidRPr="00614B7A" w:rsidRDefault="00BE3F9E" w:rsidP="00BE3F9E">
            <w:pPr>
              <w:pStyle w:val="TAL"/>
              <w:rPr>
                <w:lang w:eastAsia="zh-CN"/>
              </w:rPr>
            </w:pPr>
            <w:r w:rsidRPr="00614B7A">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E7EE879" w14:textId="77777777" w:rsidR="00BE3F9E" w:rsidRPr="00614B7A" w:rsidRDefault="00BE3F9E" w:rsidP="00BE3F9E">
            <w:pPr>
              <w:pStyle w:val="TAL"/>
              <w:rPr>
                <w:lang w:eastAsia="zh-CN"/>
              </w:rPr>
            </w:pPr>
            <w:r w:rsidRPr="00614B7A">
              <w:rPr>
                <w:lang w:eastAsia="zh-CN"/>
              </w:rPr>
              <w:t xml:space="preserve">UEs supporting 5GS FR2 </w:t>
            </w:r>
            <w:r w:rsidRPr="00614B7A">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25A92F0B" w14:textId="77777777" w:rsidR="00BE3F9E" w:rsidRPr="00614B7A" w:rsidRDefault="00BE3F9E" w:rsidP="00BE3F9E">
            <w:pPr>
              <w:pStyle w:val="TAL"/>
              <w:rPr>
                <w:lang w:eastAsia="zh-CN"/>
              </w:rPr>
            </w:pPr>
            <w:r w:rsidRPr="00614B7A">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667E7E9A" w14:textId="77777777" w:rsidR="00BE3F9E" w:rsidRPr="00614B7A" w:rsidRDefault="00BE3F9E" w:rsidP="00BE3F9E">
            <w:pPr>
              <w:pStyle w:val="TAL"/>
              <w:rPr>
                <w:lang w:eastAsia="zh-CN"/>
              </w:rPr>
            </w:pPr>
            <w:r w:rsidRPr="00614B7A">
              <w:rPr>
                <w:lang w:eastAsia="zh-CN"/>
              </w:rPr>
              <w:t>PC1</w:t>
            </w:r>
          </w:p>
          <w:p w14:paraId="1DCBD056" w14:textId="77777777" w:rsidR="00BE3F9E" w:rsidRPr="00614B7A" w:rsidRDefault="00BE3F9E" w:rsidP="00BE3F9E">
            <w:pPr>
              <w:pStyle w:val="TAL"/>
              <w:rPr>
                <w:lang w:eastAsia="zh-CN"/>
              </w:rPr>
            </w:pPr>
            <w:r w:rsidRPr="00614B7A">
              <w:rPr>
                <w:lang w:eastAsia="zh-CN"/>
              </w:rPr>
              <w:t>PC2</w:t>
            </w:r>
          </w:p>
          <w:p w14:paraId="2F04266B" w14:textId="77777777" w:rsidR="00BE3F9E" w:rsidRPr="00614B7A" w:rsidRDefault="00BE3F9E" w:rsidP="00BE3F9E">
            <w:pPr>
              <w:pStyle w:val="TAL"/>
              <w:rPr>
                <w:lang w:eastAsia="zh-CN"/>
              </w:rPr>
            </w:pPr>
            <w:r w:rsidRPr="00614B7A">
              <w:rPr>
                <w:lang w:eastAsia="zh-CN"/>
              </w:rPr>
              <w:t>PC3</w:t>
            </w:r>
          </w:p>
          <w:p w14:paraId="4D42B308"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2DB23C8" w14:textId="77777777" w:rsidR="00BE3F9E" w:rsidRPr="00614B7A" w:rsidRDefault="00BE3F9E" w:rsidP="00BE3F9E">
            <w:pPr>
              <w:pStyle w:val="TAL"/>
            </w:pPr>
            <w:r w:rsidRPr="00614B7A">
              <w:t>NOTE 1</w:t>
            </w:r>
          </w:p>
        </w:tc>
      </w:tr>
      <w:tr w:rsidR="00BE3F9E" w:rsidRPr="00614B7A" w14:paraId="350DC59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6C89572" w14:textId="77777777" w:rsidR="00BE3F9E" w:rsidRPr="00614B7A" w:rsidRDefault="00BE3F9E" w:rsidP="00BE3F9E">
            <w:pPr>
              <w:pStyle w:val="TAL"/>
            </w:pPr>
            <w:r w:rsidRPr="00614B7A">
              <w:lastRenderedPageBreak/>
              <w:t>7.3A.3.4</w:t>
            </w:r>
          </w:p>
        </w:tc>
        <w:tc>
          <w:tcPr>
            <w:tcW w:w="4500" w:type="dxa"/>
            <w:tcBorders>
              <w:top w:val="single" w:sz="4" w:space="0" w:color="auto"/>
              <w:left w:val="single" w:sz="4" w:space="0" w:color="auto"/>
              <w:bottom w:val="single" w:sz="4" w:space="0" w:color="auto"/>
              <w:right w:val="single" w:sz="4" w:space="0" w:color="auto"/>
            </w:tcBorders>
            <w:hideMark/>
          </w:tcPr>
          <w:p w14:paraId="5819E1CC" w14:textId="77777777" w:rsidR="00BE3F9E" w:rsidRPr="00614B7A" w:rsidRDefault="00BE3F9E" w:rsidP="00BE3F9E">
            <w:pPr>
              <w:pStyle w:val="TAL"/>
            </w:pPr>
            <w:r w:rsidRPr="00614B7A">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73F82F77" w14:textId="77777777" w:rsidR="00BE3F9E" w:rsidRPr="00614B7A" w:rsidRDefault="00BE3F9E" w:rsidP="00BE3F9E">
            <w:pPr>
              <w:pStyle w:val="TAC"/>
            </w:pPr>
            <w:r w:rsidRPr="00614B7A">
              <w:t>Rel-16</w:t>
            </w:r>
          </w:p>
        </w:tc>
        <w:tc>
          <w:tcPr>
            <w:tcW w:w="1312" w:type="dxa"/>
            <w:tcBorders>
              <w:top w:val="single" w:sz="4" w:space="0" w:color="auto"/>
              <w:left w:val="single" w:sz="4" w:space="0" w:color="auto"/>
              <w:bottom w:val="single" w:sz="4" w:space="0" w:color="auto"/>
              <w:right w:val="single" w:sz="4" w:space="0" w:color="auto"/>
            </w:tcBorders>
            <w:hideMark/>
          </w:tcPr>
          <w:p w14:paraId="1341D8B3" w14:textId="77777777" w:rsidR="00BE3F9E" w:rsidRPr="00614B7A" w:rsidRDefault="00BE3F9E" w:rsidP="00BE3F9E">
            <w:pPr>
              <w:pStyle w:val="TAL"/>
              <w:rPr>
                <w:lang w:eastAsia="zh-CN"/>
              </w:rPr>
            </w:pPr>
            <w:r w:rsidRPr="00614B7A">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023173A" w14:textId="77777777" w:rsidR="00BE3F9E" w:rsidRPr="00614B7A" w:rsidRDefault="00BE3F9E" w:rsidP="00BE3F9E">
            <w:pPr>
              <w:pStyle w:val="TAL"/>
              <w:rPr>
                <w:lang w:eastAsia="zh-CN"/>
              </w:rPr>
            </w:pPr>
            <w:r w:rsidRPr="00614B7A">
              <w:rPr>
                <w:lang w:eastAsia="zh-CN"/>
              </w:rPr>
              <w:t xml:space="preserve">UEs supporting 5GS FR2 </w:t>
            </w:r>
            <w:r w:rsidRPr="00614B7A">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3D3F01DC" w14:textId="77777777" w:rsidR="00BE3F9E" w:rsidRPr="00614B7A" w:rsidRDefault="00BE3F9E" w:rsidP="00BE3F9E">
            <w:pPr>
              <w:pStyle w:val="TAL"/>
              <w:rPr>
                <w:lang w:eastAsia="zh-CN"/>
              </w:rPr>
            </w:pPr>
            <w:r w:rsidRPr="00614B7A">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35371D14" w14:textId="77777777" w:rsidR="00BE3F9E" w:rsidRPr="00614B7A" w:rsidRDefault="00BE3F9E" w:rsidP="00BE3F9E">
            <w:pPr>
              <w:pStyle w:val="TAL"/>
              <w:rPr>
                <w:lang w:eastAsia="zh-CN"/>
              </w:rPr>
            </w:pPr>
            <w:r w:rsidRPr="00614B7A">
              <w:rPr>
                <w:lang w:eastAsia="zh-CN"/>
              </w:rPr>
              <w:t>PC1</w:t>
            </w:r>
          </w:p>
          <w:p w14:paraId="1E635F09" w14:textId="77777777" w:rsidR="00BE3F9E" w:rsidRPr="00614B7A" w:rsidRDefault="00BE3F9E" w:rsidP="00BE3F9E">
            <w:pPr>
              <w:pStyle w:val="TAL"/>
              <w:rPr>
                <w:lang w:eastAsia="zh-CN"/>
              </w:rPr>
            </w:pPr>
            <w:r w:rsidRPr="00614B7A">
              <w:rPr>
                <w:lang w:eastAsia="zh-CN"/>
              </w:rPr>
              <w:t>PC2</w:t>
            </w:r>
          </w:p>
          <w:p w14:paraId="65419CC8" w14:textId="77777777" w:rsidR="00BE3F9E" w:rsidRPr="00614B7A" w:rsidRDefault="00BE3F9E" w:rsidP="00BE3F9E">
            <w:pPr>
              <w:pStyle w:val="TAL"/>
              <w:rPr>
                <w:lang w:eastAsia="zh-CN"/>
              </w:rPr>
            </w:pPr>
            <w:r w:rsidRPr="00614B7A">
              <w:rPr>
                <w:lang w:eastAsia="zh-CN"/>
              </w:rPr>
              <w:t>PC3</w:t>
            </w:r>
          </w:p>
          <w:p w14:paraId="21288D8F"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BCB65D1" w14:textId="77777777" w:rsidR="00BE3F9E" w:rsidRPr="00614B7A" w:rsidRDefault="00BE3F9E" w:rsidP="00BE3F9E">
            <w:pPr>
              <w:pStyle w:val="TAL"/>
            </w:pPr>
            <w:r w:rsidRPr="00614B7A">
              <w:t>NOTE 1</w:t>
            </w:r>
          </w:p>
        </w:tc>
      </w:tr>
      <w:tr w:rsidR="00BE3F9E" w:rsidRPr="00614B7A" w14:paraId="28657AE4"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C62E4D6" w14:textId="77777777" w:rsidR="00BE3F9E" w:rsidRPr="00614B7A" w:rsidRDefault="00BE3F9E" w:rsidP="00BE3F9E">
            <w:pPr>
              <w:pStyle w:val="TAL"/>
            </w:pPr>
            <w:r w:rsidRPr="00614B7A">
              <w:t>7.3A.3.5</w:t>
            </w:r>
          </w:p>
        </w:tc>
        <w:tc>
          <w:tcPr>
            <w:tcW w:w="4500" w:type="dxa"/>
            <w:tcBorders>
              <w:top w:val="single" w:sz="4" w:space="0" w:color="auto"/>
              <w:left w:val="single" w:sz="4" w:space="0" w:color="auto"/>
              <w:bottom w:val="single" w:sz="4" w:space="0" w:color="auto"/>
              <w:right w:val="single" w:sz="4" w:space="0" w:color="auto"/>
            </w:tcBorders>
            <w:hideMark/>
          </w:tcPr>
          <w:p w14:paraId="28F1C68D" w14:textId="77777777" w:rsidR="00BE3F9E" w:rsidRPr="00614B7A" w:rsidRDefault="00BE3F9E" w:rsidP="00BE3F9E">
            <w:pPr>
              <w:pStyle w:val="TAL"/>
            </w:pPr>
            <w:r w:rsidRPr="00614B7A">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5E5ADCC6" w14:textId="77777777" w:rsidR="00BE3F9E" w:rsidRPr="00614B7A" w:rsidRDefault="00BE3F9E" w:rsidP="00BE3F9E">
            <w:pPr>
              <w:pStyle w:val="TAC"/>
            </w:pPr>
            <w:r w:rsidRPr="00614B7A">
              <w:t>Rel-16</w:t>
            </w:r>
          </w:p>
        </w:tc>
        <w:tc>
          <w:tcPr>
            <w:tcW w:w="1312" w:type="dxa"/>
            <w:tcBorders>
              <w:top w:val="single" w:sz="4" w:space="0" w:color="auto"/>
              <w:left w:val="single" w:sz="4" w:space="0" w:color="auto"/>
              <w:bottom w:val="single" w:sz="4" w:space="0" w:color="auto"/>
              <w:right w:val="single" w:sz="4" w:space="0" w:color="auto"/>
            </w:tcBorders>
            <w:hideMark/>
          </w:tcPr>
          <w:p w14:paraId="5ED471B1" w14:textId="77777777" w:rsidR="00BE3F9E" w:rsidRPr="00614B7A" w:rsidRDefault="00BE3F9E" w:rsidP="00BE3F9E">
            <w:pPr>
              <w:pStyle w:val="TAL"/>
              <w:rPr>
                <w:lang w:eastAsia="zh-CN"/>
              </w:rPr>
            </w:pPr>
            <w:r w:rsidRPr="00614B7A">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71A845F" w14:textId="77777777" w:rsidR="00BE3F9E" w:rsidRPr="00614B7A" w:rsidRDefault="00BE3F9E" w:rsidP="00BE3F9E">
            <w:pPr>
              <w:pStyle w:val="TAL"/>
              <w:rPr>
                <w:lang w:eastAsia="zh-CN"/>
              </w:rPr>
            </w:pPr>
            <w:r w:rsidRPr="00614B7A">
              <w:rPr>
                <w:lang w:eastAsia="zh-CN"/>
              </w:rPr>
              <w:t xml:space="preserve">UEs supporting 5GS FR2 </w:t>
            </w:r>
            <w:r w:rsidRPr="00614B7A">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6F54E7A8" w14:textId="77777777" w:rsidR="00BE3F9E" w:rsidRPr="00614B7A" w:rsidRDefault="00BE3F9E" w:rsidP="00BE3F9E">
            <w:pPr>
              <w:pStyle w:val="TAL"/>
              <w:rPr>
                <w:lang w:eastAsia="zh-CN"/>
              </w:rPr>
            </w:pPr>
            <w:r w:rsidRPr="00614B7A">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27480C3F" w14:textId="77777777" w:rsidR="00BE3F9E" w:rsidRPr="00614B7A" w:rsidRDefault="00BE3F9E" w:rsidP="00BE3F9E">
            <w:pPr>
              <w:pStyle w:val="TAL"/>
              <w:rPr>
                <w:lang w:eastAsia="zh-CN"/>
              </w:rPr>
            </w:pPr>
            <w:r w:rsidRPr="00614B7A">
              <w:rPr>
                <w:lang w:eastAsia="zh-CN"/>
              </w:rPr>
              <w:t>PC1</w:t>
            </w:r>
          </w:p>
          <w:p w14:paraId="120A9C3D" w14:textId="77777777" w:rsidR="00BE3F9E" w:rsidRPr="00614B7A" w:rsidRDefault="00BE3F9E" w:rsidP="00BE3F9E">
            <w:pPr>
              <w:pStyle w:val="TAL"/>
              <w:rPr>
                <w:lang w:eastAsia="zh-CN"/>
              </w:rPr>
            </w:pPr>
            <w:r w:rsidRPr="00614B7A">
              <w:rPr>
                <w:lang w:eastAsia="zh-CN"/>
              </w:rPr>
              <w:t>PC2</w:t>
            </w:r>
          </w:p>
          <w:p w14:paraId="3C189159" w14:textId="77777777" w:rsidR="00BE3F9E" w:rsidRPr="00614B7A" w:rsidRDefault="00BE3F9E" w:rsidP="00BE3F9E">
            <w:pPr>
              <w:pStyle w:val="TAL"/>
              <w:rPr>
                <w:lang w:eastAsia="zh-CN"/>
              </w:rPr>
            </w:pPr>
            <w:r w:rsidRPr="00614B7A">
              <w:rPr>
                <w:lang w:eastAsia="zh-CN"/>
              </w:rPr>
              <w:t>PC3</w:t>
            </w:r>
          </w:p>
          <w:p w14:paraId="158CDE39"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35F0D8" w14:textId="77777777" w:rsidR="00BE3F9E" w:rsidRPr="00614B7A" w:rsidRDefault="00BE3F9E" w:rsidP="00BE3F9E">
            <w:pPr>
              <w:pStyle w:val="TAL"/>
            </w:pPr>
            <w:r w:rsidRPr="00614B7A">
              <w:t>NOTE 1</w:t>
            </w:r>
          </w:p>
        </w:tc>
      </w:tr>
      <w:tr w:rsidR="00BE3F9E" w:rsidRPr="00614B7A" w14:paraId="3F1DEB9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828504C" w14:textId="77777777" w:rsidR="00BE3F9E" w:rsidRPr="00614B7A" w:rsidRDefault="00BE3F9E" w:rsidP="00BE3F9E">
            <w:pPr>
              <w:pStyle w:val="TAL"/>
            </w:pPr>
            <w:r w:rsidRPr="00614B7A">
              <w:t>7.3A.3.6</w:t>
            </w:r>
          </w:p>
        </w:tc>
        <w:tc>
          <w:tcPr>
            <w:tcW w:w="4500" w:type="dxa"/>
            <w:tcBorders>
              <w:top w:val="single" w:sz="4" w:space="0" w:color="auto"/>
              <w:left w:val="single" w:sz="4" w:space="0" w:color="auto"/>
              <w:bottom w:val="single" w:sz="4" w:space="0" w:color="auto"/>
              <w:right w:val="single" w:sz="4" w:space="0" w:color="auto"/>
            </w:tcBorders>
            <w:hideMark/>
          </w:tcPr>
          <w:p w14:paraId="1D9D5ACA" w14:textId="77777777" w:rsidR="00BE3F9E" w:rsidRPr="00614B7A" w:rsidRDefault="00BE3F9E" w:rsidP="00BE3F9E">
            <w:pPr>
              <w:pStyle w:val="TAL"/>
            </w:pPr>
            <w:r w:rsidRPr="00614B7A">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38B0AF6E" w14:textId="77777777" w:rsidR="00BE3F9E" w:rsidRPr="00614B7A" w:rsidRDefault="00BE3F9E" w:rsidP="00BE3F9E">
            <w:pPr>
              <w:pStyle w:val="TAC"/>
            </w:pPr>
            <w:r w:rsidRPr="00614B7A">
              <w:t>Rel-16</w:t>
            </w:r>
          </w:p>
        </w:tc>
        <w:tc>
          <w:tcPr>
            <w:tcW w:w="1312" w:type="dxa"/>
            <w:tcBorders>
              <w:top w:val="single" w:sz="4" w:space="0" w:color="auto"/>
              <w:left w:val="single" w:sz="4" w:space="0" w:color="auto"/>
              <w:bottom w:val="single" w:sz="4" w:space="0" w:color="auto"/>
              <w:right w:val="single" w:sz="4" w:space="0" w:color="auto"/>
            </w:tcBorders>
            <w:hideMark/>
          </w:tcPr>
          <w:p w14:paraId="6D46E3B4" w14:textId="77777777" w:rsidR="00BE3F9E" w:rsidRPr="00614B7A" w:rsidRDefault="00BE3F9E" w:rsidP="00BE3F9E">
            <w:pPr>
              <w:pStyle w:val="TAL"/>
              <w:rPr>
                <w:lang w:eastAsia="zh-CN"/>
              </w:rPr>
            </w:pPr>
            <w:r w:rsidRPr="00614B7A">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539A5AF0" w14:textId="77777777" w:rsidR="00BE3F9E" w:rsidRPr="00614B7A" w:rsidRDefault="00BE3F9E" w:rsidP="00BE3F9E">
            <w:pPr>
              <w:pStyle w:val="TAL"/>
              <w:rPr>
                <w:lang w:eastAsia="zh-CN"/>
              </w:rPr>
            </w:pPr>
            <w:r w:rsidRPr="00614B7A">
              <w:rPr>
                <w:lang w:eastAsia="zh-CN"/>
              </w:rPr>
              <w:t xml:space="preserve">UEs supporting 5GS FR2 </w:t>
            </w:r>
            <w:r w:rsidRPr="00614B7A">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639F8E6A" w14:textId="77777777" w:rsidR="00BE3F9E" w:rsidRPr="00614B7A" w:rsidRDefault="00BE3F9E" w:rsidP="00BE3F9E">
            <w:pPr>
              <w:pStyle w:val="TAL"/>
              <w:rPr>
                <w:lang w:eastAsia="zh-CN"/>
              </w:rPr>
            </w:pPr>
            <w:r w:rsidRPr="00614B7A">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7B27618E" w14:textId="77777777" w:rsidR="00BE3F9E" w:rsidRPr="00614B7A" w:rsidRDefault="00BE3F9E" w:rsidP="00BE3F9E">
            <w:pPr>
              <w:pStyle w:val="TAL"/>
              <w:rPr>
                <w:lang w:eastAsia="zh-CN"/>
              </w:rPr>
            </w:pPr>
            <w:r w:rsidRPr="00614B7A">
              <w:rPr>
                <w:lang w:eastAsia="zh-CN"/>
              </w:rPr>
              <w:t>PC1</w:t>
            </w:r>
          </w:p>
          <w:p w14:paraId="30D677C1" w14:textId="77777777" w:rsidR="00BE3F9E" w:rsidRPr="00614B7A" w:rsidRDefault="00BE3F9E" w:rsidP="00BE3F9E">
            <w:pPr>
              <w:pStyle w:val="TAL"/>
              <w:rPr>
                <w:lang w:eastAsia="zh-CN"/>
              </w:rPr>
            </w:pPr>
            <w:r w:rsidRPr="00614B7A">
              <w:rPr>
                <w:lang w:eastAsia="zh-CN"/>
              </w:rPr>
              <w:t>PC2</w:t>
            </w:r>
          </w:p>
          <w:p w14:paraId="2EBCE1A2" w14:textId="77777777" w:rsidR="00BE3F9E" w:rsidRPr="00614B7A" w:rsidRDefault="00BE3F9E" w:rsidP="00BE3F9E">
            <w:pPr>
              <w:pStyle w:val="TAL"/>
              <w:rPr>
                <w:lang w:eastAsia="zh-CN"/>
              </w:rPr>
            </w:pPr>
            <w:r w:rsidRPr="00614B7A">
              <w:rPr>
                <w:lang w:eastAsia="zh-CN"/>
              </w:rPr>
              <w:t>PC3</w:t>
            </w:r>
          </w:p>
          <w:p w14:paraId="1F28D85F"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018A27" w14:textId="77777777" w:rsidR="00BE3F9E" w:rsidRPr="00614B7A" w:rsidRDefault="00BE3F9E" w:rsidP="00BE3F9E">
            <w:pPr>
              <w:pStyle w:val="TAL"/>
            </w:pPr>
            <w:r w:rsidRPr="00614B7A">
              <w:t>NOTE 1</w:t>
            </w:r>
          </w:p>
        </w:tc>
      </w:tr>
      <w:tr w:rsidR="00BE3F9E" w:rsidRPr="00614B7A" w14:paraId="7C2E0AF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9E499CF" w14:textId="77777777" w:rsidR="00BE3F9E" w:rsidRPr="00614B7A" w:rsidRDefault="00BE3F9E" w:rsidP="00BE3F9E">
            <w:pPr>
              <w:pStyle w:val="TAL"/>
            </w:pPr>
            <w:r w:rsidRPr="00614B7A">
              <w:t>7.3A.3.7</w:t>
            </w:r>
          </w:p>
        </w:tc>
        <w:tc>
          <w:tcPr>
            <w:tcW w:w="4500" w:type="dxa"/>
            <w:tcBorders>
              <w:top w:val="single" w:sz="4" w:space="0" w:color="auto"/>
              <w:left w:val="single" w:sz="4" w:space="0" w:color="auto"/>
              <w:bottom w:val="single" w:sz="4" w:space="0" w:color="auto"/>
              <w:right w:val="single" w:sz="4" w:space="0" w:color="auto"/>
            </w:tcBorders>
            <w:hideMark/>
          </w:tcPr>
          <w:p w14:paraId="51ED87BE" w14:textId="77777777" w:rsidR="00BE3F9E" w:rsidRPr="00614B7A" w:rsidRDefault="00BE3F9E" w:rsidP="00BE3F9E">
            <w:pPr>
              <w:pStyle w:val="TAL"/>
            </w:pPr>
            <w:r w:rsidRPr="00614B7A">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207D7372" w14:textId="77777777" w:rsidR="00BE3F9E" w:rsidRPr="00614B7A" w:rsidRDefault="00BE3F9E" w:rsidP="00BE3F9E">
            <w:pPr>
              <w:pStyle w:val="TAC"/>
            </w:pPr>
            <w:r w:rsidRPr="00614B7A">
              <w:t>Rel-16</w:t>
            </w:r>
          </w:p>
        </w:tc>
        <w:tc>
          <w:tcPr>
            <w:tcW w:w="1312" w:type="dxa"/>
            <w:tcBorders>
              <w:top w:val="single" w:sz="4" w:space="0" w:color="auto"/>
              <w:left w:val="single" w:sz="4" w:space="0" w:color="auto"/>
              <w:bottom w:val="single" w:sz="4" w:space="0" w:color="auto"/>
              <w:right w:val="single" w:sz="4" w:space="0" w:color="auto"/>
            </w:tcBorders>
            <w:hideMark/>
          </w:tcPr>
          <w:p w14:paraId="07C293B7" w14:textId="77777777" w:rsidR="00BE3F9E" w:rsidRPr="00614B7A" w:rsidRDefault="00BE3F9E" w:rsidP="00BE3F9E">
            <w:pPr>
              <w:pStyle w:val="TAL"/>
              <w:rPr>
                <w:lang w:eastAsia="zh-CN"/>
              </w:rPr>
            </w:pPr>
            <w:r w:rsidRPr="00614B7A">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4EA988E7" w14:textId="77777777" w:rsidR="00BE3F9E" w:rsidRPr="00614B7A" w:rsidRDefault="00BE3F9E" w:rsidP="00BE3F9E">
            <w:pPr>
              <w:pStyle w:val="TAL"/>
              <w:rPr>
                <w:lang w:eastAsia="zh-CN"/>
              </w:rPr>
            </w:pPr>
            <w:r w:rsidRPr="00614B7A">
              <w:rPr>
                <w:lang w:eastAsia="zh-CN"/>
              </w:rPr>
              <w:t xml:space="preserve">UEs supporting 5GS FR2 </w:t>
            </w:r>
            <w:r w:rsidRPr="00614B7A">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58F5F350" w14:textId="77777777" w:rsidR="00BE3F9E" w:rsidRPr="00614B7A" w:rsidRDefault="00BE3F9E" w:rsidP="00BE3F9E">
            <w:pPr>
              <w:pStyle w:val="TAL"/>
              <w:rPr>
                <w:lang w:eastAsia="zh-CN"/>
              </w:rPr>
            </w:pPr>
            <w:r w:rsidRPr="00614B7A">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6E842564" w14:textId="77777777" w:rsidR="00BE3F9E" w:rsidRPr="00614B7A" w:rsidRDefault="00BE3F9E" w:rsidP="00BE3F9E">
            <w:pPr>
              <w:pStyle w:val="TAL"/>
              <w:rPr>
                <w:lang w:eastAsia="zh-CN"/>
              </w:rPr>
            </w:pPr>
            <w:r w:rsidRPr="00614B7A">
              <w:rPr>
                <w:lang w:eastAsia="zh-CN"/>
              </w:rPr>
              <w:t>PC1</w:t>
            </w:r>
          </w:p>
          <w:p w14:paraId="5E9B6BA8" w14:textId="77777777" w:rsidR="00BE3F9E" w:rsidRPr="00614B7A" w:rsidRDefault="00BE3F9E" w:rsidP="00BE3F9E">
            <w:pPr>
              <w:pStyle w:val="TAL"/>
              <w:rPr>
                <w:lang w:eastAsia="zh-CN"/>
              </w:rPr>
            </w:pPr>
            <w:r w:rsidRPr="00614B7A">
              <w:rPr>
                <w:lang w:eastAsia="zh-CN"/>
              </w:rPr>
              <w:t>PC2</w:t>
            </w:r>
          </w:p>
          <w:p w14:paraId="0B7DEF77" w14:textId="77777777" w:rsidR="00BE3F9E" w:rsidRPr="00614B7A" w:rsidRDefault="00BE3F9E" w:rsidP="00BE3F9E">
            <w:pPr>
              <w:pStyle w:val="TAL"/>
              <w:rPr>
                <w:lang w:eastAsia="zh-CN"/>
              </w:rPr>
            </w:pPr>
            <w:r w:rsidRPr="00614B7A">
              <w:rPr>
                <w:lang w:eastAsia="zh-CN"/>
              </w:rPr>
              <w:t>PC3</w:t>
            </w:r>
          </w:p>
          <w:p w14:paraId="79585D20" w14:textId="77777777" w:rsidR="00BE3F9E" w:rsidRPr="00614B7A" w:rsidRDefault="00BE3F9E" w:rsidP="00BE3F9E">
            <w:pPr>
              <w:pStyle w:val="TAL"/>
            </w:pPr>
            <w:r w:rsidRPr="00614B7A">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F99DF8" w14:textId="77777777" w:rsidR="00BE3F9E" w:rsidRPr="00614B7A" w:rsidRDefault="00BE3F9E" w:rsidP="00BE3F9E">
            <w:pPr>
              <w:pStyle w:val="TAL"/>
            </w:pPr>
            <w:r w:rsidRPr="00614B7A">
              <w:t>NOTE 1</w:t>
            </w:r>
          </w:p>
        </w:tc>
      </w:tr>
      <w:tr w:rsidR="00BE3F9E" w:rsidRPr="00614B7A" w14:paraId="0D474ED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D6841DD" w14:textId="77777777" w:rsidR="00BE3F9E" w:rsidRPr="00614B7A" w:rsidRDefault="00BE3F9E" w:rsidP="00BE3F9E">
            <w:pPr>
              <w:pStyle w:val="TAL"/>
            </w:pPr>
            <w:r w:rsidRPr="00614B7A">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73B3665E" w14:textId="77777777" w:rsidR="00BE3F9E" w:rsidRPr="00614B7A" w:rsidRDefault="00BE3F9E" w:rsidP="00BE3F9E">
            <w:pPr>
              <w:pStyle w:val="TAL"/>
            </w:pPr>
            <w:r w:rsidRPr="00614B7A">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446B0EFF" w14:textId="77777777" w:rsidR="00BE3F9E" w:rsidRPr="00614B7A" w:rsidRDefault="00BE3F9E" w:rsidP="00BE3F9E">
            <w:pPr>
              <w:pStyle w:val="TAC"/>
              <w:rPr>
                <w:rFonts w:eastAsia="SimSun"/>
              </w:rPr>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5A2B2760" w14:textId="77777777" w:rsidR="00BE3F9E" w:rsidRPr="00614B7A" w:rsidRDefault="00BE3F9E" w:rsidP="00BE3F9E">
            <w:pPr>
              <w:pStyle w:val="TAL"/>
              <w:rPr>
                <w:rFonts w:eastAsia="SimSun"/>
                <w:lang w:eastAsia="zh-CN"/>
              </w:rPr>
            </w:pPr>
            <w:r w:rsidRPr="00614B7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4926671" w14:textId="77777777" w:rsidR="00BE3F9E" w:rsidRPr="00614B7A" w:rsidRDefault="00BE3F9E" w:rsidP="00BE3F9E">
            <w:pPr>
              <w:pStyle w:val="TAL"/>
              <w:rPr>
                <w:rFonts w:eastAsia="SimSun"/>
                <w:lang w:eastAsia="zh-CN"/>
              </w:rPr>
            </w:pPr>
            <w:r w:rsidRPr="00614B7A">
              <w:t xml:space="preserve">not </w:t>
            </w:r>
            <w:r w:rsidRPr="00614B7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F70CB5A" w14:textId="77777777" w:rsidR="00BE3F9E" w:rsidRPr="00614B7A" w:rsidRDefault="00BE3F9E" w:rsidP="00BE3F9E">
            <w:pPr>
              <w:pStyle w:val="TAL"/>
              <w:rPr>
                <w:rFonts w:eastAsia="SimSun"/>
                <w:lang w:eastAsia="zh-CN"/>
              </w:rPr>
            </w:pPr>
            <w:r w:rsidRPr="00614B7A">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5360E6A" w14:textId="77777777" w:rsidR="00BE3F9E" w:rsidRPr="00614B7A" w:rsidRDefault="00BE3F9E" w:rsidP="00BE3F9E">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5D3E6BA" w14:textId="77777777" w:rsidR="00BE3F9E" w:rsidRPr="00614B7A" w:rsidRDefault="00BE3F9E" w:rsidP="00BE3F9E">
            <w:pPr>
              <w:pStyle w:val="TAL"/>
              <w:rPr>
                <w:rFonts w:eastAsia="SimSun"/>
                <w:lang w:eastAsia="zh-CN"/>
              </w:rPr>
            </w:pPr>
            <w:r w:rsidRPr="00614B7A">
              <w:rPr>
                <w:rFonts w:eastAsia="SimSun"/>
                <w:lang w:eastAsia="zh-CN"/>
              </w:rPr>
              <w:t>NOTE 1</w:t>
            </w:r>
          </w:p>
        </w:tc>
      </w:tr>
      <w:tr w:rsidR="00BE3F9E" w:rsidRPr="00614B7A" w14:paraId="5B959E29"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3A7EC04" w14:textId="77777777" w:rsidR="00BE3F9E" w:rsidRPr="00614B7A" w:rsidRDefault="00BE3F9E" w:rsidP="00BE3F9E">
            <w:pPr>
              <w:pStyle w:val="TAL"/>
            </w:pPr>
            <w:r w:rsidRPr="00614B7A">
              <w:t>7.4A.1</w:t>
            </w:r>
          </w:p>
        </w:tc>
        <w:tc>
          <w:tcPr>
            <w:tcW w:w="4500" w:type="dxa"/>
            <w:tcBorders>
              <w:top w:val="single" w:sz="4" w:space="0" w:color="auto"/>
              <w:left w:val="single" w:sz="4" w:space="0" w:color="auto"/>
              <w:bottom w:val="single" w:sz="4" w:space="0" w:color="auto"/>
              <w:right w:val="single" w:sz="4" w:space="0" w:color="auto"/>
            </w:tcBorders>
            <w:hideMark/>
          </w:tcPr>
          <w:p w14:paraId="5C16167D" w14:textId="77777777" w:rsidR="00BE3F9E" w:rsidRPr="00614B7A" w:rsidRDefault="00BE3F9E" w:rsidP="00BE3F9E">
            <w:pPr>
              <w:pStyle w:val="TAL"/>
            </w:pPr>
            <w:r w:rsidRPr="00614B7A">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5669ACB9"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F1423F4" w14:textId="77777777" w:rsidR="00BE3F9E" w:rsidRPr="00614B7A" w:rsidRDefault="00BE3F9E" w:rsidP="00BE3F9E">
            <w:pPr>
              <w:pStyle w:val="TAL"/>
              <w:rPr>
                <w:lang w:eastAsia="zh-CN"/>
              </w:rPr>
            </w:pPr>
            <w:r w:rsidRPr="00614B7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2B40CF3" w14:textId="77777777" w:rsidR="00BE3F9E" w:rsidRPr="00614B7A" w:rsidRDefault="00BE3F9E" w:rsidP="00BE3F9E">
            <w:pPr>
              <w:pStyle w:val="TAL"/>
              <w:rPr>
                <w:rFonts w:eastAsia="SimSun"/>
                <w:lang w:eastAsia="zh-CN"/>
              </w:rPr>
            </w:pPr>
            <w:r w:rsidRPr="00614B7A">
              <w:t xml:space="preserve">not </w:t>
            </w:r>
            <w:r w:rsidRPr="00614B7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061A0CB" w14:textId="77777777" w:rsidR="00BE3F9E" w:rsidRPr="00614B7A" w:rsidRDefault="00BE3F9E" w:rsidP="00BE3F9E">
            <w:pPr>
              <w:pStyle w:val="TAL"/>
              <w:rPr>
                <w:rFonts w:eastAsia="SimSun"/>
                <w:lang w:eastAsia="zh-CN"/>
              </w:rPr>
            </w:pPr>
            <w:r w:rsidRPr="00614B7A">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C624F67"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8D2371" w14:textId="77777777" w:rsidR="00BE3F9E" w:rsidRPr="00614B7A" w:rsidRDefault="00BE3F9E" w:rsidP="00BE3F9E">
            <w:pPr>
              <w:pStyle w:val="TAL"/>
            </w:pPr>
            <w:r w:rsidRPr="00614B7A">
              <w:t>NOTE 1</w:t>
            </w:r>
          </w:p>
        </w:tc>
      </w:tr>
      <w:tr w:rsidR="00BE3F9E" w:rsidRPr="00614B7A" w14:paraId="722D2F3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5E16B41" w14:textId="77777777" w:rsidR="00BE3F9E" w:rsidRPr="00614B7A" w:rsidRDefault="00BE3F9E" w:rsidP="00BE3F9E">
            <w:pPr>
              <w:pStyle w:val="TAL"/>
            </w:pPr>
            <w:r w:rsidRPr="00614B7A">
              <w:t>7.4A.2</w:t>
            </w:r>
          </w:p>
        </w:tc>
        <w:tc>
          <w:tcPr>
            <w:tcW w:w="4500" w:type="dxa"/>
            <w:tcBorders>
              <w:top w:val="single" w:sz="4" w:space="0" w:color="auto"/>
              <w:left w:val="single" w:sz="4" w:space="0" w:color="auto"/>
              <w:bottom w:val="single" w:sz="4" w:space="0" w:color="auto"/>
              <w:right w:val="single" w:sz="4" w:space="0" w:color="auto"/>
            </w:tcBorders>
            <w:hideMark/>
          </w:tcPr>
          <w:p w14:paraId="03DC66B9" w14:textId="77777777" w:rsidR="00BE3F9E" w:rsidRPr="00614B7A" w:rsidRDefault="00BE3F9E" w:rsidP="00BE3F9E">
            <w:pPr>
              <w:pStyle w:val="TAL"/>
            </w:pPr>
            <w:r w:rsidRPr="00614B7A">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395D6CF9"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502A54E9" w14:textId="77777777" w:rsidR="00BE3F9E" w:rsidRPr="00614B7A" w:rsidRDefault="00BE3F9E" w:rsidP="00BE3F9E">
            <w:pPr>
              <w:pStyle w:val="TAL"/>
              <w:rPr>
                <w:lang w:eastAsia="zh-CN"/>
              </w:rPr>
            </w:pPr>
            <w:r w:rsidRPr="00614B7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308614A" w14:textId="77777777" w:rsidR="00BE3F9E" w:rsidRPr="00614B7A" w:rsidRDefault="00BE3F9E" w:rsidP="00BE3F9E">
            <w:pPr>
              <w:pStyle w:val="TAL"/>
              <w:rPr>
                <w:lang w:eastAsia="zh-CN"/>
              </w:rPr>
            </w:pPr>
            <w:r w:rsidRPr="00614B7A">
              <w:t xml:space="preserve">not </w:t>
            </w:r>
            <w:r w:rsidRPr="00614B7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38903E9" w14:textId="77777777" w:rsidR="00BE3F9E" w:rsidRPr="00614B7A" w:rsidRDefault="00BE3F9E" w:rsidP="00BE3F9E">
            <w:pPr>
              <w:pStyle w:val="TAL"/>
              <w:rPr>
                <w:lang w:eastAsia="zh-CN"/>
              </w:rPr>
            </w:pPr>
            <w:r w:rsidRPr="00614B7A">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A67EC0B"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D75038" w14:textId="77777777" w:rsidR="00BE3F9E" w:rsidRPr="00614B7A" w:rsidRDefault="00BE3F9E" w:rsidP="00BE3F9E">
            <w:pPr>
              <w:pStyle w:val="TAL"/>
            </w:pPr>
            <w:r w:rsidRPr="00614B7A">
              <w:t>NOTE 1</w:t>
            </w:r>
          </w:p>
        </w:tc>
      </w:tr>
      <w:tr w:rsidR="00BE3F9E" w:rsidRPr="00614B7A" w14:paraId="3C65363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A7A0828" w14:textId="77777777" w:rsidR="00BE3F9E" w:rsidRPr="00614B7A" w:rsidRDefault="00BE3F9E" w:rsidP="00BE3F9E">
            <w:pPr>
              <w:pStyle w:val="TAL"/>
            </w:pPr>
            <w:r w:rsidRPr="00614B7A">
              <w:t>7.4A.3</w:t>
            </w:r>
          </w:p>
        </w:tc>
        <w:tc>
          <w:tcPr>
            <w:tcW w:w="4500" w:type="dxa"/>
            <w:tcBorders>
              <w:top w:val="single" w:sz="4" w:space="0" w:color="auto"/>
              <w:left w:val="single" w:sz="4" w:space="0" w:color="auto"/>
              <w:bottom w:val="single" w:sz="4" w:space="0" w:color="auto"/>
              <w:right w:val="single" w:sz="4" w:space="0" w:color="auto"/>
            </w:tcBorders>
            <w:hideMark/>
          </w:tcPr>
          <w:p w14:paraId="4697CE02" w14:textId="77777777" w:rsidR="00BE3F9E" w:rsidRPr="00614B7A" w:rsidRDefault="00BE3F9E" w:rsidP="00BE3F9E">
            <w:pPr>
              <w:pStyle w:val="TAL"/>
            </w:pPr>
            <w:r w:rsidRPr="00614B7A">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8C6F6A5"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13F10291" w14:textId="77777777" w:rsidR="00BE3F9E" w:rsidRPr="00614B7A" w:rsidRDefault="00BE3F9E" w:rsidP="00BE3F9E">
            <w:pPr>
              <w:pStyle w:val="TAL"/>
              <w:rPr>
                <w:lang w:eastAsia="zh-CN"/>
              </w:rPr>
            </w:pPr>
            <w:r w:rsidRPr="00614B7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FFC3A5D" w14:textId="77777777" w:rsidR="00BE3F9E" w:rsidRPr="00614B7A" w:rsidRDefault="00BE3F9E" w:rsidP="00BE3F9E">
            <w:pPr>
              <w:pStyle w:val="TAL"/>
              <w:rPr>
                <w:lang w:eastAsia="zh-CN"/>
              </w:rPr>
            </w:pPr>
            <w:r w:rsidRPr="00614B7A">
              <w:t xml:space="preserve">not </w:t>
            </w:r>
            <w:r w:rsidRPr="00614B7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A57B26A" w14:textId="77777777" w:rsidR="00BE3F9E" w:rsidRPr="00614B7A" w:rsidRDefault="00BE3F9E" w:rsidP="00BE3F9E">
            <w:pPr>
              <w:pStyle w:val="TAL"/>
              <w:rPr>
                <w:lang w:eastAsia="zh-CN"/>
              </w:rPr>
            </w:pPr>
            <w:r w:rsidRPr="00614B7A">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016461EE"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0D9DA3" w14:textId="77777777" w:rsidR="00BE3F9E" w:rsidRPr="00614B7A" w:rsidRDefault="00BE3F9E" w:rsidP="00BE3F9E">
            <w:pPr>
              <w:pStyle w:val="TAL"/>
            </w:pPr>
            <w:r w:rsidRPr="00614B7A">
              <w:t>NOTE 1</w:t>
            </w:r>
          </w:p>
        </w:tc>
      </w:tr>
      <w:tr w:rsidR="00BE3F9E" w:rsidRPr="00614B7A" w14:paraId="1D1243E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1DD52E1" w14:textId="77777777" w:rsidR="00BE3F9E" w:rsidRPr="00614B7A" w:rsidRDefault="00BE3F9E" w:rsidP="00BE3F9E">
            <w:pPr>
              <w:pStyle w:val="TAL"/>
            </w:pPr>
            <w:r w:rsidRPr="00614B7A">
              <w:t>7.4A.4</w:t>
            </w:r>
          </w:p>
        </w:tc>
        <w:tc>
          <w:tcPr>
            <w:tcW w:w="4500" w:type="dxa"/>
            <w:tcBorders>
              <w:top w:val="single" w:sz="4" w:space="0" w:color="auto"/>
              <w:left w:val="single" w:sz="4" w:space="0" w:color="auto"/>
              <w:bottom w:val="single" w:sz="4" w:space="0" w:color="auto"/>
              <w:right w:val="single" w:sz="4" w:space="0" w:color="auto"/>
            </w:tcBorders>
            <w:hideMark/>
          </w:tcPr>
          <w:p w14:paraId="72C12EC4" w14:textId="77777777" w:rsidR="00BE3F9E" w:rsidRPr="00614B7A" w:rsidRDefault="00BE3F9E" w:rsidP="00BE3F9E">
            <w:pPr>
              <w:pStyle w:val="TAL"/>
            </w:pPr>
            <w:r w:rsidRPr="00614B7A">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82C1BC5"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4F325D76" w14:textId="77777777" w:rsidR="00BE3F9E" w:rsidRPr="00614B7A" w:rsidRDefault="00BE3F9E" w:rsidP="00BE3F9E">
            <w:pPr>
              <w:pStyle w:val="TAL"/>
              <w:rPr>
                <w:lang w:eastAsia="zh-CN"/>
              </w:rPr>
            </w:pPr>
            <w:r w:rsidRPr="00614B7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A384C4F" w14:textId="77777777" w:rsidR="00BE3F9E" w:rsidRPr="00614B7A" w:rsidRDefault="00BE3F9E" w:rsidP="00BE3F9E">
            <w:pPr>
              <w:pStyle w:val="TAL"/>
              <w:rPr>
                <w:lang w:eastAsia="zh-CN"/>
              </w:rPr>
            </w:pPr>
            <w:r w:rsidRPr="00614B7A">
              <w:t xml:space="preserve">not </w:t>
            </w:r>
            <w:r w:rsidRPr="00614B7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CD467BD" w14:textId="77777777" w:rsidR="00BE3F9E" w:rsidRPr="00614B7A" w:rsidRDefault="00BE3F9E" w:rsidP="00BE3F9E">
            <w:pPr>
              <w:pStyle w:val="TAL"/>
              <w:rPr>
                <w:lang w:eastAsia="zh-CN"/>
              </w:rPr>
            </w:pPr>
            <w:r w:rsidRPr="00614B7A">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B9C8CDC"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D4AD88" w14:textId="77777777" w:rsidR="00BE3F9E" w:rsidRPr="00614B7A" w:rsidRDefault="00BE3F9E" w:rsidP="00BE3F9E">
            <w:pPr>
              <w:pStyle w:val="TAL"/>
            </w:pPr>
            <w:r w:rsidRPr="00614B7A">
              <w:t>NOTE 1</w:t>
            </w:r>
          </w:p>
        </w:tc>
      </w:tr>
      <w:tr w:rsidR="00BE3F9E" w:rsidRPr="00614B7A" w14:paraId="5F5C638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0C3B461" w14:textId="77777777" w:rsidR="00BE3F9E" w:rsidRPr="00614B7A" w:rsidRDefault="00BE3F9E" w:rsidP="00BE3F9E">
            <w:pPr>
              <w:pStyle w:val="TAL"/>
            </w:pPr>
            <w:r w:rsidRPr="00614B7A">
              <w:t>7.4A.5</w:t>
            </w:r>
          </w:p>
        </w:tc>
        <w:tc>
          <w:tcPr>
            <w:tcW w:w="4500" w:type="dxa"/>
            <w:tcBorders>
              <w:top w:val="single" w:sz="4" w:space="0" w:color="auto"/>
              <w:left w:val="single" w:sz="4" w:space="0" w:color="auto"/>
              <w:bottom w:val="single" w:sz="4" w:space="0" w:color="auto"/>
              <w:right w:val="single" w:sz="4" w:space="0" w:color="auto"/>
            </w:tcBorders>
            <w:hideMark/>
          </w:tcPr>
          <w:p w14:paraId="4EEBE7AC" w14:textId="77777777" w:rsidR="00BE3F9E" w:rsidRPr="00614B7A" w:rsidRDefault="00BE3F9E" w:rsidP="00BE3F9E">
            <w:pPr>
              <w:pStyle w:val="TAL"/>
            </w:pPr>
            <w:r w:rsidRPr="00614B7A">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B2383AE"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C7F8E04" w14:textId="77777777" w:rsidR="00BE3F9E" w:rsidRPr="00614B7A" w:rsidRDefault="00BE3F9E" w:rsidP="00BE3F9E">
            <w:pPr>
              <w:pStyle w:val="TAL"/>
              <w:rPr>
                <w:lang w:eastAsia="zh-CN"/>
              </w:rPr>
            </w:pPr>
            <w:r w:rsidRPr="00614B7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4780732" w14:textId="77777777" w:rsidR="00BE3F9E" w:rsidRPr="00614B7A" w:rsidRDefault="00BE3F9E" w:rsidP="00BE3F9E">
            <w:pPr>
              <w:pStyle w:val="TAL"/>
              <w:rPr>
                <w:lang w:eastAsia="zh-CN"/>
              </w:rPr>
            </w:pPr>
            <w:r w:rsidRPr="00614B7A">
              <w:t xml:space="preserve">not </w:t>
            </w:r>
            <w:r w:rsidRPr="00614B7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BB8D789" w14:textId="77777777" w:rsidR="00BE3F9E" w:rsidRPr="00614B7A" w:rsidRDefault="00BE3F9E" w:rsidP="00BE3F9E">
            <w:pPr>
              <w:pStyle w:val="TAL"/>
              <w:rPr>
                <w:lang w:eastAsia="zh-CN"/>
              </w:rPr>
            </w:pPr>
            <w:r w:rsidRPr="00614B7A">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D31A2D2"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403C76" w14:textId="77777777" w:rsidR="00BE3F9E" w:rsidRPr="00614B7A" w:rsidRDefault="00BE3F9E" w:rsidP="00BE3F9E">
            <w:pPr>
              <w:pStyle w:val="TAL"/>
            </w:pPr>
            <w:r w:rsidRPr="00614B7A">
              <w:t>NOTE 1</w:t>
            </w:r>
          </w:p>
        </w:tc>
      </w:tr>
      <w:tr w:rsidR="00BE3F9E" w:rsidRPr="00614B7A" w14:paraId="60D5AD4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6639BE4" w14:textId="77777777" w:rsidR="00BE3F9E" w:rsidRPr="00614B7A" w:rsidRDefault="00BE3F9E" w:rsidP="00BE3F9E">
            <w:pPr>
              <w:pStyle w:val="TAL"/>
            </w:pPr>
            <w:r w:rsidRPr="00614B7A">
              <w:t>7.4A.6</w:t>
            </w:r>
          </w:p>
        </w:tc>
        <w:tc>
          <w:tcPr>
            <w:tcW w:w="4500" w:type="dxa"/>
            <w:tcBorders>
              <w:top w:val="single" w:sz="4" w:space="0" w:color="auto"/>
              <w:left w:val="single" w:sz="4" w:space="0" w:color="auto"/>
              <w:bottom w:val="single" w:sz="4" w:space="0" w:color="auto"/>
              <w:right w:val="single" w:sz="4" w:space="0" w:color="auto"/>
            </w:tcBorders>
            <w:hideMark/>
          </w:tcPr>
          <w:p w14:paraId="66607635" w14:textId="77777777" w:rsidR="00BE3F9E" w:rsidRPr="00614B7A" w:rsidRDefault="00BE3F9E" w:rsidP="00BE3F9E">
            <w:pPr>
              <w:pStyle w:val="TAL"/>
            </w:pPr>
            <w:r w:rsidRPr="00614B7A">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DA3BD2D"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2D9D2CBC" w14:textId="77777777" w:rsidR="00BE3F9E" w:rsidRPr="00614B7A" w:rsidRDefault="00BE3F9E" w:rsidP="00BE3F9E">
            <w:pPr>
              <w:pStyle w:val="TAL"/>
              <w:rPr>
                <w:lang w:eastAsia="zh-CN"/>
              </w:rPr>
            </w:pPr>
            <w:r w:rsidRPr="00614B7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1C9E36B" w14:textId="77777777" w:rsidR="00BE3F9E" w:rsidRPr="00614B7A" w:rsidRDefault="00BE3F9E" w:rsidP="00BE3F9E">
            <w:pPr>
              <w:pStyle w:val="TAL"/>
              <w:rPr>
                <w:lang w:eastAsia="zh-CN"/>
              </w:rPr>
            </w:pPr>
            <w:r w:rsidRPr="00614B7A">
              <w:t xml:space="preserve">not </w:t>
            </w:r>
            <w:r w:rsidRPr="00614B7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9263F69" w14:textId="77777777" w:rsidR="00BE3F9E" w:rsidRPr="00614B7A" w:rsidRDefault="00BE3F9E" w:rsidP="00BE3F9E">
            <w:pPr>
              <w:pStyle w:val="TAL"/>
              <w:rPr>
                <w:lang w:eastAsia="zh-CN"/>
              </w:rPr>
            </w:pPr>
            <w:r w:rsidRPr="00614B7A">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0B5B7A30"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6B4227" w14:textId="77777777" w:rsidR="00BE3F9E" w:rsidRPr="00614B7A" w:rsidRDefault="00BE3F9E" w:rsidP="00BE3F9E">
            <w:pPr>
              <w:pStyle w:val="TAL"/>
            </w:pPr>
            <w:r w:rsidRPr="00614B7A">
              <w:t>NOTE 1</w:t>
            </w:r>
          </w:p>
        </w:tc>
      </w:tr>
      <w:tr w:rsidR="00BE3F9E" w:rsidRPr="00614B7A" w14:paraId="5A7543C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0657834" w14:textId="77777777" w:rsidR="00BE3F9E" w:rsidRPr="00614B7A" w:rsidRDefault="00BE3F9E" w:rsidP="00BE3F9E">
            <w:pPr>
              <w:pStyle w:val="TAL"/>
            </w:pPr>
            <w:r w:rsidRPr="00614B7A">
              <w:t>7.4A.7</w:t>
            </w:r>
          </w:p>
        </w:tc>
        <w:tc>
          <w:tcPr>
            <w:tcW w:w="4500" w:type="dxa"/>
            <w:tcBorders>
              <w:top w:val="single" w:sz="4" w:space="0" w:color="auto"/>
              <w:left w:val="single" w:sz="4" w:space="0" w:color="auto"/>
              <w:bottom w:val="single" w:sz="4" w:space="0" w:color="auto"/>
              <w:right w:val="single" w:sz="4" w:space="0" w:color="auto"/>
            </w:tcBorders>
            <w:hideMark/>
          </w:tcPr>
          <w:p w14:paraId="4FC11C96" w14:textId="77777777" w:rsidR="00BE3F9E" w:rsidRPr="00614B7A" w:rsidRDefault="00BE3F9E" w:rsidP="00BE3F9E">
            <w:pPr>
              <w:pStyle w:val="TAL"/>
            </w:pPr>
            <w:r w:rsidRPr="00614B7A">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E727B17"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48E8E5FD" w14:textId="77777777" w:rsidR="00BE3F9E" w:rsidRPr="00614B7A" w:rsidRDefault="00BE3F9E" w:rsidP="00BE3F9E">
            <w:pPr>
              <w:pStyle w:val="TAL"/>
              <w:rPr>
                <w:lang w:eastAsia="zh-CN"/>
              </w:rPr>
            </w:pPr>
            <w:r w:rsidRPr="00614B7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9CC0370" w14:textId="77777777" w:rsidR="00BE3F9E" w:rsidRPr="00614B7A" w:rsidRDefault="00BE3F9E" w:rsidP="00BE3F9E">
            <w:pPr>
              <w:pStyle w:val="TAL"/>
              <w:rPr>
                <w:lang w:eastAsia="zh-CN"/>
              </w:rPr>
            </w:pPr>
            <w:r w:rsidRPr="00614B7A">
              <w:t xml:space="preserve">not </w:t>
            </w:r>
            <w:r w:rsidRPr="00614B7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2ACA214" w14:textId="77777777" w:rsidR="00BE3F9E" w:rsidRPr="00614B7A" w:rsidRDefault="00BE3F9E" w:rsidP="00BE3F9E">
            <w:pPr>
              <w:pStyle w:val="TAL"/>
              <w:rPr>
                <w:lang w:eastAsia="zh-CN"/>
              </w:rPr>
            </w:pPr>
            <w:r w:rsidRPr="00614B7A">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03D28A33"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0C6B18" w14:textId="77777777" w:rsidR="00BE3F9E" w:rsidRPr="00614B7A" w:rsidRDefault="00BE3F9E" w:rsidP="00BE3F9E">
            <w:pPr>
              <w:pStyle w:val="TAL"/>
            </w:pPr>
            <w:r w:rsidRPr="00614B7A">
              <w:t>NOTE 1</w:t>
            </w:r>
          </w:p>
        </w:tc>
      </w:tr>
      <w:tr w:rsidR="00BE3F9E" w:rsidRPr="00614B7A" w14:paraId="2D8481E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FB5C46A" w14:textId="77777777" w:rsidR="00BE3F9E" w:rsidRPr="00614B7A" w:rsidRDefault="00BE3F9E" w:rsidP="00BE3F9E">
            <w:pPr>
              <w:pStyle w:val="TAL"/>
              <w:rPr>
                <w:lang w:eastAsia="zh-CN"/>
              </w:rPr>
            </w:pPr>
            <w:r w:rsidRPr="00614B7A">
              <w:t>7.5</w:t>
            </w:r>
          </w:p>
        </w:tc>
        <w:tc>
          <w:tcPr>
            <w:tcW w:w="4500" w:type="dxa"/>
            <w:tcBorders>
              <w:top w:val="single" w:sz="4" w:space="0" w:color="auto"/>
              <w:left w:val="single" w:sz="4" w:space="0" w:color="auto"/>
              <w:bottom w:val="single" w:sz="4" w:space="0" w:color="auto"/>
              <w:right w:val="single" w:sz="4" w:space="0" w:color="auto"/>
            </w:tcBorders>
            <w:hideMark/>
          </w:tcPr>
          <w:p w14:paraId="5B3D0D45" w14:textId="77777777" w:rsidR="00BE3F9E" w:rsidRPr="00614B7A" w:rsidRDefault="00BE3F9E" w:rsidP="00BE3F9E">
            <w:pPr>
              <w:pStyle w:val="TAL"/>
            </w:pPr>
            <w:r w:rsidRPr="00614B7A">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5032E615"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4BB1A18C" w14:textId="77777777" w:rsidR="00BE3F9E" w:rsidRPr="00614B7A" w:rsidRDefault="00BE3F9E" w:rsidP="00BE3F9E">
            <w:pPr>
              <w:pStyle w:val="TAL"/>
              <w:rPr>
                <w:lang w:eastAsia="zh-CN"/>
              </w:rPr>
            </w:pPr>
            <w:r w:rsidRPr="00614B7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88F639A" w14:textId="77777777" w:rsidR="00BE3F9E" w:rsidRPr="00614B7A" w:rsidRDefault="00BE3F9E" w:rsidP="00BE3F9E">
            <w:pPr>
              <w:pStyle w:val="TAL"/>
              <w:rPr>
                <w:lang w:eastAsia="zh-CN"/>
              </w:rPr>
            </w:pPr>
            <w:r w:rsidRPr="00614B7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FED12CB" w14:textId="77777777" w:rsidR="00BE3F9E" w:rsidRPr="00614B7A" w:rsidRDefault="00BE3F9E" w:rsidP="00BE3F9E">
            <w:pPr>
              <w:pStyle w:val="TAL"/>
              <w:rPr>
                <w:lang w:eastAsia="zh-CN"/>
              </w:rPr>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4F6B55C"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986C6D" w14:textId="77777777" w:rsidR="00BE3F9E" w:rsidRPr="00614B7A" w:rsidRDefault="00BE3F9E" w:rsidP="00BE3F9E">
            <w:pPr>
              <w:pStyle w:val="TAL"/>
              <w:rPr>
                <w:rFonts w:eastAsia="SimSun"/>
                <w:lang w:eastAsia="zh-CN"/>
              </w:rPr>
            </w:pPr>
            <w:r w:rsidRPr="00614B7A">
              <w:t>Skip TC 7.5 if UE supports NSA and TS 38.521-3 TC 7.5B.4</w:t>
            </w:r>
            <w:del w:id="302" w:author="Amy TAO" w:date="2022-04-23T02:39:00Z">
              <w:r w:rsidRPr="00614B7A" w:rsidDel="00BE3F9E">
                <w:delText>.1</w:delText>
              </w:r>
            </w:del>
            <w:r w:rsidRPr="00614B7A">
              <w:t xml:space="preserve"> has been executed.</w:t>
            </w:r>
          </w:p>
        </w:tc>
      </w:tr>
      <w:tr w:rsidR="00BE3F9E" w:rsidRPr="00614B7A" w14:paraId="4A9E1EF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F78D2A3" w14:textId="77777777" w:rsidR="00BE3F9E" w:rsidRPr="00614B7A" w:rsidRDefault="00BE3F9E" w:rsidP="00BE3F9E">
            <w:pPr>
              <w:pStyle w:val="TAL"/>
              <w:rPr>
                <w:lang w:eastAsia="zh-CN"/>
              </w:rPr>
            </w:pPr>
            <w:r w:rsidRPr="00614B7A">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69358EE1" w14:textId="77777777" w:rsidR="00BE3F9E" w:rsidRPr="00614B7A" w:rsidRDefault="00BE3F9E" w:rsidP="00BE3F9E">
            <w:pPr>
              <w:pStyle w:val="TAL"/>
            </w:pPr>
            <w:r w:rsidRPr="00614B7A">
              <w:t>In-band blocking</w:t>
            </w:r>
          </w:p>
        </w:tc>
        <w:tc>
          <w:tcPr>
            <w:tcW w:w="671" w:type="dxa"/>
            <w:tcBorders>
              <w:top w:val="single" w:sz="4" w:space="0" w:color="auto"/>
              <w:left w:val="single" w:sz="4" w:space="0" w:color="auto"/>
              <w:bottom w:val="single" w:sz="4" w:space="0" w:color="auto"/>
              <w:right w:val="single" w:sz="4" w:space="0" w:color="auto"/>
            </w:tcBorders>
            <w:hideMark/>
          </w:tcPr>
          <w:p w14:paraId="46B73B82"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7E72C809" w14:textId="77777777" w:rsidR="00BE3F9E" w:rsidRPr="00614B7A" w:rsidRDefault="00BE3F9E" w:rsidP="00BE3F9E">
            <w:pPr>
              <w:pStyle w:val="TAL"/>
              <w:rPr>
                <w:lang w:eastAsia="zh-CN"/>
              </w:rPr>
            </w:pPr>
            <w:r w:rsidRPr="00614B7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70EAFF" w14:textId="77777777" w:rsidR="00BE3F9E" w:rsidRPr="00614B7A" w:rsidRDefault="00BE3F9E" w:rsidP="00BE3F9E">
            <w:pPr>
              <w:pStyle w:val="TAL"/>
              <w:rPr>
                <w:lang w:eastAsia="zh-CN"/>
              </w:rPr>
            </w:pPr>
            <w:r w:rsidRPr="00614B7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AF3F780" w14:textId="77777777" w:rsidR="00BE3F9E" w:rsidRPr="00614B7A" w:rsidRDefault="00BE3F9E" w:rsidP="00BE3F9E">
            <w:pPr>
              <w:pStyle w:val="TAL"/>
              <w:rPr>
                <w:lang w:eastAsia="zh-CN"/>
              </w:rPr>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C6AD28E"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1C3805" w14:textId="77777777" w:rsidR="00BE3F9E" w:rsidRPr="00614B7A" w:rsidRDefault="00BE3F9E" w:rsidP="00BE3F9E">
            <w:pPr>
              <w:pStyle w:val="TAL"/>
              <w:rPr>
                <w:rFonts w:eastAsia="SimSun"/>
                <w:lang w:eastAsia="zh-CN"/>
              </w:rPr>
            </w:pPr>
            <w:r w:rsidRPr="00614B7A">
              <w:t>Skip TC 7.6.2 if UE supports NSA and TS 38.521-3 TC 7.6B.2.4 has been executed.</w:t>
            </w:r>
          </w:p>
        </w:tc>
      </w:tr>
      <w:tr w:rsidR="00BE3F9E" w:rsidRPr="00614B7A" w14:paraId="07F0231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F179D76" w14:textId="77777777" w:rsidR="00BE3F9E" w:rsidRPr="00614B7A" w:rsidRDefault="00BE3F9E" w:rsidP="00BE3F9E">
            <w:pPr>
              <w:pStyle w:val="TAL"/>
              <w:rPr>
                <w:lang w:eastAsia="zh-CN"/>
              </w:rPr>
            </w:pPr>
            <w:r w:rsidRPr="00614B7A">
              <w:rPr>
                <w:lang w:eastAsia="zh-CN"/>
              </w:rPr>
              <w:lastRenderedPageBreak/>
              <w:t>7.9</w:t>
            </w:r>
          </w:p>
        </w:tc>
        <w:tc>
          <w:tcPr>
            <w:tcW w:w="4500" w:type="dxa"/>
            <w:tcBorders>
              <w:top w:val="single" w:sz="4" w:space="0" w:color="auto"/>
              <w:left w:val="single" w:sz="4" w:space="0" w:color="auto"/>
              <w:bottom w:val="single" w:sz="4" w:space="0" w:color="auto"/>
              <w:right w:val="single" w:sz="4" w:space="0" w:color="auto"/>
            </w:tcBorders>
            <w:hideMark/>
          </w:tcPr>
          <w:p w14:paraId="380091A2" w14:textId="77777777" w:rsidR="00BE3F9E" w:rsidRPr="00614B7A" w:rsidRDefault="00BE3F9E" w:rsidP="00BE3F9E">
            <w:pPr>
              <w:pStyle w:val="TAL"/>
            </w:pPr>
            <w:r w:rsidRPr="00614B7A">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08DFBE8F" w14:textId="77777777" w:rsidR="00BE3F9E" w:rsidRPr="00614B7A" w:rsidRDefault="00BE3F9E" w:rsidP="00BE3F9E">
            <w:pPr>
              <w:pStyle w:val="TAC"/>
            </w:pPr>
            <w:r w:rsidRPr="00614B7A">
              <w:t>Rel-15</w:t>
            </w:r>
          </w:p>
        </w:tc>
        <w:tc>
          <w:tcPr>
            <w:tcW w:w="1312" w:type="dxa"/>
            <w:tcBorders>
              <w:top w:val="single" w:sz="4" w:space="0" w:color="auto"/>
              <w:left w:val="single" w:sz="4" w:space="0" w:color="auto"/>
              <w:bottom w:val="single" w:sz="4" w:space="0" w:color="auto"/>
              <w:right w:val="single" w:sz="4" w:space="0" w:color="auto"/>
            </w:tcBorders>
            <w:hideMark/>
          </w:tcPr>
          <w:p w14:paraId="0A9E2B1A" w14:textId="77777777" w:rsidR="00BE3F9E" w:rsidRPr="00614B7A" w:rsidRDefault="00BE3F9E" w:rsidP="00BE3F9E">
            <w:pPr>
              <w:pStyle w:val="TAL"/>
              <w:rPr>
                <w:lang w:eastAsia="zh-CN"/>
              </w:rPr>
            </w:pPr>
            <w:r w:rsidRPr="00614B7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0E82BEE" w14:textId="77777777" w:rsidR="00BE3F9E" w:rsidRPr="00614B7A" w:rsidRDefault="00BE3F9E" w:rsidP="00BE3F9E">
            <w:pPr>
              <w:pStyle w:val="TAL"/>
              <w:rPr>
                <w:lang w:eastAsia="zh-CN"/>
              </w:rPr>
            </w:pPr>
            <w:r w:rsidRPr="00614B7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5EA3F1A" w14:textId="77777777" w:rsidR="00BE3F9E" w:rsidRPr="00614B7A" w:rsidRDefault="00BE3F9E" w:rsidP="00BE3F9E">
            <w:pPr>
              <w:pStyle w:val="TAL"/>
              <w:rPr>
                <w:lang w:eastAsia="zh-CN"/>
              </w:rPr>
            </w:pPr>
            <w:r w:rsidRPr="00614B7A">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68382D0" w14:textId="77777777" w:rsidR="00BE3F9E" w:rsidRPr="00614B7A"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3E5283" w14:textId="77777777" w:rsidR="00BE3F9E" w:rsidRPr="00614B7A" w:rsidRDefault="00BE3F9E" w:rsidP="00BE3F9E">
            <w:pPr>
              <w:pStyle w:val="TAL"/>
            </w:pPr>
            <w:r w:rsidRPr="00614B7A">
              <w:t>Skip TC 7.</w:t>
            </w:r>
            <w:r w:rsidRPr="00614B7A">
              <w:rPr>
                <w:lang w:eastAsia="ja-JP"/>
              </w:rPr>
              <w:t>9</w:t>
            </w:r>
            <w:r w:rsidRPr="00614B7A">
              <w:t xml:space="preserve"> if UE supports NSA and TS 38.521-3 TC 7.</w:t>
            </w:r>
            <w:r w:rsidRPr="00614B7A">
              <w:rPr>
                <w:lang w:eastAsia="ja-JP"/>
              </w:rPr>
              <w:t>9</w:t>
            </w:r>
            <w:r w:rsidRPr="00614B7A">
              <w:t>B.4 has been executed.</w:t>
            </w:r>
          </w:p>
        </w:tc>
      </w:tr>
      <w:tr w:rsidR="00BE3F9E" w:rsidRPr="00614B7A" w14:paraId="419950B1" w14:textId="77777777" w:rsidTr="00BE3F9E">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227FD9DE" w14:textId="77777777" w:rsidR="00BE3F9E" w:rsidRPr="00614B7A" w:rsidRDefault="00BE3F9E" w:rsidP="00BE3F9E">
            <w:pPr>
              <w:pStyle w:val="TAN"/>
              <w:rPr>
                <w:rFonts w:eastAsia="SimSun"/>
              </w:rPr>
            </w:pPr>
            <w:r w:rsidRPr="00614B7A">
              <w:rPr>
                <w:lang w:eastAsia="zh-TW"/>
              </w:rPr>
              <w:t>NOTE 1:</w:t>
            </w:r>
            <w:r w:rsidRPr="00614B7A">
              <w:rPr>
                <w:lang w:eastAsia="zh-TW"/>
              </w:rPr>
              <w:tab/>
            </w:r>
            <w:r w:rsidRPr="00614B7A">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614B7A">
              <w:rPr>
                <w:rFonts w:eastAsia="SimSun"/>
                <w:lang w:eastAsia="zh-CN"/>
              </w:rPr>
              <w:t>e</w:t>
            </w:r>
            <w:r w:rsidRPr="00614B7A">
              <w:rPr>
                <w:rFonts w:eastAsia="SimSun"/>
              </w:rPr>
              <w:t xml:space="preserve"> test case/branch. Detail</w:t>
            </w:r>
            <w:r w:rsidRPr="00614B7A">
              <w:rPr>
                <w:rFonts w:eastAsia="SimSun"/>
                <w:lang w:eastAsia="zh-CN"/>
              </w:rPr>
              <w:t>e</w:t>
            </w:r>
            <w:r w:rsidRPr="00614B7A">
              <w:rPr>
                <w:rFonts w:eastAsia="SimSun"/>
              </w:rPr>
              <w:t>d completion status can be found in the corresponding test case section in 38.521-</w:t>
            </w:r>
            <w:r w:rsidRPr="00614B7A">
              <w:rPr>
                <w:rFonts w:eastAsia="SimSun"/>
                <w:lang w:eastAsia="zh-CN"/>
              </w:rPr>
              <w:t>2</w:t>
            </w:r>
            <w:r w:rsidRPr="00614B7A">
              <w:rPr>
                <w:rFonts w:eastAsia="SimSun"/>
              </w:rPr>
              <w:t>.</w:t>
            </w:r>
          </w:p>
          <w:p w14:paraId="1DD5D452" w14:textId="77777777" w:rsidR="00BE3F9E" w:rsidRPr="00614B7A" w:rsidRDefault="00BE3F9E" w:rsidP="00BE3F9E">
            <w:pPr>
              <w:pStyle w:val="TAN"/>
              <w:rPr>
                <w:rFonts w:eastAsia="SimSun"/>
              </w:rPr>
            </w:pPr>
            <w:r w:rsidRPr="00614B7A">
              <w:rPr>
                <w:rFonts w:eastAsia="SimSun"/>
              </w:rPr>
              <w:t>NOTE 2:</w:t>
            </w:r>
            <w:r w:rsidRPr="00614B7A">
              <w:rPr>
                <w:lang w:eastAsia="zh-TW"/>
              </w:rPr>
              <w:tab/>
              <w:t>Void</w:t>
            </w:r>
            <w:r w:rsidRPr="00614B7A">
              <w:t>.</w:t>
            </w:r>
          </w:p>
          <w:p w14:paraId="2F3F09E2" w14:textId="77777777" w:rsidR="00BE3F9E" w:rsidRPr="00614B7A" w:rsidRDefault="00BE3F9E" w:rsidP="00BE3F9E">
            <w:pPr>
              <w:pStyle w:val="TAN"/>
              <w:rPr>
                <w:rFonts w:eastAsia="SimSun"/>
              </w:rPr>
            </w:pPr>
            <w:r w:rsidRPr="00614B7A">
              <w:rPr>
                <w:rFonts w:eastAsia="SimSun"/>
              </w:rPr>
              <w:t>NOTE 3:</w:t>
            </w:r>
            <w:r w:rsidRPr="00614B7A">
              <w:rPr>
                <w:rFonts w:eastAsia="SimSun"/>
              </w:rPr>
              <w:tab/>
              <w:t>Void</w:t>
            </w:r>
            <w:r w:rsidRPr="00614B7A">
              <w:t>.</w:t>
            </w:r>
          </w:p>
          <w:p w14:paraId="206AF081" w14:textId="77777777" w:rsidR="00BE3F9E" w:rsidRPr="00614B7A" w:rsidRDefault="00BE3F9E" w:rsidP="00BE3F9E">
            <w:pPr>
              <w:pStyle w:val="TAN"/>
              <w:rPr>
                <w:lang w:eastAsia="zh-TW"/>
              </w:rPr>
            </w:pPr>
            <w:r w:rsidRPr="00614B7A">
              <w:rPr>
                <w:rFonts w:eastAsia="SimSun"/>
              </w:rPr>
              <w:t>NOTE 4:</w:t>
            </w:r>
            <w:r w:rsidRPr="00614B7A">
              <w:rPr>
                <w:lang w:eastAsia="zh-TW"/>
              </w:rPr>
              <w:tab/>
              <w:t>Void</w:t>
            </w:r>
            <w:r w:rsidRPr="00614B7A">
              <w:t>.</w:t>
            </w:r>
          </w:p>
        </w:tc>
      </w:tr>
    </w:tbl>
    <w:p w14:paraId="31B9693F" w14:textId="77777777" w:rsidR="00A85D8A" w:rsidRPr="00614B7A" w:rsidRDefault="00A85D8A" w:rsidP="00A85D8A"/>
    <w:p w14:paraId="310772A6" w14:textId="77777777" w:rsidR="00A85D8A" w:rsidRPr="00614B7A" w:rsidRDefault="00A85D8A" w:rsidP="00A85D8A">
      <w:pPr>
        <w:pStyle w:val="TH"/>
      </w:pPr>
      <w:r w:rsidRPr="00614B7A">
        <w:t>Table 4.1.2-1a: Void</w:t>
      </w:r>
    </w:p>
    <w:p w14:paraId="05C61F34" w14:textId="77777777" w:rsidR="00A85D8A" w:rsidRPr="00614B7A" w:rsidRDefault="00A85D8A" w:rsidP="00A85D8A">
      <w:pPr>
        <w:pStyle w:val="TH"/>
      </w:pPr>
      <w:r w:rsidRPr="00614B7A">
        <w:t>Table 4.1</w:t>
      </w:r>
      <w:r w:rsidRPr="00614B7A">
        <w:rPr>
          <w:lang w:eastAsia="zh-CN"/>
        </w:rPr>
        <w:t>.2</w:t>
      </w:r>
      <w:r w:rsidRPr="00614B7A">
        <w:t>-1b: Void</w:t>
      </w:r>
    </w:p>
    <w:p w14:paraId="1CA7B9A7" w14:textId="77777777" w:rsidR="00A85D8A" w:rsidRPr="00614B7A" w:rsidRDefault="00A85D8A" w:rsidP="00A85D8A">
      <w:pPr>
        <w:pStyle w:val="TH"/>
      </w:pPr>
      <w:r w:rsidRPr="00614B7A">
        <w:t>Table 4.1</w:t>
      </w:r>
      <w:r w:rsidRPr="00614B7A">
        <w:rPr>
          <w:lang w:eastAsia="zh-CN"/>
        </w:rPr>
        <w:t>.2</w:t>
      </w:r>
      <w:r w:rsidRPr="00614B7A">
        <w:t>-1c: Void</w:t>
      </w:r>
    </w:p>
    <w:p w14:paraId="6989F223" w14:textId="77777777" w:rsidR="00A85D8A" w:rsidRPr="00614B7A" w:rsidRDefault="00A85D8A" w:rsidP="00A85D8A">
      <w:pPr>
        <w:rPr>
          <w:lang w:eastAsia="zh-CN"/>
        </w:rPr>
      </w:pPr>
    </w:p>
    <w:p w14:paraId="6C1B2AF0" w14:textId="77777777" w:rsidR="00A85D8A" w:rsidRPr="00614B7A" w:rsidRDefault="00A85D8A" w:rsidP="00A85D8A">
      <w:pPr>
        <w:spacing w:after="0"/>
        <w:rPr>
          <w:iCs/>
          <w:color w:val="FF0000"/>
          <w:lang w:eastAsia="zh-CN"/>
        </w:rPr>
        <w:sectPr w:rsidR="00A85D8A" w:rsidRPr="00614B7A" w:rsidSect="00BE3F9E">
          <w:footnotePr>
            <w:numRestart w:val="eachSect"/>
          </w:footnotePr>
          <w:pgSz w:w="16840" w:h="11907" w:orient="landscape"/>
          <w:pgMar w:top="1140" w:right="1412" w:bottom="1140" w:left="1140" w:header="567" w:footer="567" w:gutter="0"/>
          <w:cols w:space="720"/>
        </w:sectPr>
      </w:pPr>
    </w:p>
    <w:p w14:paraId="694B2D8D" w14:textId="77777777" w:rsidR="00A85D8A" w:rsidRPr="00614B7A" w:rsidRDefault="00A85D8A" w:rsidP="00A85D8A">
      <w:pPr>
        <w:pStyle w:val="Heading3"/>
        <w:rPr>
          <w:lang w:eastAsia="zh-CN"/>
        </w:rPr>
      </w:pPr>
      <w:bookmarkStart w:id="303" w:name="_Toc20936809"/>
      <w:bookmarkStart w:id="304" w:name="_Toc36713255"/>
      <w:bookmarkStart w:id="305" w:name="_Toc36713658"/>
      <w:bookmarkStart w:id="306" w:name="_Toc52217971"/>
      <w:bookmarkStart w:id="307" w:name="_Toc58499583"/>
      <w:bookmarkStart w:id="308" w:name="_Toc68538440"/>
      <w:bookmarkStart w:id="309" w:name="_Toc75510023"/>
      <w:bookmarkStart w:id="310" w:name="_Toc90971501"/>
      <w:bookmarkStart w:id="311" w:name="_Toc100158409"/>
      <w:r w:rsidRPr="00614B7A">
        <w:rPr>
          <w:rFonts w:eastAsia="Batang"/>
          <w:lang w:eastAsia="ja-JP"/>
        </w:rPr>
        <w:lastRenderedPageBreak/>
        <w:t>4.1.3</w:t>
      </w:r>
      <w:r w:rsidRPr="00614B7A">
        <w:rPr>
          <w:rFonts w:eastAsia="Batang"/>
          <w:lang w:eastAsia="ja-JP"/>
        </w:rPr>
        <w:tab/>
        <w:t xml:space="preserve">NR interworking between NR </w:t>
      </w:r>
      <w:r w:rsidRPr="00614B7A">
        <w:rPr>
          <w:lang w:eastAsia="zh-CN"/>
        </w:rPr>
        <w:t>FR</w:t>
      </w:r>
      <w:r w:rsidRPr="00614B7A">
        <w:rPr>
          <w:rFonts w:eastAsia="Batang"/>
          <w:lang w:eastAsia="ja-JP"/>
        </w:rPr>
        <w:t xml:space="preserve">1 and NR </w:t>
      </w:r>
      <w:r w:rsidRPr="00614B7A">
        <w:rPr>
          <w:lang w:eastAsia="zh-CN"/>
        </w:rPr>
        <w:t>FR</w:t>
      </w:r>
      <w:r w:rsidRPr="00614B7A">
        <w:rPr>
          <w:rFonts w:eastAsia="Batang"/>
          <w:lang w:eastAsia="ja-JP"/>
        </w:rPr>
        <w:t>2 and between NR and LTE conformance test cases</w:t>
      </w:r>
      <w:bookmarkEnd w:id="303"/>
      <w:bookmarkEnd w:id="304"/>
      <w:bookmarkEnd w:id="305"/>
      <w:bookmarkEnd w:id="306"/>
      <w:bookmarkEnd w:id="307"/>
      <w:bookmarkEnd w:id="308"/>
      <w:bookmarkEnd w:id="309"/>
      <w:bookmarkEnd w:id="310"/>
      <w:bookmarkEnd w:id="311"/>
    </w:p>
    <w:p w14:paraId="041F5783" w14:textId="77777777" w:rsidR="00A85D8A" w:rsidRPr="00614B7A" w:rsidRDefault="00A85D8A" w:rsidP="00A85D8A">
      <w:pPr>
        <w:pStyle w:val="TH"/>
      </w:pPr>
      <w:r w:rsidRPr="00614B7A">
        <w:t>Table 4.1.3-1: Applicability of RF EN-DC FR1 and FR2 conformance test cases, ref. TS 38.521-3 [3]</w:t>
      </w:r>
    </w:p>
    <w:tbl>
      <w:tblPr>
        <w:tblW w:w="15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4376"/>
        <w:gridCol w:w="852"/>
        <w:gridCol w:w="1127"/>
        <w:gridCol w:w="3098"/>
        <w:gridCol w:w="1554"/>
        <w:gridCol w:w="1187"/>
        <w:gridCol w:w="1949"/>
      </w:tblGrid>
      <w:tr w:rsidR="00A85D8A" w:rsidRPr="00614B7A" w14:paraId="7EED6D2F" w14:textId="77777777" w:rsidTr="00BE3F9E">
        <w:trPr>
          <w:tblHeader/>
          <w:jc w:val="center"/>
        </w:trPr>
        <w:tc>
          <w:tcPr>
            <w:tcW w:w="1487" w:type="dxa"/>
            <w:tcBorders>
              <w:top w:val="single" w:sz="4" w:space="0" w:color="auto"/>
              <w:left w:val="single" w:sz="4" w:space="0" w:color="auto"/>
              <w:bottom w:val="nil"/>
              <w:right w:val="single" w:sz="4" w:space="0" w:color="auto"/>
            </w:tcBorders>
            <w:hideMark/>
          </w:tcPr>
          <w:p w14:paraId="416CF589" w14:textId="77777777" w:rsidR="00A85D8A" w:rsidRPr="00614B7A" w:rsidRDefault="00A85D8A" w:rsidP="00BE3F9E">
            <w:pPr>
              <w:pStyle w:val="TAH"/>
            </w:pPr>
            <w:r w:rsidRPr="00614B7A">
              <w:lastRenderedPageBreak/>
              <w:t>Clause</w:t>
            </w:r>
          </w:p>
        </w:tc>
        <w:tc>
          <w:tcPr>
            <w:tcW w:w="4367" w:type="dxa"/>
            <w:tcBorders>
              <w:top w:val="single" w:sz="4" w:space="0" w:color="auto"/>
              <w:left w:val="single" w:sz="4" w:space="0" w:color="auto"/>
              <w:bottom w:val="nil"/>
              <w:right w:val="single" w:sz="4" w:space="0" w:color="auto"/>
            </w:tcBorders>
            <w:hideMark/>
          </w:tcPr>
          <w:p w14:paraId="0C146469" w14:textId="77777777" w:rsidR="00A85D8A" w:rsidRPr="00614B7A" w:rsidRDefault="00A85D8A" w:rsidP="00BE3F9E">
            <w:pPr>
              <w:pStyle w:val="TAH"/>
            </w:pPr>
            <w:r w:rsidRPr="00614B7A">
              <w:t>TC Title</w:t>
            </w:r>
          </w:p>
        </w:tc>
        <w:tc>
          <w:tcPr>
            <w:tcW w:w="850" w:type="dxa"/>
            <w:tcBorders>
              <w:top w:val="single" w:sz="4" w:space="0" w:color="auto"/>
              <w:left w:val="single" w:sz="4" w:space="0" w:color="auto"/>
              <w:bottom w:val="nil"/>
              <w:right w:val="single" w:sz="4" w:space="0" w:color="auto"/>
            </w:tcBorders>
            <w:hideMark/>
          </w:tcPr>
          <w:p w14:paraId="055CC93E" w14:textId="77777777" w:rsidR="00A85D8A" w:rsidRPr="00614B7A" w:rsidRDefault="00A85D8A" w:rsidP="00BE3F9E">
            <w:pPr>
              <w:pStyle w:val="TAH"/>
            </w:pPr>
            <w:r w:rsidRPr="00614B7A">
              <w:t>Release</w:t>
            </w:r>
          </w:p>
        </w:tc>
        <w:tc>
          <w:tcPr>
            <w:tcW w:w="4216" w:type="dxa"/>
            <w:gridSpan w:val="2"/>
            <w:tcBorders>
              <w:top w:val="single" w:sz="4" w:space="0" w:color="auto"/>
              <w:left w:val="single" w:sz="4" w:space="0" w:color="auto"/>
              <w:bottom w:val="single" w:sz="4" w:space="0" w:color="auto"/>
              <w:right w:val="single" w:sz="4" w:space="0" w:color="auto"/>
            </w:tcBorders>
            <w:hideMark/>
          </w:tcPr>
          <w:p w14:paraId="53A112BC" w14:textId="77777777" w:rsidR="00A85D8A" w:rsidRPr="00614B7A" w:rsidRDefault="00A85D8A" w:rsidP="00BE3F9E">
            <w:pPr>
              <w:pStyle w:val="TAH"/>
            </w:pPr>
            <w:r w:rsidRPr="00614B7A">
              <w:t>Applicability</w:t>
            </w:r>
          </w:p>
        </w:tc>
        <w:tc>
          <w:tcPr>
            <w:tcW w:w="1551" w:type="dxa"/>
            <w:tcBorders>
              <w:top w:val="single" w:sz="4" w:space="0" w:color="auto"/>
              <w:left w:val="single" w:sz="4" w:space="0" w:color="auto"/>
              <w:bottom w:val="nil"/>
              <w:right w:val="single" w:sz="4" w:space="0" w:color="auto"/>
            </w:tcBorders>
            <w:hideMark/>
          </w:tcPr>
          <w:p w14:paraId="65588D83" w14:textId="77777777" w:rsidR="00A85D8A" w:rsidRPr="00614B7A" w:rsidRDefault="00A85D8A" w:rsidP="00BE3F9E">
            <w:pPr>
              <w:pStyle w:val="TAH"/>
            </w:pPr>
            <w:r w:rsidRPr="00614B7A">
              <w:t>Tested Bands/CA</w:t>
            </w:r>
            <w:r w:rsidRPr="00614B7A">
              <w:rPr>
                <w:rFonts w:eastAsia="SimSun"/>
                <w:lang w:eastAsia="zh-CN"/>
              </w:rPr>
              <w:t>/DC</w:t>
            </w:r>
            <w:r w:rsidRPr="00614B7A">
              <w:t>-Configurations Selection</w:t>
            </w:r>
          </w:p>
        </w:tc>
        <w:tc>
          <w:tcPr>
            <w:tcW w:w="1184" w:type="dxa"/>
            <w:tcBorders>
              <w:top w:val="single" w:sz="4" w:space="0" w:color="auto"/>
              <w:left w:val="single" w:sz="4" w:space="0" w:color="auto"/>
              <w:bottom w:val="nil"/>
              <w:right w:val="single" w:sz="4" w:space="0" w:color="auto"/>
            </w:tcBorders>
            <w:hideMark/>
          </w:tcPr>
          <w:p w14:paraId="1139C4EB" w14:textId="77777777" w:rsidR="00A85D8A" w:rsidRPr="00614B7A" w:rsidRDefault="00A85D8A" w:rsidP="00BE3F9E">
            <w:pPr>
              <w:pStyle w:val="TAH"/>
            </w:pPr>
            <w:r w:rsidRPr="00614B7A">
              <w:t>Branch</w:t>
            </w:r>
          </w:p>
        </w:tc>
        <w:tc>
          <w:tcPr>
            <w:tcW w:w="1945" w:type="dxa"/>
            <w:tcBorders>
              <w:top w:val="single" w:sz="4" w:space="0" w:color="auto"/>
              <w:left w:val="single" w:sz="4" w:space="0" w:color="auto"/>
              <w:bottom w:val="nil"/>
              <w:right w:val="single" w:sz="4" w:space="0" w:color="auto"/>
            </w:tcBorders>
            <w:hideMark/>
          </w:tcPr>
          <w:p w14:paraId="7044152E" w14:textId="77777777" w:rsidR="00A85D8A" w:rsidRPr="00614B7A" w:rsidRDefault="00A85D8A" w:rsidP="00BE3F9E">
            <w:pPr>
              <w:pStyle w:val="TAH"/>
            </w:pPr>
            <w:r w:rsidRPr="00614B7A">
              <w:t>Additional Information</w:t>
            </w:r>
          </w:p>
        </w:tc>
      </w:tr>
      <w:tr w:rsidR="00A85D8A" w:rsidRPr="00614B7A" w14:paraId="1F5565ED" w14:textId="77777777" w:rsidTr="00BE3F9E">
        <w:trPr>
          <w:tblHeader/>
          <w:jc w:val="center"/>
        </w:trPr>
        <w:tc>
          <w:tcPr>
            <w:tcW w:w="1487" w:type="dxa"/>
            <w:tcBorders>
              <w:top w:val="nil"/>
              <w:left w:val="single" w:sz="4" w:space="0" w:color="auto"/>
              <w:bottom w:val="single" w:sz="4" w:space="0" w:color="auto"/>
              <w:right w:val="single" w:sz="4" w:space="0" w:color="auto"/>
            </w:tcBorders>
          </w:tcPr>
          <w:p w14:paraId="75829E6E" w14:textId="77777777" w:rsidR="00A85D8A" w:rsidRPr="00614B7A" w:rsidRDefault="00A85D8A" w:rsidP="00BE3F9E">
            <w:pPr>
              <w:pStyle w:val="TAH"/>
            </w:pPr>
          </w:p>
        </w:tc>
        <w:tc>
          <w:tcPr>
            <w:tcW w:w="4367" w:type="dxa"/>
            <w:tcBorders>
              <w:top w:val="nil"/>
              <w:left w:val="single" w:sz="4" w:space="0" w:color="auto"/>
              <w:bottom w:val="single" w:sz="4" w:space="0" w:color="auto"/>
              <w:right w:val="single" w:sz="4" w:space="0" w:color="auto"/>
            </w:tcBorders>
          </w:tcPr>
          <w:p w14:paraId="2F04D3A1" w14:textId="77777777" w:rsidR="00A85D8A" w:rsidRPr="00614B7A" w:rsidRDefault="00A85D8A" w:rsidP="00BE3F9E">
            <w:pPr>
              <w:pStyle w:val="TAH"/>
            </w:pPr>
          </w:p>
        </w:tc>
        <w:tc>
          <w:tcPr>
            <w:tcW w:w="850" w:type="dxa"/>
            <w:tcBorders>
              <w:top w:val="nil"/>
              <w:left w:val="single" w:sz="4" w:space="0" w:color="auto"/>
              <w:bottom w:val="single" w:sz="4" w:space="0" w:color="auto"/>
              <w:right w:val="single" w:sz="4" w:space="0" w:color="auto"/>
            </w:tcBorders>
          </w:tcPr>
          <w:p w14:paraId="67379017" w14:textId="77777777" w:rsidR="00A85D8A" w:rsidRPr="00614B7A" w:rsidRDefault="00A85D8A" w:rsidP="00BE3F9E">
            <w:pPr>
              <w:pStyle w:val="TAH"/>
            </w:pPr>
          </w:p>
        </w:tc>
        <w:tc>
          <w:tcPr>
            <w:tcW w:w="1125" w:type="dxa"/>
            <w:tcBorders>
              <w:top w:val="single" w:sz="4" w:space="0" w:color="auto"/>
              <w:left w:val="single" w:sz="4" w:space="0" w:color="auto"/>
              <w:bottom w:val="single" w:sz="4" w:space="0" w:color="auto"/>
              <w:right w:val="single" w:sz="4" w:space="0" w:color="auto"/>
            </w:tcBorders>
            <w:hideMark/>
          </w:tcPr>
          <w:p w14:paraId="599FC2EE" w14:textId="77777777" w:rsidR="00A85D8A" w:rsidRPr="00614B7A" w:rsidRDefault="00A85D8A" w:rsidP="00BE3F9E">
            <w:pPr>
              <w:pStyle w:val="TAH"/>
            </w:pPr>
            <w:r w:rsidRPr="00614B7A">
              <w:t>Condition</w:t>
            </w:r>
          </w:p>
        </w:tc>
        <w:tc>
          <w:tcPr>
            <w:tcW w:w="3091" w:type="dxa"/>
            <w:tcBorders>
              <w:top w:val="single" w:sz="4" w:space="0" w:color="auto"/>
              <w:left w:val="single" w:sz="4" w:space="0" w:color="auto"/>
              <w:bottom w:val="single" w:sz="4" w:space="0" w:color="auto"/>
              <w:right w:val="single" w:sz="4" w:space="0" w:color="auto"/>
            </w:tcBorders>
            <w:hideMark/>
          </w:tcPr>
          <w:p w14:paraId="610618F9" w14:textId="77777777" w:rsidR="00A85D8A" w:rsidRPr="00614B7A" w:rsidRDefault="00A85D8A" w:rsidP="00BE3F9E">
            <w:pPr>
              <w:pStyle w:val="TAH"/>
            </w:pPr>
            <w:r w:rsidRPr="00614B7A">
              <w:t>Comment</w:t>
            </w:r>
          </w:p>
        </w:tc>
        <w:tc>
          <w:tcPr>
            <w:tcW w:w="1551" w:type="dxa"/>
            <w:tcBorders>
              <w:top w:val="nil"/>
              <w:left w:val="single" w:sz="4" w:space="0" w:color="auto"/>
              <w:bottom w:val="single" w:sz="4" w:space="0" w:color="auto"/>
              <w:right w:val="single" w:sz="4" w:space="0" w:color="auto"/>
            </w:tcBorders>
          </w:tcPr>
          <w:p w14:paraId="41F8F39B" w14:textId="77777777" w:rsidR="00A85D8A" w:rsidRPr="00614B7A" w:rsidRDefault="00A85D8A" w:rsidP="00BE3F9E">
            <w:pPr>
              <w:pStyle w:val="TAH"/>
            </w:pPr>
          </w:p>
        </w:tc>
        <w:tc>
          <w:tcPr>
            <w:tcW w:w="1184" w:type="dxa"/>
            <w:tcBorders>
              <w:top w:val="nil"/>
              <w:left w:val="single" w:sz="4" w:space="0" w:color="auto"/>
              <w:bottom w:val="single" w:sz="4" w:space="0" w:color="auto"/>
              <w:right w:val="single" w:sz="4" w:space="0" w:color="auto"/>
            </w:tcBorders>
          </w:tcPr>
          <w:p w14:paraId="06A65169" w14:textId="77777777" w:rsidR="00A85D8A" w:rsidRPr="00614B7A" w:rsidRDefault="00A85D8A" w:rsidP="00BE3F9E">
            <w:pPr>
              <w:pStyle w:val="TAH"/>
            </w:pPr>
          </w:p>
        </w:tc>
        <w:tc>
          <w:tcPr>
            <w:tcW w:w="1945" w:type="dxa"/>
            <w:tcBorders>
              <w:top w:val="nil"/>
              <w:left w:val="single" w:sz="4" w:space="0" w:color="auto"/>
              <w:bottom w:val="single" w:sz="4" w:space="0" w:color="auto"/>
              <w:right w:val="single" w:sz="4" w:space="0" w:color="auto"/>
            </w:tcBorders>
          </w:tcPr>
          <w:p w14:paraId="358DE34A" w14:textId="77777777" w:rsidR="00A85D8A" w:rsidRPr="00614B7A" w:rsidRDefault="00A85D8A" w:rsidP="00BE3F9E">
            <w:pPr>
              <w:pStyle w:val="TAH"/>
            </w:pPr>
          </w:p>
        </w:tc>
      </w:tr>
      <w:tr w:rsidR="00A85D8A" w:rsidRPr="00614B7A" w14:paraId="447FA69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A33F8FC" w14:textId="77777777" w:rsidR="00A85D8A" w:rsidRPr="00614B7A" w:rsidRDefault="00A85D8A" w:rsidP="00BE3F9E">
            <w:pPr>
              <w:pStyle w:val="TAL"/>
              <w:rPr>
                <w:b/>
              </w:rPr>
            </w:pPr>
            <w:r w:rsidRPr="00614B7A">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6E3A4C1" w14:textId="77777777" w:rsidR="00A85D8A" w:rsidRPr="00614B7A" w:rsidRDefault="00A85D8A" w:rsidP="00BE3F9E">
            <w:pPr>
              <w:pStyle w:val="TAL"/>
              <w:rPr>
                <w:b/>
                <w:lang w:eastAsia="zh-CN"/>
              </w:rPr>
            </w:pPr>
            <w:r w:rsidRPr="00614B7A">
              <w:rPr>
                <w:b/>
              </w:rPr>
              <w:t>Transmitter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34455A"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E553AE1" w14:textId="77777777" w:rsidR="00A85D8A" w:rsidRPr="00614B7A"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6C09185" w14:textId="77777777" w:rsidR="00A85D8A" w:rsidRPr="00614B7A"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49B759A" w14:textId="77777777" w:rsidR="00A85D8A" w:rsidRPr="00614B7A"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AFB906E" w14:textId="77777777" w:rsidR="00A85D8A" w:rsidRPr="00614B7A"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FE08C9F" w14:textId="77777777" w:rsidR="00A85D8A" w:rsidRPr="00614B7A" w:rsidRDefault="00A85D8A" w:rsidP="00BE3F9E">
            <w:pPr>
              <w:pStyle w:val="TAL"/>
              <w:rPr>
                <w:b/>
                <w:lang w:eastAsia="zh-CN"/>
              </w:rPr>
            </w:pPr>
          </w:p>
        </w:tc>
      </w:tr>
      <w:tr w:rsidR="00A85D8A" w:rsidRPr="00614B7A" w14:paraId="03BDBF9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0271891" w14:textId="77777777" w:rsidR="00A85D8A" w:rsidRPr="00614B7A" w:rsidRDefault="00A85D8A" w:rsidP="00BE3F9E">
            <w:pPr>
              <w:pStyle w:val="TAL"/>
              <w:rPr>
                <w:b/>
              </w:rPr>
            </w:pPr>
            <w:r w:rsidRPr="00614B7A">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6E65C7A" w14:textId="77777777" w:rsidR="00A85D8A" w:rsidRPr="00614B7A" w:rsidRDefault="00A85D8A" w:rsidP="00BE3F9E">
            <w:pPr>
              <w:pStyle w:val="TAL"/>
              <w:rPr>
                <w:b/>
                <w:lang w:eastAsia="zh-CN"/>
              </w:rPr>
            </w:pPr>
            <w:r w:rsidRPr="00614B7A">
              <w:rPr>
                <w:b/>
              </w:rPr>
              <w:t>Transmitter power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767A13"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2362F3A" w14:textId="77777777" w:rsidR="00A85D8A" w:rsidRPr="00614B7A"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3BE9585" w14:textId="77777777" w:rsidR="00A85D8A" w:rsidRPr="00614B7A"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17AD3CD" w14:textId="77777777" w:rsidR="00A85D8A" w:rsidRPr="00614B7A"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01C3A10" w14:textId="77777777" w:rsidR="00A85D8A" w:rsidRPr="00614B7A"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5EC4270" w14:textId="77777777" w:rsidR="00A85D8A" w:rsidRPr="00614B7A" w:rsidRDefault="00A85D8A" w:rsidP="00BE3F9E">
            <w:pPr>
              <w:pStyle w:val="TAL"/>
              <w:rPr>
                <w:b/>
                <w:lang w:eastAsia="zh-CN"/>
              </w:rPr>
            </w:pPr>
          </w:p>
        </w:tc>
      </w:tr>
      <w:tr w:rsidR="00A85D8A" w:rsidRPr="00614B7A" w14:paraId="1FDF268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16BFC44" w14:textId="77777777" w:rsidR="00A85D8A" w:rsidRPr="00614B7A" w:rsidRDefault="00A85D8A" w:rsidP="00BE3F9E">
            <w:pPr>
              <w:pStyle w:val="TAL"/>
            </w:pPr>
            <w:r w:rsidRPr="00614B7A">
              <w:t>6.2B.1.1</w:t>
            </w:r>
          </w:p>
        </w:tc>
        <w:tc>
          <w:tcPr>
            <w:tcW w:w="4367" w:type="dxa"/>
            <w:tcBorders>
              <w:top w:val="single" w:sz="4" w:space="0" w:color="auto"/>
              <w:left w:val="single" w:sz="4" w:space="0" w:color="auto"/>
              <w:bottom w:val="single" w:sz="4" w:space="0" w:color="auto"/>
              <w:right w:val="single" w:sz="4" w:space="0" w:color="auto"/>
            </w:tcBorders>
            <w:hideMark/>
          </w:tcPr>
          <w:p w14:paraId="46B99292" w14:textId="77777777" w:rsidR="00A85D8A" w:rsidRPr="00614B7A" w:rsidRDefault="00A85D8A" w:rsidP="00BE3F9E">
            <w:pPr>
              <w:pStyle w:val="TAL"/>
            </w:pPr>
            <w:r w:rsidRPr="00614B7A">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838CB05"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15D172CF" w14:textId="77777777" w:rsidR="00A85D8A" w:rsidRPr="00614B7A" w:rsidRDefault="00A85D8A" w:rsidP="00BE3F9E">
            <w:pPr>
              <w:pStyle w:val="TAL"/>
            </w:pPr>
            <w:r w:rsidRPr="00614B7A">
              <w:t>C009</w:t>
            </w:r>
          </w:p>
        </w:tc>
        <w:tc>
          <w:tcPr>
            <w:tcW w:w="3091" w:type="dxa"/>
            <w:tcBorders>
              <w:top w:val="single" w:sz="4" w:space="0" w:color="auto"/>
              <w:left w:val="single" w:sz="4" w:space="0" w:color="auto"/>
              <w:bottom w:val="single" w:sz="4" w:space="0" w:color="auto"/>
              <w:right w:val="single" w:sz="4" w:space="0" w:color="auto"/>
            </w:tcBorders>
            <w:hideMark/>
          </w:tcPr>
          <w:p w14:paraId="1F2E2992" w14:textId="77777777" w:rsidR="00A85D8A" w:rsidRPr="00614B7A" w:rsidRDefault="00A85D8A" w:rsidP="00BE3F9E">
            <w:pPr>
              <w:pStyle w:val="TAL"/>
              <w:rPr>
                <w:lang w:eastAsia="zh-CN"/>
              </w:rPr>
            </w:pPr>
            <w:r w:rsidRPr="00614B7A">
              <w:rPr>
                <w:lang w:eastAsia="zh-CN"/>
              </w:rPr>
              <w:t>UEs supporting Intra-Band Contiguous EN-DC</w:t>
            </w:r>
            <w:r w:rsidRPr="00614B7A">
              <w:rPr>
                <w:rFonts w:eastAsia="SimSun"/>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14:paraId="48FD8C9F" w14:textId="77777777" w:rsidR="00A85D8A" w:rsidRPr="00614B7A" w:rsidRDefault="00A85D8A" w:rsidP="00BE3F9E">
            <w:pPr>
              <w:pStyle w:val="TAL"/>
              <w:rPr>
                <w:rFonts w:eastAsia="SimSun"/>
                <w:lang w:eastAsia="zh-CN"/>
              </w:rPr>
            </w:pPr>
            <w:r w:rsidRPr="00614B7A">
              <w:rPr>
                <w:rFonts w:eastAsia="SimSun"/>
                <w:lang w:eastAsia="zh-CN"/>
              </w:rPr>
              <w:t>E</w:t>
            </w:r>
            <w:r w:rsidRPr="00614B7A">
              <w:rPr>
                <w:lang w:eastAsia="ko-KR"/>
              </w:rPr>
              <w:t>00</w:t>
            </w:r>
            <w:r w:rsidRPr="00614B7A">
              <w:rPr>
                <w:rFonts w:eastAsia="SimSun"/>
                <w:lang w:eastAsia="zh-CN"/>
              </w:rPr>
              <w:t>3</w:t>
            </w:r>
          </w:p>
          <w:p w14:paraId="42088DA6" w14:textId="77777777" w:rsidR="00A85D8A" w:rsidRPr="00614B7A" w:rsidRDefault="00A85D8A" w:rsidP="00BE3F9E">
            <w:pPr>
              <w:pStyle w:val="TAL"/>
              <w:rPr>
                <w:lang w:eastAsia="ko-KR"/>
              </w:rPr>
            </w:pPr>
          </w:p>
        </w:tc>
        <w:tc>
          <w:tcPr>
            <w:tcW w:w="1184" w:type="dxa"/>
            <w:tcBorders>
              <w:top w:val="single" w:sz="4" w:space="0" w:color="auto"/>
              <w:left w:val="single" w:sz="4" w:space="0" w:color="auto"/>
              <w:bottom w:val="single" w:sz="4" w:space="0" w:color="auto"/>
              <w:right w:val="single" w:sz="4" w:space="0" w:color="auto"/>
            </w:tcBorders>
          </w:tcPr>
          <w:p w14:paraId="5D2EE3A2"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ADF9EE2" w14:textId="77777777" w:rsidR="00A85D8A" w:rsidRPr="00614B7A" w:rsidRDefault="00A85D8A" w:rsidP="00BE3F9E">
            <w:pPr>
              <w:pStyle w:val="TAL"/>
            </w:pPr>
            <w:r w:rsidRPr="00614B7A">
              <w:t>NOTE 1</w:t>
            </w:r>
          </w:p>
        </w:tc>
      </w:tr>
      <w:tr w:rsidR="00A85D8A" w:rsidRPr="00614B7A" w14:paraId="6B68B19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ED70980" w14:textId="77777777" w:rsidR="00A85D8A" w:rsidRPr="00614B7A" w:rsidRDefault="00A85D8A" w:rsidP="00BE3F9E">
            <w:pPr>
              <w:pStyle w:val="TAL"/>
              <w:rPr>
                <w:bCs/>
              </w:rPr>
            </w:pPr>
            <w:r w:rsidRPr="00614B7A">
              <w:t>6.2B.1.2</w:t>
            </w:r>
          </w:p>
        </w:tc>
        <w:tc>
          <w:tcPr>
            <w:tcW w:w="4367" w:type="dxa"/>
            <w:tcBorders>
              <w:top w:val="single" w:sz="4" w:space="0" w:color="auto"/>
              <w:left w:val="single" w:sz="4" w:space="0" w:color="auto"/>
              <w:bottom w:val="single" w:sz="4" w:space="0" w:color="auto"/>
              <w:right w:val="single" w:sz="4" w:space="0" w:color="auto"/>
            </w:tcBorders>
            <w:hideMark/>
          </w:tcPr>
          <w:p w14:paraId="2A944D44" w14:textId="77777777" w:rsidR="00A85D8A" w:rsidRPr="00614B7A" w:rsidRDefault="00A85D8A" w:rsidP="00BE3F9E">
            <w:pPr>
              <w:pStyle w:val="TAL"/>
            </w:pPr>
            <w:r w:rsidRPr="00614B7A">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664F469"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A01174B" w14:textId="77777777" w:rsidR="00A85D8A" w:rsidRPr="00614B7A" w:rsidRDefault="00A85D8A" w:rsidP="00BE3F9E">
            <w:pPr>
              <w:pStyle w:val="TAL"/>
            </w:pPr>
            <w:r w:rsidRPr="00614B7A">
              <w:t>C010</w:t>
            </w:r>
          </w:p>
        </w:tc>
        <w:tc>
          <w:tcPr>
            <w:tcW w:w="3091" w:type="dxa"/>
            <w:tcBorders>
              <w:top w:val="single" w:sz="4" w:space="0" w:color="auto"/>
              <w:left w:val="single" w:sz="4" w:space="0" w:color="auto"/>
              <w:bottom w:val="single" w:sz="4" w:space="0" w:color="auto"/>
              <w:right w:val="single" w:sz="4" w:space="0" w:color="auto"/>
            </w:tcBorders>
            <w:hideMark/>
          </w:tcPr>
          <w:p w14:paraId="56E76618" w14:textId="77777777" w:rsidR="00A85D8A" w:rsidRPr="00614B7A" w:rsidRDefault="00A85D8A" w:rsidP="00BE3F9E">
            <w:pPr>
              <w:pStyle w:val="TAL"/>
            </w:pPr>
            <w:r w:rsidRPr="00614B7A">
              <w:t>UEs supporting Intra-Band non-contiguous EN-DC</w:t>
            </w:r>
            <w:r w:rsidRPr="00614B7A">
              <w:rPr>
                <w:rFonts w:eastAsia="SimSun"/>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6449C5C" w14:textId="77777777" w:rsidR="00A85D8A" w:rsidRPr="00614B7A" w:rsidRDefault="00A85D8A" w:rsidP="00BE3F9E">
            <w:pPr>
              <w:pStyle w:val="TAL"/>
            </w:pPr>
            <w:r w:rsidRPr="00614B7A">
              <w:rPr>
                <w:rFonts w:eastAsia="SimSun"/>
                <w:lang w:eastAsia="zh-CN"/>
              </w:rPr>
              <w:t>E004</w:t>
            </w:r>
          </w:p>
        </w:tc>
        <w:tc>
          <w:tcPr>
            <w:tcW w:w="1184" w:type="dxa"/>
            <w:tcBorders>
              <w:top w:val="single" w:sz="4" w:space="0" w:color="auto"/>
              <w:left w:val="single" w:sz="4" w:space="0" w:color="auto"/>
              <w:bottom w:val="single" w:sz="4" w:space="0" w:color="auto"/>
              <w:right w:val="single" w:sz="4" w:space="0" w:color="auto"/>
            </w:tcBorders>
          </w:tcPr>
          <w:p w14:paraId="112F2FA5"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5A438596" w14:textId="77777777" w:rsidR="00A85D8A" w:rsidRPr="00614B7A" w:rsidRDefault="00A85D8A" w:rsidP="00BE3F9E">
            <w:pPr>
              <w:pStyle w:val="TAL"/>
            </w:pPr>
          </w:p>
        </w:tc>
      </w:tr>
      <w:tr w:rsidR="00A85D8A" w:rsidRPr="00614B7A" w14:paraId="584D689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A72EA58" w14:textId="77777777" w:rsidR="00A85D8A" w:rsidRPr="00614B7A" w:rsidRDefault="00A85D8A" w:rsidP="00BE3F9E">
            <w:pPr>
              <w:pStyle w:val="TAL"/>
              <w:rPr>
                <w:bCs/>
              </w:rPr>
            </w:pPr>
            <w:r w:rsidRPr="00614B7A">
              <w:t>6.2B.1.3</w:t>
            </w:r>
          </w:p>
        </w:tc>
        <w:tc>
          <w:tcPr>
            <w:tcW w:w="4367" w:type="dxa"/>
            <w:tcBorders>
              <w:top w:val="single" w:sz="4" w:space="0" w:color="auto"/>
              <w:left w:val="single" w:sz="4" w:space="0" w:color="auto"/>
              <w:bottom w:val="single" w:sz="4" w:space="0" w:color="auto"/>
              <w:right w:val="single" w:sz="4" w:space="0" w:color="auto"/>
            </w:tcBorders>
            <w:hideMark/>
          </w:tcPr>
          <w:p w14:paraId="1594F3D5" w14:textId="77777777" w:rsidR="00A85D8A" w:rsidRPr="00614B7A" w:rsidRDefault="00A85D8A" w:rsidP="00BE3F9E">
            <w:pPr>
              <w:pStyle w:val="TAL"/>
            </w:pPr>
            <w:r w:rsidRPr="00614B7A">
              <w:t>UE Maximum Output Power for Inter-Band EN-DC within FR1 (1</w:t>
            </w:r>
            <w:r w:rsidRPr="00614B7A">
              <w:rPr>
                <w:szCs w:val="18"/>
              </w:rPr>
              <w:t xml:space="preserve"> E-UTRA CC, 1 NR CC</w:t>
            </w:r>
            <w:r w:rsidRPr="00614B7A">
              <w:t>)</w:t>
            </w:r>
          </w:p>
        </w:tc>
        <w:tc>
          <w:tcPr>
            <w:tcW w:w="850" w:type="dxa"/>
            <w:tcBorders>
              <w:top w:val="single" w:sz="4" w:space="0" w:color="auto"/>
              <w:left w:val="single" w:sz="4" w:space="0" w:color="auto"/>
              <w:bottom w:val="single" w:sz="4" w:space="0" w:color="auto"/>
              <w:right w:val="single" w:sz="4" w:space="0" w:color="auto"/>
            </w:tcBorders>
            <w:hideMark/>
          </w:tcPr>
          <w:p w14:paraId="0E5AFF42"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53FF4863" w14:textId="77777777" w:rsidR="00A85D8A" w:rsidRPr="00614B7A" w:rsidRDefault="00A85D8A" w:rsidP="00BE3F9E">
            <w:pPr>
              <w:pStyle w:val="TAL"/>
              <w:rPr>
                <w:rFonts w:eastAsia="SimSun"/>
                <w:lang w:eastAsia="zh-CN"/>
              </w:rPr>
            </w:pPr>
            <w:r w:rsidRPr="00614B7A">
              <w:t>C011</w:t>
            </w:r>
          </w:p>
        </w:tc>
        <w:tc>
          <w:tcPr>
            <w:tcW w:w="3091" w:type="dxa"/>
            <w:tcBorders>
              <w:top w:val="single" w:sz="4" w:space="0" w:color="auto"/>
              <w:left w:val="single" w:sz="4" w:space="0" w:color="auto"/>
              <w:bottom w:val="single" w:sz="4" w:space="0" w:color="auto"/>
              <w:right w:val="single" w:sz="4" w:space="0" w:color="auto"/>
            </w:tcBorders>
            <w:hideMark/>
          </w:tcPr>
          <w:p w14:paraId="0388EDC3" w14:textId="77777777" w:rsidR="00A85D8A" w:rsidRPr="00614B7A" w:rsidRDefault="00A85D8A" w:rsidP="00BE3F9E">
            <w:pPr>
              <w:pStyle w:val="TAL"/>
            </w:pPr>
            <w:r w:rsidRPr="00614B7A">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14:paraId="3716059E" w14:textId="77777777" w:rsidR="00A85D8A" w:rsidRPr="00614B7A" w:rsidRDefault="00A85D8A" w:rsidP="00BE3F9E">
            <w:pPr>
              <w:pStyle w:val="TAL"/>
              <w:rPr>
                <w:rFonts w:eastAsia="SimSun"/>
                <w:lang w:eastAsia="zh-CN"/>
              </w:rPr>
            </w:pPr>
            <w:r w:rsidRPr="00614B7A">
              <w:rPr>
                <w:rFonts w:eastAsia="SimSun"/>
                <w:lang w:eastAsia="zh-CN"/>
              </w:rPr>
              <w:t>E</w:t>
            </w:r>
            <w:r w:rsidRPr="00614B7A">
              <w:rPr>
                <w:lang w:eastAsia="ko-KR"/>
              </w:rPr>
              <w:t>00</w:t>
            </w:r>
            <w:r w:rsidRPr="00614B7A">
              <w:rPr>
                <w:rFonts w:eastAsia="SimSun"/>
                <w:lang w:eastAsia="zh-CN"/>
              </w:rPr>
              <w:t>5</w:t>
            </w:r>
          </w:p>
          <w:p w14:paraId="62E24594" w14:textId="77777777" w:rsidR="00A85D8A" w:rsidRPr="00614B7A" w:rsidRDefault="00A85D8A" w:rsidP="00BE3F9E">
            <w:pPr>
              <w:pStyle w:val="TAL"/>
            </w:pPr>
            <w:r w:rsidRPr="00614B7A">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1D942E09" w14:textId="77777777" w:rsidR="00A85D8A" w:rsidRPr="00614B7A" w:rsidRDefault="00A85D8A" w:rsidP="00BE3F9E">
            <w:pPr>
              <w:pStyle w:val="TAL"/>
              <w:rPr>
                <w:rFonts w:eastAsia="SimSun"/>
                <w:lang w:eastAsia="zh-CN"/>
              </w:rPr>
            </w:pPr>
            <w:r w:rsidRPr="00614B7A">
              <w:rPr>
                <w:rFonts w:eastAsia="SimSun"/>
                <w:lang w:eastAsia="zh-CN"/>
              </w:rPr>
              <w:t>PC3</w:t>
            </w:r>
          </w:p>
          <w:p w14:paraId="58B6DEFE" w14:textId="77777777" w:rsidR="00A85D8A" w:rsidRPr="00614B7A" w:rsidRDefault="00A85D8A" w:rsidP="00BE3F9E">
            <w:pPr>
              <w:pStyle w:val="TAL"/>
            </w:pPr>
            <w:r w:rsidRPr="00614B7A">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tcPr>
          <w:p w14:paraId="7A959A4D" w14:textId="77777777" w:rsidR="00A85D8A" w:rsidRPr="00614B7A" w:rsidRDefault="00A85D8A" w:rsidP="00BE3F9E">
            <w:pPr>
              <w:pStyle w:val="TAL"/>
            </w:pPr>
          </w:p>
        </w:tc>
      </w:tr>
      <w:tr w:rsidR="00A85D8A" w:rsidRPr="00614B7A" w14:paraId="3466451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tcPr>
          <w:p w14:paraId="2CB35DED" w14:textId="77777777" w:rsidR="00A85D8A" w:rsidRPr="00614B7A" w:rsidRDefault="00A85D8A" w:rsidP="00BE3F9E">
            <w:pPr>
              <w:pStyle w:val="TAL"/>
            </w:pPr>
            <w:r w:rsidRPr="00614B7A">
              <w:t>6.2B.1.3_1</w:t>
            </w:r>
          </w:p>
        </w:tc>
        <w:tc>
          <w:tcPr>
            <w:tcW w:w="4367" w:type="dxa"/>
            <w:tcBorders>
              <w:top w:val="single" w:sz="4" w:space="0" w:color="auto"/>
              <w:left w:val="single" w:sz="4" w:space="0" w:color="auto"/>
              <w:bottom w:val="single" w:sz="4" w:space="0" w:color="auto"/>
              <w:right w:val="single" w:sz="4" w:space="0" w:color="auto"/>
            </w:tcBorders>
          </w:tcPr>
          <w:p w14:paraId="78270F7B" w14:textId="77777777" w:rsidR="00A85D8A" w:rsidRPr="00614B7A" w:rsidRDefault="00A85D8A" w:rsidP="00BE3F9E">
            <w:pPr>
              <w:pStyle w:val="TAL"/>
            </w:pPr>
            <w:r w:rsidRPr="00614B7A">
              <w:t>UE Maximum Output Power for Inter-Band EN-DC within FR1 (</w:t>
            </w:r>
            <w:r w:rsidRPr="00614B7A">
              <w:rPr>
                <w:szCs w:val="18"/>
              </w:rPr>
              <w:t>2 E-UTRA CCs, 1 NR CC</w:t>
            </w:r>
            <w:r w:rsidRPr="00614B7A">
              <w:t>)</w:t>
            </w:r>
          </w:p>
        </w:tc>
        <w:tc>
          <w:tcPr>
            <w:tcW w:w="850" w:type="dxa"/>
            <w:tcBorders>
              <w:top w:val="single" w:sz="4" w:space="0" w:color="auto"/>
              <w:left w:val="single" w:sz="4" w:space="0" w:color="auto"/>
              <w:bottom w:val="single" w:sz="4" w:space="0" w:color="auto"/>
              <w:right w:val="single" w:sz="4" w:space="0" w:color="auto"/>
            </w:tcBorders>
          </w:tcPr>
          <w:p w14:paraId="0D89DF57" w14:textId="77777777" w:rsidR="00A85D8A" w:rsidRPr="00614B7A" w:rsidRDefault="00A85D8A" w:rsidP="00BE3F9E">
            <w:pPr>
              <w:pStyle w:val="TAC"/>
            </w:pPr>
            <w:r w:rsidRPr="00614B7A">
              <w:t>Rel-16</w:t>
            </w:r>
          </w:p>
        </w:tc>
        <w:tc>
          <w:tcPr>
            <w:tcW w:w="1125" w:type="dxa"/>
            <w:tcBorders>
              <w:top w:val="single" w:sz="4" w:space="0" w:color="auto"/>
              <w:left w:val="single" w:sz="4" w:space="0" w:color="auto"/>
              <w:bottom w:val="single" w:sz="4" w:space="0" w:color="auto"/>
              <w:right w:val="single" w:sz="4" w:space="0" w:color="auto"/>
            </w:tcBorders>
          </w:tcPr>
          <w:p w14:paraId="7D49D79B" w14:textId="77777777" w:rsidR="00A85D8A" w:rsidRPr="00614B7A" w:rsidRDefault="00A85D8A" w:rsidP="00BE3F9E">
            <w:pPr>
              <w:pStyle w:val="TAL"/>
            </w:pPr>
            <w:r w:rsidRPr="00614B7A">
              <w:t>C011d</w:t>
            </w:r>
          </w:p>
        </w:tc>
        <w:tc>
          <w:tcPr>
            <w:tcW w:w="3091" w:type="dxa"/>
            <w:tcBorders>
              <w:top w:val="single" w:sz="4" w:space="0" w:color="auto"/>
              <w:left w:val="single" w:sz="4" w:space="0" w:color="auto"/>
              <w:bottom w:val="single" w:sz="4" w:space="0" w:color="auto"/>
              <w:right w:val="single" w:sz="4" w:space="0" w:color="auto"/>
            </w:tcBorders>
          </w:tcPr>
          <w:p w14:paraId="14E14EB2" w14:textId="77777777" w:rsidR="00A85D8A" w:rsidRPr="00614B7A" w:rsidRDefault="00A85D8A" w:rsidP="00BE3F9E">
            <w:pPr>
              <w:pStyle w:val="TAL"/>
            </w:pPr>
            <w:r w:rsidRPr="00614B7A">
              <w:t>UEs supporting Inter-Band EN-DC within FR1 (</w:t>
            </w:r>
            <w:r w:rsidRPr="00614B7A">
              <w:rPr>
                <w:szCs w:val="18"/>
              </w:rPr>
              <w:t>2UL E-UTRA CCs, 1UL NR CC</w:t>
            </w:r>
            <w:r w:rsidRPr="00614B7A">
              <w:t>)</w:t>
            </w:r>
          </w:p>
        </w:tc>
        <w:tc>
          <w:tcPr>
            <w:tcW w:w="1551" w:type="dxa"/>
            <w:tcBorders>
              <w:top w:val="single" w:sz="4" w:space="0" w:color="auto"/>
              <w:left w:val="single" w:sz="4" w:space="0" w:color="auto"/>
              <w:bottom w:val="single" w:sz="4" w:space="0" w:color="auto"/>
              <w:right w:val="single" w:sz="4" w:space="0" w:color="auto"/>
            </w:tcBorders>
          </w:tcPr>
          <w:p w14:paraId="2294C008" w14:textId="77777777" w:rsidR="00A85D8A" w:rsidRPr="00614B7A" w:rsidRDefault="00A85D8A" w:rsidP="00BE3F9E">
            <w:pPr>
              <w:pStyle w:val="TAL"/>
              <w:rPr>
                <w:lang w:eastAsia="zh-CN"/>
              </w:rPr>
            </w:pPr>
            <w:r w:rsidRPr="00614B7A">
              <w:rPr>
                <w:lang w:eastAsia="zh-CN"/>
              </w:rPr>
              <w:t>E005z</w:t>
            </w:r>
          </w:p>
        </w:tc>
        <w:tc>
          <w:tcPr>
            <w:tcW w:w="1184" w:type="dxa"/>
            <w:tcBorders>
              <w:top w:val="single" w:sz="4" w:space="0" w:color="auto"/>
              <w:left w:val="single" w:sz="4" w:space="0" w:color="auto"/>
              <w:bottom w:val="single" w:sz="4" w:space="0" w:color="auto"/>
              <w:right w:val="single" w:sz="4" w:space="0" w:color="auto"/>
            </w:tcBorders>
          </w:tcPr>
          <w:p w14:paraId="3F97C3AE" w14:textId="77777777" w:rsidR="00A85D8A" w:rsidRPr="00614B7A" w:rsidRDefault="00A85D8A" w:rsidP="00BE3F9E">
            <w:pPr>
              <w:pStyle w:val="TAL"/>
            </w:pPr>
            <w:r w:rsidRPr="00614B7A">
              <w:t>PC3</w:t>
            </w:r>
          </w:p>
        </w:tc>
        <w:tc>
          <w:tcPr>
            <w:tcW w:w="1945" w:type="dxa"/>
            <w:tcBorders>
              <w:top w:val="single" w:sz="4" w:space="0" w:color="auto"/>
              <w:left w:val="single" w:sz="4" w:space="0" w:color="auto"/>
              <w:bottom w:val="single" w:sz="4" w:space="0" w:color="auto"/>
              <w:right w:val="single" w:sz="4" w:space="0" w:color="auto"/>
            </w:tcBorders>
          </w:tcPr>
          <w:p w14:paraId="3C3ABCB5" w14:textId="77777777" w:rsidR="00A85D8A" w:rsidRPr="00614B7A" w:rsidRDefault="00A85D8A" w:rsidP="00BE3F9E">
            <w:pPr>
              <w:pStyle w:val="TAL"/>
            </w:pPr>
          </w:p>
        </w:tc>
      </w:tr>
      <w:tr w:rsidR="00A85D8A" w:rsidRPr="00614B7A" w14:paraId="09A3B14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2748ACC" w14:textId="77777777" w:rsidR="00A85D8A" w:rsidRPr="00614B7A" w:rsidRDefault="00A85D8A" w:rsidP="00BE3F9E">
            <w:pPr>
              <w:pStyle w:val="TAL"/>
              <w:rPr>
                <w:bCs/>
              </w:rPr>
            </w:pPr>
            <w:r w:rsidRPr="00614B7A">
              <w:t>6.2B.1.4.1</w:t>
            </w:r>
          </w:p>
        </w:tc>
        <w:tc>
          <w:tcPr>
            <w:tcW w:w="4367" w:type="dxa"/>
            <w:tcBorders>
              <w:top w:val="single" w:sz="4" w:space="0" w:color="auto"/>
              <w:left w:val="single" w:sz="4" w:space="0" w:color="auto"/>
              <w:bottom w:val="single" w:sz="4" w:space="0" w:color="auto"/>
              <w:right w:val="single" w:sz="4" w:space="0" w:color="auto"/>
            </w:tcBorders>
            <w:hideMark/>
          </w:tcPr>
          <w:p w14:paraId="5BFD83FB" w14:textId="77777777" w:rsidR="00A85D8A" w:rsidRPr="00614B7A" w:rsidRDefault="00A85D8A" w:rsidP="00BE3F9E">
            <w:pPr>
              <w:pStyle w:val="TAL"/>
            </w:pPr>
            <w:r w:rsidRPr="00614B7A">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14:paraId="27BD2627"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1E6D6436" w14:textId="77777777" w:rsidR="00A85D8A" w:rsidRPr="00614B7A" w:rsidRDefault="00A85D8A" w:rsidP="00BE3F9E">
            <w:pPr>
              <w:pStyle w:val="TAL"/>
              <w:rPr>
                <w:rFonts w:eastAsia="SimSun"/>
              </w:rPr>
            </w:pPr>
            <w:r w:rsidRPr="00614B7A">
              <w:t>C012</w:t>
            </w:r>
          </w:p>
        </w:tc>
        <w:tc>
          <w:tcPr>
            <w:tcW w:w="3091" w:type="dxa"/>
            <w:tcBorders>
              <w:top w:val="single" w:sz="4" w:space="0" w:color="auto"/>
              <w:left w:val="single" w:sz="4" w:space="0" w:color="auto"/>
              <w:bottom w:val="single" w:sz="4" w:space="0" w:color="auto"/>
              <w:right w:val="single" w:sz="4" w:space="0" w:color="auto"/>
            </w:tcBorders>
            <w:hideMark/>
          </w:tcPr>
          <w:p w14:paraId="65AA2E60" w14:textId="77777777" w:rsidR="00A85D8A" w:rsidRPr="00614B7A" w:rsidRDefault="00A85D8A" w:rsidP="00BE3F9E">
            <w:pPr>
              <w:pStyle w:val="TAL"/>
            </w:pPr>
            <w:r w:rsidRPr="00614B7A">
              <w:rPr>
                <w:lang w:eastAsia="zh-CN"/>
              </w:rPr>
              <w:t xml:space="preserve">UEs supporting </w:t>
            </w:r>
            <w:r w:rsidRPr="00614B7A">
              <w:t>Inter-Band EN-DC including FR2</w:t>
            </w:r>
            <w:r w:rsidRPr="00614B7A">
              <w:rPr>
                <w:rFonts w:eastAsia="SimSun"/>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4CC21302" w14:textId="77777777" w:rsidR="00A85D8A" w:rsidRPr="00614B7A" w:rsidRDefault="00A85D8A" w:rsidP="00BE3F9E">
            <w:pPr>
              <w:pStyle w:val="TAL"/>
            </w:pPr>
            <w:r w:rsidRPr="00614B7A">
              <w:rPr>
                <w:rFonts w:eastAsia="SimSun"/>
                <w:szCs w:val="18"/>
              </w:rPr>
              <w:t>E0</w:t>
            </w:r>
            <w:r w:rsidRPr="00614B7A">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4C60106A" w14:textId="77777777" w:rsidR="00A85D8A" w:rsidRPr="00614B7A" w:rsidRDefault="00A85D8A" w:rsidP="00BE3F9E">
            <w:pPr>
              <w:pStyle w:val="TAL"/>
              <w:rPr>
                <w:rFonts w:cs="Arial"/>
              </w:rPr>
            </w:pPr>
            <w:r w:rsidRPr="00614B7A">
              <w:rPr>
                <w:rFonts w:cs="Arial"/>
              </w:rPr>
              <w:t>PC1</w:t>
            </w:r>
          </w:p>
          <w:p w14:paraId="1C628070" w14:textId="77777777" w:rsidR="00A85D8A" w:rsidRPr="00614B7A" w:rsidRDefault="00A85D8A" w:rsidP="00BE3F9E">
            <w:pPr>
              <w:pStyle w:val="TAL"/>
              <w:rPr>
                <w:rFonts w:cs="Arial"/>
              </w:rPr>
            </w:pPr>
            <w:r w:rsidRPr="00614B7A">
              <w:rPr>
                <w:rFonts w:cs="Arial"/>
              </w:rPr>
              <w:t>PC2</w:t>
            </w:r>
          </w:p>
          <w:p w14:paraId="09E5F892" w14:textId="77777777" w:rsidR="00A85D8A" w:rsidRPr="00614B7A" w:rsidRDefault="00A85D8A" w:rsidP="00BE3F9E">
            <w:pPr>
              <w:pStyle w:val="TAL"/>
              <w:rPr>
                <w:rFonts w:cs="Arial"/>
              </w:rPr>
            </w:pPr>
            <w:r w:rsidRPr="00614B7A">
              <w:rPr>
                <w:rFonts w:cs="Arial"/>
              </w:rPr>
              <w:t>PC3</w:t>
            </w:r>
          </w:p>
          <w:p w14:paraId="567DAF23" w14:textId="77777777" w:rsidR="00A85D8A" w:rsidRPr="00614B7A" w:rsidRDefault="00A85D8A" w:rsidP="00BE3F9E">
            <w:pPr>
              <w:pStyle w:val="TAL"/>
              <w:rPr>
                <w:rFonts w:cs="Arial"/>
              </w:rPr>
            </w:pPr>
            <w:r w:rsidRPr="00614B7A">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EB4B11A" w14:textId="77777777" w:rsidR="00A85D8A" w:rsidRPr="00614B7A" w:rsidRDefault="00A85D8A" w:rsidP="00BE3F9E">
            <w:pPr>
              <w:pStyle w:val="TAL"/>
              <w:rPr>
                <w:rFonts w:cs="Arial"/>
              </w:rPr>
            </w:pPr>
            <w:r w:rsidRPr="00614B7A">
              <w:rPr>
                <w:rFonts w:cs="Arial"/>
              </w:rPr>
              <w:t>NOTE 5</w:t>
            </w:r>
          </w:p>
          <w:p w14:paraId="64FAEEB0" w14:textId="77777777" w:rsidR="00A85D8A" w:rsidRPr="00614B7A" w:rsidRDefault="00A85D8A" w:rsidP="00BE3F9E">
            <w:pPr>
              <w:pStyle w:val="TAL"/>
            </w:pPr>
            <w:r w:rsidRPr="00614B7A">
              <w:rPr>
                <w:rFonts w:cs="Arial"/>
              </w:rPr>
              <w:t>Skip TC 6.2B.1.4.1 if UE supports SA and TSC 38.521-2 TC 6.2.1.1 has been executed.</w:t>
            </w:r>
          </w:p>
        </w:tc>
      </w:tr>
      <w:tr w:rsidR="00A85D8A" w:rsidRPr="00614B7A" w14:paraId="3054493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7D4B460" w14:textId="77777777" w:rsidR="00A85D8A" w:rsidRPr="00614B7A" w:rsidRDefault="00A85D8A" w:rsidP="00BE3F9E">
            <w:pPr>
              <w:pStyle w:val="TAL"/>
            </w:pPr>
            <w:r w:rsidRPr="00614B7A">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14:paraId="6618C0EE" w14:textId="77777777" w:rsidR="00A85D8A" w:rsidRPr="00614B7A" w:rsidRDefault="00A85D8A" w:rsidP="00BE3F9E">
            <w:pPr>
              <w:pStyle w:val="TAL"/>
              <w:rPr>
                <w:rFonts w:cs="Arial"/>
              </w:rPr>
            </w:pPr>
            <w:r w:rsidRPr="00614B7A">
              <w:rPr>
                <w:rFonts w:cs="Arial"/>
              </w:rPr>
              <w:t>UE Maximum Output Power for Inter-Band EN-DC including FR2 (1 NR CC) - Spherical Coverage</w:t>
            </w:r>
          </w:p>
        </w:tc>
        <w:tc>
          <w:tcPr>
            <w:tcW w:w="850" w:type="dxa"/>
            <w:tcBorders>
              <w:top w:val="single" w:sz="4" w:space="0" w:color="auto"/>
              <w:left w:val="single" w:sz="4" w:space="0" w:color="auto"/>
              <w:bottom w:val="single" w:sz="4" w:space="0" w:color="auto"/>
              <w:right w:val="single" w:sz="4" w:space="0" w:color="auto"/>
            </w:tcBorders>
            <w:hideMark/>
          </w:tcPr>
          <w:p w14:paraId="5EAE668A"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3A0B48A" w14:textId="77777777" w:rsidR="00A85D8A" w:rsidRPr="00614B7A" w:rsidRDefault="00A85D8A" w:rsidP="00BE3F9E">
            <w:pPr>
              <w:pStyle w:val="TAL"/>
            </w:pPr>
            <w:r w:rsidRPr="00614B7A">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273B0E5E" w14:textId="77777777" w:rsidR="00A85D8A" w:rsidRPr="00614B7A" w:rsidRDefault="00A85D8A" w:rsidP="00BE3F9E">
            <w:pPr>
              <w:pStyle w:val="TAL"/>
              <w:rPr>
                <w:lang w:eastAsia="zh-CN"/>
              </w:rPr>
            </w:pPr>
            <w:r w:rsidRPr="00614B7A">
              <w:rPr>
                <w:rFonts w:cs="Arial"/>
              </w:rPr>
              <w:t>UEs supporting Inter-Band EN-DC including FR2</w:t>
            </w:r>
            <w:r w:rsidRPr="00614B7A">
              <w:rPr>
                <w:rFonts w:eastAsia="SimSun" w:cs="Arial"/>
                <w:lang w:eastAsia="zh-CN"/>
              </w:rPr>
              <w:t xml:space="preserve"> </w:t>
            </w:r>
            <w:r w:rsidRPr="00614B7A">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FA2E5C5" w14:textId="77777777" w:rsidR="00A85D8A" w:rsidRPr="00614B7A" w:rsidRDefault="00A85D8A" w:rsidP="00BE3F9E">
            <w:pPr>
              <w:pStyle w:val="TAL"/>
              <w:rPr>
                <w:rFonts w:eastAsia="SimSun"/>
                <w:lang w:eastAsia="zh-CN"/>
              </w:rPr>
            </w:pPr>
            <w:r w:rsidRPr="00614B7A">
              <w:rPr>
                <w:rFonts w:eastAsia="SimSun"/>
                <w:szCs w:val="18"/>
              </w:rPr>
              <w:t>E0</w:t>
            </w:r>
            <w:r w:rsidRPr="00614B7A">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47558431" w14:textId="77777777" w:rsidR="00A85D8A" w:rsidRPr="00614B7A" w:rsidRDefault="00A85D8A" w:rsidP="00BE3F9E">
            <w:pPr>
              <w:pStyle w:val="TAL"/>
              <w:rPr>
                <w:rFonts w:cs="Arial"/>
              </w:rPr>
            </w:pPr>
            <w:r w:rsidRPr="00614B7A">
              <w:rPr>
                <w:rFonts w:cs="Arial"/>
              </w:rPr>
              <w:t>PC1</w:t>
            </w:r>
          </w:p>
          <w:p w14:paraId="36BD2C89" w14:textId="77777777" w:rsidR="00A85D8A" w:rsidRPr="00614B7A" w:rsidRDefault="00A85D8A" w:rsidP="00BE3F9E">
            <w:pPr>
              <w:pStyle w:val="TAL"/>
              <w:rPr>
                <w:rFonts w:cs="Arial"/>
              </w:rPr>
            </w:pPr>
            <w:r w:rsidRPr="00614B7A">
              <w:rPr>
                <w:rFonts w:cs="Arial"/>
              </w:rPr>
              <w:t>PC2</w:t>
            </w:r>
          </w:p>
          <w:p w14:paraId="12624A5B" w14:textId="77777777" w:rsidR="00A85D8A" w:rsidRPr="00614B7A" w:rsidRDefault="00A85D8A" w:rsidP="00BE3F9E">
            <w:pPr>
              <w:pStyle w:val="TAL"/>
              <w:rPr>
                <w:rFonts w:cs="Arial"/>
              </w:rPr>
            </w:pPr>
            <w:r w:rsidRPr="00614B7A">
              <w:rPr>
                <w:rFonts w:cs="Arial"/>
              </w:rPr>
              <w:t>PC3</w:t>
            </w:r>
          </w:p>
          <w:p w14:paraId="5FCB3C94" w14:textId="77777777" w:rsidR="00A85D8A" w:rsidRPr="00614B7A" w:rsidRDefault="00A85D8A" w:rsidP="00BE3F9E">
            <w:pPr>
              <w:pStyle w:val="TAL"/>
              <w:rPr>
                <w:rFonts w:eastAsia="SimSun" w:cs="Arial"/>
                <w:lang w:eastAsia="zh-CN"/>
              </w:rPr>
            </w:pPr>
            <w:r w:rsidRPr="00614B7A">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2DFEA76" w14:textId="77777777" w:rsidR="00A85D8A" w:rsidRPr="00614B7A" w:rsidRDefault="00A85D8A" w:rsidP="00BE3F9E">
            <w:pPr>
              <w:pStyle w:val="TAL"/>
              <w:rPr>
                <w:rFonts w:eastAsia="SimSun" w:cs="Arial"/>
                <w:lang w:eastAsia="zh-CN"/>
              </w:rPr>
            </w:pPr>
            <w:r w:rsidRPr="00614B7A">
              <w:rPr>
                <w:rFonts w:eastAsia="SimSun" w:cs="Arial"/>
                <w:lang w:eastAsia="zh-CN"/>
              </w:rPr>
              <w:t>NOTE 5</w:t>
            </w:r>
          </w:p>
          <w:p w14:paraId="33326B8A" w14:textId="77777777" w:rsidR="00A85D8A" w:rsidRPr="00614B7A" w:rsidRDefault="00A85D8A" w:rsidP="00BE3F9E">
            <w:pPr>
              <w:pStyle w:val="TAL"/>
            </w:pPr>
            <w:r w:rsidRPr="00614B7A">
              <w:rPr>
                <w:rFonts w:cs="Arial"/>
              </w:rPr>
              <w:t>Skip TC 6.2B.1.4.2 if UE supports SA and TSC 38.521-2 TC 6.2.1.2 has been executed.</w:t>
            </w:r>
          </w:p>
        </w:tc>
      </w:tr>
      <w:tr w:rsidR="00A85D8A" w:rsidRPr="00614B7A" w14:paraId="645BABB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C8A0379" w14:textId="77777777" w:rsidR="00A85D8A" w:rsidRPr="00614B7A" w:rsidRDefault="00A85D8A" w:rsidP="00BE3F9E">
            <w:pPr>
              <w:pStyle w:val="TAL"/>
              <w:rPr>
                <w:b/>
              </w:rPr>
            </w:pPr>
            <w:r w:rsidRPr="00614B7A">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5B404C9" w14:textId="77777777" w:rsidR="00A85D8A" w:rsidRPr="00614B7A" w:rsidRDefault="00A85D8A" w:rsidP="00BE3F9E">
            <w:pPr>
              <w:pStyle w:val="TAL"/>
              <w:rPr>
                <w:b/>
                <w:lang w:eastAsia="zh-CN"/>
              </w:rPr>
            </w:pPr>
            <w:r w:rsidRPr="00614B7A">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2865F8"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6DC917D" w14:textId="77777777" w:rsidR="00A85D8A" w:rsidRPr="00614B7A"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6C663AC" w14:textId="77777777" w:rsidR="00A85D8A" w:rsidRPr="00614B7A"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3EA6952" w14:textId="77777777" w:rsidR="00A85D8A" w:rsidRPr="00614B7A"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2D72C3B" w14:textId="77777777" w:rsidR="00A85D8A" w:rsidRPr="00614B7A"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3C8AB2D" w14:textId="77777777" w:rsidR="00A85D8A" w:rsidRPr="00614B7A" w:rsidRDefault="00A85D8A" w:rsidP="00BE3F9E">
            <w:pPr>
              <w:pStyle w:val="TAL"/>
              <w:rPr>
                <w:b/>
                <w:lang w:eastAsia="zh-CN"/>
              </w:rPr>
            </w:pPr>
          </w:p>
        </w:tc>
      </w:tr>
      <w:tr w:rsidR="00A85D8A" w:rsidRPr="00614B7A" w14:paraId="48E0BFE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BD7B1E6" w14:textId="77777777" w:rsidR="00A85D8A" w:rsidRPr="00614B7A" w:rsidRDefault="00A85D8A" w:rsidP="00BE3F9E">
            <w:pPr>
              <w:pStyle w:val="TAL"/>
            </w:pPr>
            <w:r w:rsidRPr="00614B7A">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14:paraId="0CD0884B" w14:textId="77777777" w:rsidR="00A85D8A" w:rsidRPr="00614B7A" w:rsidRDefault="00A85D8A" w:rsidP="00BE3F9E">
            <w:pPr>
              <w:pStyle w:val="TAL"/>
              <w:rPr>
                <w:rFonts w:cs="Arial"/>
              </w:rPr>
            </w:pPr>
            <w:r w:rsidRPr="00614B7A">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37096084"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DC8756D" w14:textId="77777777" w:rsidR="00A85D8A" w:rsidRPr="00614B7A" w:rsidRDefault="00A85D8A" w:rsidP="00BE3F9E">
            <w:pPr>
              <w:pStyle w:val="TAL"/>
            </w:pPr>
            <w:r w:rsidRPr="00614B7A">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E4DCFC3" w14:textId="77777777" w:rsidR="00A85D8A" w:rsidRPr="00614B7A" w:rsidRDefault="00A85D8A" w:rsidP="00BE3F9E">
            <w:pPr>
              <w:pStyle w:val="TAL"/>
              <w:rPr>
                <w:lang w:eastAsia="zh-CN"/>
              </w:rPr>
            </w:pPr>
            <w:r w:rsidRPr="00614B7A">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5A281460" w14:textId="77777777" w:rsidR="00A85D8A" w:rsidRPr="00614B7A" w:rsidRDefault="00A85D8A" w:rsidP="00BE3F9E">
            <w:pPr>
              <w:pStyle w:val="TAL"/>
              <w:rPr>
                <w:rFonts w:eastAsia="SimSun"/>
                <w:lang w:eastAsia="zh-CN"/>
              </w:rPr>
            </w:pPr>
            <w:r w:rsidRPr="00614B7A">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EA28AFB" w14:textId="77777777" w:rsidR="00A85D8A" w:rsidRPr="00614B7A" w:rsidRDefault="00A85D8A" w:rsidP="00BE3F9E">
            <w:pPr>
              <w:pStyle w:val="TAL"/>
              <w:rPr>
                <w:rFonts w:cs="Arial"/>
              </w:rPr>
            </w:pPr>
            <w:r w:rsidRPr="00614B7A">
              <w:rPr>
                <w:rFonts w:cs="Arial"/>
              </w:rPr>
              <w:t>PC1</w:t>
            </w:r>
          </w:p>
          <w:p w14:paraId="4CBA8C6F" w14:textId="77777777" w:rsidR="00A85D8A" w:rsidRPr="00614B7A" w:rsidRDefault="00A85D8A" w:rsidP="00BE3F9E">
            <w:pPr>
              <w:pStyle w:val="TAL"/>
              <w:rPr>
                <w:rFonts w:cs="Arial"/>
              </w:rPr>
            </w:pPr>
            <w:r w:rsidRPr="00614B7A">
              <w:rPr>
                <w:rFonts w:cs="Arial"/>
              </w:rPr>
              <w:t>PC2</w:t>
            </w:r>
          </w:p>
          <w:p w14:paraId="2BAA6294" w14:textId="77777777" w:rsidR="00A85D8A" w:rsidRPr="00614B7A" w:rsidRDefault="00A85D8A" w:rsidP="00BE3F9E">
            <w:pPr>
              <w:pStyle w:val="TAL"/>
              <w:rPr>
                <w:rFonts w:cs="Arial"/>
              </w:rPr>
            </w:pPr>
            <w:r w:rsidRPr="00614B7A">
              <w:rPr>
                <w:rFonts w:cs="Arial"/>
              </w:rPr>
              <w:t>PC3</w:t>
            </w:r>
          </w:p>
          <w:p w14:paraId="4294A2F4" w14:textId="77777777" w:rsidR="00A85D8A" w:rsidRPr="00614B7A" w:rsidRDefault="00A85D8A" w:rsidP="00BE3F9E">
            <w:pPr>
              <w:pStyle w:val="TAL"/>
              <w:rPr>
                <w:rFonts w:cs="Arial"/>
              </w:rPr>
            </w:pPr>
            <w:r w:rsidRPr="00614B7A">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5B3C46A7" w14:textId="77777777" w:rsidR="00A85D8A" w:rsidRPr="00614B7A" w:rsidRDefault="00A85D8A" w:rsidP="00BE3F9E">
            <w:pPr>
              <w:pStyle w:val="TAL"/>
              <w:rPr>
                <w:rFonts w:cs="Arial"/>
              </w:rPr>
            </w:pPr>
            <w:r w:rsidRPr="00614B7A">
              <w:rPr>
                <w:rFonts w:cs="Arial"/>
              </w:rPr>
              <w:t>NOTE 1</w:t>
            </w:r>
          </w:p>
          <w:p w14:paraId="326F509B" w14:textId="77777777" w:rsidR="00A85D8A" w:rsidRPr="00614B7A" w:rsidRDefault="00A85D8A" w:rsidP="00BE3F9E">
            <w:pPr>
              <w:pStyle w:val="TAL"/>
              <w:rPr>
                <w:rFonts w:cs="Arial"/>
              </w:rPr>
            </w:pPr>
            <w:r w:rsidRPr="00614B7A">
              <w:rPr>
                <w:rFonts w:cs="Arial"/>
              </w:rPr>
              <w:t>NOTE 5</w:t>
            </w:r>
          </w:p>
          <w:p w14:paraId="73741F46" w14:textId="77777777" w:rsidR="00A85D8A" w:rsidRPr="00614B7A" w:rsidRDefault="00A85D8A" w:rsidP="00BE3F9E">
            <w:pPr>
              <w:pStyle w:val="TAL"/>
            </w:pPr>
            <w:r w:rsidRPr="00614B7A">
              <w:rPr>
                <w:rFonts w:cs="Arial"/>
              </w:rPr>
              <w:t>Skip TC 6.2B.1.4_1.1.1 if UE supports SA and TS 38.521-2 TC 6.2A.1.1.1 has been executed.</w:t>
            </w:r>
          </w:p>
        </w:tc>
      </w:tr>
      <w:tr w:rsidR="00A85D8A" w:rsidRPr="00614B7A" w14:paraId="1982392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12E19E4" w14:textId="77777777" w:rsidR="00A85D8A" w:rsidRPr="00614B7A" w:rsidRDefault="00A85D8A" w:rsidP="00BE3F9E">
            <w:pPr>
              <w:pStyle w:val="TAL"/>
            </w:pPr>
            <w:r w:rsidRPr="00614B7A">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14:paraId="10A42309" w14:textId="77777777" w:rsidR="00A85D8A" w:rsidRPr="00614B7A" w:rsidRDefault="00A85D8A" w:rsidP="00BE3F9E">
            <w:pPr>
              <w:pStyle w:val="TAL"/>
              <w:rPr>
                <w:rFonts w:cs="Arial"/>
              </w:rPr>
            </w:pPr>
            <w:r w:rsidRPr="00614B7A">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03E0D6A2"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396A777" w14:textId="77777777" w:rsidR="00A85D8A" w:rsidRPr="00614B7A" w:rsidRDefault="00A85D8A" w:rsidP="00BE3F9E">
            <w:pPr>
              <w:pStyle w:val="TAL"/>
            </w:pPr>
            <w:r w:rsidRPr="00614B7A">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5A37D4A" w14:textId="77777777" w:rsidR="00A85D8A" w:rsidRPr="00614B7A" w:rsidRDefault="00A85D8A" w:rsidP="00BE3F9E">
            <w:pPr>
              <w:pStyle w:val="TAL"/>
              <w:rPr>
                <w:lang w:eastAsia="zh-CN"/>
              </w:rPr>
            </w:pPr>
            <w:r w:rsidRPr="00614B7A">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C0A396E" w14:textId="77777777" w:rsidR="00A85D8A" w:rsidRPr="00614B7A" w:rsidRDefault="00A85D8A" w:rsidP="00BE3F9E">
            <w:pPr>
              <w:pStyle w:val="TAL"/>
              <w:rPr>
                <w:rFonts w:eastAsia="SimSun"/>
                <w:lang w:eastAsia="zh-CN"/>
              </w:rPr>
            </w:pPr>
            <w:r w:rsidRPr="00614B7A">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7F49F79D" w14:textId="77777777" w:rsidR="00A85D8A" w:rsidRPr="00614B7A" w:rsidRDefault="00A85D8A" w:rsidP="00BE3F9E">
            <w:pPr>
              <w:pStyle w:val="TAL"/>
              <w:rPr>
                <w:rFonts w:cs="Arial"/>
              </w:rPr>
            </w:pPr>
            <w:r w:rsidRPr="00614B7A">
              <w:rPr>
                <w:rFonts w:cs="Arial"/>
              </w:rPr>
              <w:t>PC1</w:t>
            </w:r>
          </w:p>
          <w:p w14:paraId="53AD4D40" w14:textId="77777777" w:rsidR="00A85D8A" w:rsidRPr="00614B7A" w:rsidRDefault="00A85D8A" w:rsidP="00BE3F9E">
            <w:pPr>
              <w:pStyle w:val="TAL"/>
              <w:rPr>
                <w:rFonts w:cs="Arial"/>
              </w:rPr>
            </w:pPr>
            <w:r w:rsidRPr="00614B7A">
              <w:rPr>
                <w:rFonts w:cs="Arial"/>
              </w:rPr>
              <w:t>PC2</w:t>
            </w:r>
          </w:p>
          <w:p w14:paraId="3A797CF9" w14:textId="77777777" w:rsidR="00A85D8A" w:rsidRPr="00614B7A" w:rsidRDefault="00A85D8A" w:rsidP="00BE3F9E">
            <w:pPr>
              <w:pStyle w:val="TAL"/>
              <w:rPr>
                <w:rFonts w:cs="Arial"/>
              </w:rPr>
            </w:pPr>
            <w:r w:rsidRPr="00614B7A">
              <w:rPr>
                <w:rFonts w:cs="Arial"/>
              </w:rPr>
              <w:t>PC3</w:t>
            </w:r>
          </w:p>
          <w:p w14:paraId="61BC256F" w14:textId="77777777" w:rsidR="00A85D8A" w:rsidRPr="00614B7A" w:rsidRDefault="00A85D8A" w:rsidP="00BE3F9E">
            <w:pPr>
              <w:pStyle w:val="TAL"/>
              <w:rPr>
                <w:rFonts w:cs="Arial"/>
              </w:rPr>
            </w:pPr>
            <w:r w:rsidRPr="00614B7A">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09F51062" w14:textId="77777777" w:rsidR="00A85D8A" w:rsidRPr="00614B7A" w:rsidRDefault="00A85D8A" w:rsidP="00BE3F9E">
            <w:pPr>
              <w:pStyle w:val="TAL"/>
            </w:pPr>
            <w:r w:rsidRPr="00614B7A">
              <w:rPr>
                <w:rFonts w:cs="Arial"/>
              </w:rPr>
              <w:t>NOTE 1</w:t>
            </w:r>
          </w:p>
        </w:tc>
      </w:tr>
      <w:tr w:rsidR="00A85D8A" w:rsidRPr="00614B7A" w14:paraId="58B414D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3D72D77" w14:textId="77777777" w:rsidR="00A85D8A" w:rsidRPr="00614B7A" w:rsidRDefault="00A85D8A" w:rsidP="00BE3F9E">
            <w:pPr>
              <w:pStyle w:val="TAL"/>
            </w:pPr>
            <w:r w:rsidRPr="00614B7A">
              <w:rPr>
                <w:rFonts w:cs="Arial"/>
              </w:rPr>
              <w:lastRenderedPageBreak/>
              <w:t>6.2B.1.4_1.2.1</w:t>
            </w:r>
          </w:p>
        </w:tc>
        <w:tc>
          <w:tcPr>
            <w:tcW w:w="4367" w:type="dxa"/>
            <w:tcBorders>
              <w:top w:val="single" w:sz="4" w:space="0" w:color="auto"/>
              <w:left w:val="single" w:sz="4" w:space="0" w:color="auto"/>
              <w:bottom w:val="single" w:sz="4" w:space="0" w:color="auto"/>
              <w:right w:val="single" w:sz="4" w:space="0" w:color="auto"/>
            </w:tcBorders>
            <w:hideMark/>
          </w:tcPr>
          <w:p w14:paraId="60F7ECB8" w14:textId="77777777" w:rsidR="00A85D8A" w:rsidRPr="00614B7A" w:rsidRDefault="00A85D8A" w:rsidP="00BE3F9E">
            <w:pPr>
              <w:pStyle w:val="TAL"/>
              <w:rPr>
                <w:rFonts w:cs="Arial"/>
              </w:rPr>
            </w:pPr>
            <w:r w:rsidRPr="00614B7A">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22413B6B"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B9132EA" w14:textId="77777777" w:rsidR="00A85D8A" w:rsidRPr="00614B7A" w:rsidRDefault="00A85D8A" w:rsidP="00BE3F9E">
            <w:pPr>
              <w:pStyle w:val="TAL"/>
            </w:pPr>
            <w:r w:rsidRPr="00614B7A">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C5B19F1" w14:textId="77777777" w:rsidR="00A85D8A" w:rsidRPr="00614B7A" w:rsidRDefault="00A85D8A" w:rsidP="00BE3F9E">
            <w:pPr>
              <w:pStyle w:val="TAL"/>
              <w:rPr>
                <w:lang w:eastAsia="zh-CN"/>
              </w:rPr>
            </w:pPr>
            <w:r w:rsidRPr="00614B7A">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5DFF11B5" w14:textId="77777777" w:rsidR="00A85D8A" w:rsidRPr="00614B7A" w:rsidRDefault="00A85D8A" w:rsidP="00BE3F9E">
            <w:pPr>
              <w:pStyle w:val="TAL"/>
              <w:rPr>
                <w:rFonts w:eastAsia="SimSun"/>
                <w:lang w:eastAsia="zh-CN"/>
              </w:rPr>
            </w:pPr>
            <w:r w:rsidRPr="00614B7A">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1D5740D2" w14:textId="77777777" w:rsidR="00A85D8A" w:rsidRPr="00614B7A" w:rsidRDefault="00A85D8A" w:rsidP="00BE3F9E">
            <w:pPr>
              <w:pStyle w:val="TAL"/>
              <w:rPr>
                <w:rFonts w:cs="Arial"/>
              </w:rPr>
            </w:pPr>
            <w:r w:rsidRPr="00614B7A">
              <w:rPr>
                <w:rFonts w:cs="Arial"/>
              </w:rPr>
              <w:t>PC1</w:t>
            </w:r>
          </w:p>
          <w:p w14:paraId="375E79A1" w14:textId="77777777" w:rsidR="00A85D8A" w:rsidRPr="00614B7A" w:rsidRDefault="00A85D8A" w:rsidP="00BE3F9E">
            <w:pPr>
              <w:pStyle w:val="TAL"/>
              <w:rPr>
                <w:rFonts w:cs="Arial"/>
              </w:rPr>
            </w:pPr>
            <w:r w:rsidRPr="00614B7A">
              <w:rPr>
                <w:rFonts w:cs="Arial"/>
              </w:rPr>
              <w:t>PC2</w:t>
            </w:r>
          </w:p>
          <w:p w14:paraId="3E6CD7F3" w14:textId="77777777" w:rsidR="00A85D8A" w:rsidRPr="00614B7A" w:rsidRDefault="00A85D8A" w:rsidP="00BE3F9E">
            <w:pPr>
              <w:pStyle w:val="TAL"/>
              <w:rPr>
                <w:rFonts w:cs="Arial"/>
              </w:rPr>
            </w:pPr>
            <w:r w:rsidRPr="00614B7A">
              <w:rPr>
                <w:rFonts w:cs="Arial"/>
              </w:rPr>
              <w:t>PC3</w:t>
            </w:r>
          </w:p>
          <w:p w14:paraId="70A56389" w14:textId="77777777" w:rsidR="00A85D8A" w:rsidRPr="00614B7A" w:rsidRDefault="00A85D8A" w:rsidP="00BE3F9E">
            <w:pPr>
              <w:pStyle w:val="TAL"/>
              <w:rPr>
                <w:rFonts w:cs="Arial"/>
              </w:rPr>
            </w:pPr>
            <w:r w:rsidRPr="00614B7A">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3E86BF1" w14:textId="77777777" w:rsidR="00A85D8A" w:rsidRPr="00614B7A" w:rsidRDefault="00A85D8A" w:rsidP="00BE3F9E">
            <w:pPr>
              <w:pStyle w:val="TAL"/>
              <w:rPr>
                <w:rFonts w:cs="Arial"/>
              </w:rPr>
            </w:pPr>
            <w:r w:rsidRPr="00614B7A">
              <w:rPr>
                <w:rFonts w:cs="Arial"/>
              </w:rPr>
              <w:t>NOTE 1</w:t>
            </w:r>
          </w:p>
          <w:p w14:paraId="5681C90D" w14:textId="77777777" w:rsidR="00A85D8A" w:rsidRPr="00614B7A" w:rsidRDefault="00A85D8A" w:rsidP="00BE3F9E">
            <w:pPr>
              <w:pStyle w:val="TAL"/>
              <w:rPr>
                <w:rFonts w:cs="Arial"/>
              </w:rPr>
            </w:pPr>
            <w:r w:rsidRPr="00614B7A">
              <w:rPr>
                <w:rFonts w:cs="Arial"/>
              </w:rPr>
              <w:t>NOTE 5</w:t>
            </w:r>
          </w:p>
          <w:p w14:paraId="4C0AE305" w14:textId="77777777" w:rsidR="00A85D8A" w:rsidRPr="00614B7A" w:rsidRDefault="00A85D8A" w:rsidP="00BE3F9E">
            <w:pPr>
              <w:pStyle w:val="TAL"/>
            </w:pPr>
            <w:r w:rsidRPr="00614B7A">
              <w:rPr>
                <w:rFonts w:cs="Arial"/>
              </w:rPr>
              <w:t>Skip TC 6.2B.1.4_1.2.1 if UE supports SA and TS 38.521-2 TC 6.2A.1.1.2 has been executed.</w:t>
            </w:r>
          </w:p>
        </w:tc>
      </w:tr>
      <w:tr w:rsidR="00A85D8A" w:rsidRPr="00614B7A" w14:paraId="31D810F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F90C777" w14:textId="77777777" w:rsidR="00A85D8A" w:rsidRPr="00614B7A" w:rsidRDefault="00A85D8A" w:rsidP="00BE3F9E">
            <w:pPr>
              <w:pStyle w:val="TAL"/>
            </w:pPr>
            <w:r w:rsidRPr="00614B7A">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14:paraId="4040D2A8" w14:textId="77777777" w:rsidR="00A85D8A" w:rsidRPr="00614B7A" w:rsidRDefault="00A85D8A" w:rsidP="00BE3F9E">
            <w:pPr>
              <w:pStyle w:val="TAL"/>
              <w:rPr>
                <w:rFonts w:cs="Arial"/>
              </w:rPr>
            </w:pPr>
            <w:r w:rsidRPr="00614B7A">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11DE5A3D"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A389C85" w14:textId="77777777" w:rsidR="00A85D8A" w:rsidRPr="00614B7A" w:rsidRDefault="00A85D8A" w:rsidP="00BE3F9E">
            <w:pPr>
              <w:pStyle w:val="TAL"/>
            </w:pPr>
            <w:r w:rsidRPr="00614B7A">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8D9634D" w14:textId="77777777" w:rsidR="00A85D8A" w:rsidRPr="00614B7A" w:rsidRDefault="00A85D8A" w:rsidP="00BE3F9E">
            <w:pPr>
              <w:pStyle w:val="TAL"/>
              <w:rPr>
                <w:lang w:eastAsia="zh-CN"/>
              </w:rPr>
            </w:pPr>
            <w:r w:rsidRPr="00614B7A">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6C3314E" w14:textId="77777777" w:rsidR="00A85D8A" w:rsidRPr="00614B7A" w:rsidRDefault="00A85D8A" w:rsidP="00BE3F9E">
            <w:pPr>
              <w:pStyle w:val="TAL"/>
              <w:rPr>
                <w:rFonts w:eastAsia="SimSun"/>
                <w:lang w:eastAsia="zh-CN"/>
              </w:rPr>
            </w:pPr>
            <w:r w:rsidRPr="00614B7A">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594736E1" w14:textId="77777777" w:rsidR="00A85D8A" w:rsidRPr="00614B7A" w:rsidRDefault="00A85D8A" w:rsidP="00BE3F9E">
            <w:pPr>
              <w:pStyle w:val="TAL"/>
              <w:rPr>
                <w:rFonts w:cs="Arial"/>
              </w:rPr>
            </w:pPr>
            <w:r w:rsidRPr="00614B7A">
              <w:rPr>
                <w:rFonts w:cs="Arial"/>
              </w:rPr>
              <w:t>PC1</w:t>
            </w:r>
          </w:p>
          <w:p w14:paraId="1C1142C3" w14:textId="77777777" w:rsidR="00A85D8A" w:rsidRPr="00614B7A" w:rsidRDefault="00A85D8A" w:rsidP="00BE3F9E">
            <w:pPr>
              <w:pStyle w:val="TAL"/>
              <w:rPr>
                <w:rFonts w:cs="Arial"/>
              </w:rPr>
            </w:pPr>
            <w:r w:rsidRPr="00614B7A">
              <w:rPr>
                <w:rFonts w:cs="Arial"/>
              </w:rPr>
              <w:t>PC2</w:t>
            </w:r>
          </w:p>
          <w:p w14:paraId="5D3AF154" w14:textId="77777777" w:rsidR="00A85D8A" w:rsidRPr="00614B7A" w:rsidRDefault="00A85D8A" w:rsidP="00BE3F9E">
            <w:pPr>
              <w:pStyle w:val="TAL"/>
              <w:rPr>
                <w:rFonts w:cs="Arial"/>
              </w:rPr>
            </w:pPr>
            <w:r w:rsidRPr="00614B7A">
              <w:rPr>
                <w:rFonts w:cs="Arial"/>
              </w:rPr>
              <w:t>PC3</w:t>
            </w:r>
          </w:p>
          <w:p w14:paraId="39491016" w14:textId="77777777" w:rsidR="00A85D8A" w:rsidRPr="00614B7A" w:rsidRDefault="00A85D8A" w:rsidP="00BE3F9E">
            <w:pPr>
              <w:pStyle w:val="TAL"/>
              <w:rPr>
                <w:rFonts w:cs="Arial"/>
              </w:rPr>
            </w:pPr>
            <w:r w:rsidRPr="00614B7A">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42FAFD66" w14:textId="77777777" w:rsidR="00A85D8A" w:rsidRPr="00614B7A" w:rsidRDefault="00A85D8A" w:rsidP="00BE3F9E">
            <w:pPr>
              <w:pStyle w:val="TAL"/>
            </w:pPr>
            <w:r w:rsidRPr="00614B7A">
              <w:rPr>
                <w:rFonts w:cs="Arial"/>
              </w:rPr>
              <w:t>NOTE 1</w:t>
            </w:r>
          </w:p>
        </w:tc>
      </w:tr>
      <w:tr w:rsidR="00A85D8A" w:rsidRPr="00614B7A" w14:paraId="5E0D262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9109912" w14:textId="77777777" w:rsidR="00A85D8A" w:rsidRPr="00614B7A" w:rsidRDefault="00A85D8A" w:rsidP="00BE3F9E">
            <w:pPr>
              <w:pStyle w:val="TAL"/>
            </w:pPr>
            <w:r w:rsidRPr="00614B7A">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14:paraId="1CCD153E" w14:textId="77777777" w:rsidR="00A85D8A" w:rsidRPr="00614B7A" w:rsidRDefault="00A85D8A" w:rsidP="00BE3F9E">
            <w:pPr>
              <w:pStyle w:val="TAL"/>
              <w:rPr>
                <w:rFonts w:cs="Arial"/>
              </w:rPr>
            </w:pPr>
            <w:r w:rsidRPr="00614B7A">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02B4ACDD"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8585CBF" w14:textId="77777777" w:rsidR="00A85D8A" w:rsidRPr="00614B7A" w:rsidRDefault="00A85D8A" w:rsidP="00BE3F9E">
            <w:pPr>
              <w:pStyle w:val="TAL"/>
            </w:pPr>
            <w:r w:rsidRPr="00614B7A">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0EAE9A7" w14:textId="77777777" w:rsidR="00A85D8A" w:rsidRPr="00614B7A" w:rsidRDefault="00A85D8A" w:rsidP="00BE3F9E">
            <w:pPr>
              <w:pStyle w:val="TAL"/>
              <w:rPr>
                <w:lang w:eastAsia="zh-CN"/>
              </w:rPr>
            </w:pPr>
            <w:r w:rsidRPr="00614B7A">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F12631D" w14:textId="77777777" w:rsidR="00A85D8A" w:rsidRPr="00614B7A" w:rsidRDefault="00A85D8A" w:rsidP="00BE3F9E">
            <w:pPr>
              <w:pStyle w:val="TAL"/>
              <w:rPr>
                <w:rFonts w:eastAsia="SimSun"/>
                <w:lang w:eastAsia="zh-CN"/>
              </w:rPr>
            </w:pPr>
            <w:r w:rsidRPr="00614B7A">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2F713943" w14:textId="77777777" w:rsidR="00A85D8A" w:rsidRPr="00614B7A" w:rsidRDefault="00A85D8A" w:rsidP="00BE3F9E">
            <w:pPr>
              <w:pStyle w:val="TAL"/>
              <w:rPr>
                <w:rFonts w:cs="Arial"/>
              </w:rPr>
            </w:pPr>
            <w:r w:rsidRPr="00614B7A">
              <w:rPr>
                <w:rFonts w:cs="Arial"/>
              </w:rPr>
              <w:t>PC1</w:t>
            </w:r>
          </w:p>
          <w:p w14:paraId="25AE7E35" w14:textId="77777777" w:rsidR="00A85D8A" w:rsidRPr="00614B7A" w:rsidRDefault="00A85D8A" w:rsidP="00BE3F9E">
            <w:pPr>
              <w:pStyle w:val="TAL"/>
              <w:rPr>
                <w:rFonts w:cs="Arial"/>
              </w:rPr>
            </w:pPr>
            <w:r w:rsidRPr="00614B7A">
              <w:rPr>
                <w:rFonts w:cs="Arial"/>
              </w:rPr>
              <w:t>PC2</w:t>
            </w:r>
          </w:p>
          <w:p w14:paraId="322C79F1" w14:textId="77777777" w:rsidR="00A85D8A" w:rsidRPr="00614B7A" w:rsidRDefault="00A85D8A" w:rsidP="00BE3F9E">
            <w:pPr>
              <w:pStyle w:val="TAL"/>
              <w:rPr>
                <w:rFonts w:cs="Arial"/>
              </w:rPr>
            </w:pPr>
            <w:r w:rsidRPr="00614B7A">
              <w:rPr>
                <w:rFonts w:cs="Arial"/>
              </w:rPr>
              <w:t>PC3</w:t>
            </w:r>
          </w:p>
          <w:p w14:paraId="6F4EDF5A" w14:textId="77777777" w:rsidR="00A85D8A" w:rsidRPr="00614B7A" w:rsidRDefault="00A85D8A" w:rsidP="00BE3F9E">
            <w:pPr>
              <w:pStyle w:val="TAL"/>
              <w:rPr>
                <w:rFonts w:cs="Arial"/>
              </w:rPr>
            </w:pPr>
            <w:r w:rsidRPr="00614B7A">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FDB6081" w14:textId="77777777" w:rsidR="00A85D8A" w:rsidRPr="00614B7A" w:rsidRDefault="00A85D8A" w:rsidP="00BE3F9E">
            <w:pPr>
              <w:pStyle w:val="TAL"/>
              <w:rPr>
                <w:rFonts w:cs="Arial"/>
              </w:rPr>
            </w:pPr>
            <w:r w:rsidRPr="00614B7A">
              <w:rPr>
                <w:rFonts w:cs="Arial"/>
              </w:rPr>
              <w:t>NOTE 1</w:t>
            </w:r>
          </w:p>
          <w:p w14:paraId="5E12026A" w14:textId="77777777" w:rsidR="00A85D8A" w:rsidRPr="00614B7A" w:rsidRDefault="00A85D8A" w:rsidP="00BE3F9E">
            <w:pPr>
              <w:pStyle w:val="TAL"/>
              <w:rPr>
                <w:rFonts w:cs="Arial"/>
              </w:rPr>
            </w:pPr>
            <w:r w:rsidRPr="00614B7A">
              <w:rPr>
                <w:rFonts w:cs="Arial"/>
              </w:rPr>
              <w:t>NOTE 5</w:t>
            </w:r>
          </w:p>
          <w:p w14:paraId="73F37645" w14:textId="77777777" w:rsidR="00A85D8A" w:rsidRPr="00614B7A" w:rsidRDefault="00A85D8A" w:rsidP="00BE3F9E">
            <w:pPr>
              <w:pStyle w:val="TAL"/>
            </w:pPr>
            <w:r w:rsidRPr="00614B7A">
              <w:rPr>
                <w:rFonts w:cs="Arial"/>
              </w:rPr>
              <w:t>Skip TC 6.2B.1.4_1.3.1 if UE supports SA and TS 38.521-2 TC 6.2A.1.1.3 has been executed.</w:t>
            </w:r>
          </w:p>
        </w:tc>
      </w:tr>
      <w:tr w:rsidR="00A85D8A" w:rsidRPr="00614B7A" w14:paraId="599D8CB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97CC3F0" w14:textId="77777777" w:rsidR="00A85D8A" w:rsidRPr="00614B7A" w:rsidRDefault="00A85D8A" w:rsidP="00BE3F9E">
            <w:pPr>
              <w:pStyle w:val="TAL"/>
            </w:pPr>
            <w:r w:rsidRPr="00614B7A">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14:paraId="0275A303" w14:textId="77777777" w:rsidR="00A85D8A" w:rsidRPr="00614B7A" w:rsidRDefault="00A85D8A" w:rsidP="00BE3F9E">
            <w:pPr>
              <w:pStyle w:val="TAL"/>
              <w:rPr>
                <w:rFonts w:cs="Arial"/>
              </w:rPr>
            </w:pPr>
            <w:r w:rsidRPr="00614B7A">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75FB4EE0"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50DEEB3" w14:textId="77777777" w:rsidR="00A85D8A" w:rsidRPr="00614B7A" w:rsidRDefault="00A85D8A" w:rsidP="00BE3F9E">
            <w:pPr>
              <w:pStyle w:val="TAL"/>
            </w:pPr>
            <w:r w:rsidRPr="00614B7A">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28B153B" w14:textId="77777777" w:rsidR="00A85D8A" w:rsidRPr="00614B7A" w:rsidRDefault="00A85D8A" w:rsidP="00BE3F9E">
            <w:pPr>
              <w:pStyle w:val="TAL"/>
              <w:rPr>
                <w:lang w:eastAsia="zh-CN"/>
              </w:rPr>
            </w:pPr>
            <w:r w:rsidRPr="00614B7A">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CBA47DB" w14:textId="77777777" w:rsidR="00A85D8A" w:rsidRPr="00614B7A" w:rsidRDefault="00A85D8A" w:rsidP="00BE3F9E">
            <w:pPr>
              <w:pStyle w:val="TAL"/>
              <w:rPr>
                <w:rFonts w:eastAsia="SimSun"/>
                <w:lang w:eastAsia="zh-CN"/>
              </w:rPr>
            </w:pPr>
            <w:r w:rsidRPr="00614B7A">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1638B14" w14:textId="77777777" w:rsidR="00A85D8A" w:rsidRPr="00614B7A" w:rsidRDefault="00A85D8A" w:rsidP="00BE3F9E">
            <w:pPr>
              <w:pStyle w:val="TAL"/>
              <w:rPr>
                <w:rFonts w:cs="Arial"/>
              </w:rPr>
            </w:pPr>
            <w:r w:rsidRPr="00614B7A">
              <w:rPr>
                <w:rFonts w:cs="Arial"/>
              </w:rPr>
              <w:t>PC1</w:t>
            </w:r>
          </w:p>
          <w:p w14:paraId="22DB551C" w14:textId="77777777" w:rsidR="00A85D8A" w:rsidRPr="00614B7A" w:rsidRDefault="00A85D8A" w:rsidP="00BE3F9E">
            <w:pPr>
              <w:pStyle w:val="TAL"/>
              <w:rPr>
                <w:rFonts w:cs="Arial"/>
              </w:rPr>
            </w:pPr>
            <w:r w:rsidRPr="00614B7A">
              <w:rPr>
                <w:rFonts w:cs="Arial"/>
              </w:rPr>
              <w:t>PC2</w:t>
            </w:r>
          </w:p>
          <w:p w14:paraId="535CDAA7" w14:textId="77777777" w:rsidR="00A85D8A" w:rsidRPr="00614B7A" w:rsidRDefault="00A85D8A" w:rsidP="00BE3F9E">
            <w:pPr>
              <w:pStyle w:val="TAL"/>
              <w:rPr>
                <w:rFonts w:cs="Arial"/>
              </w:rPr>
            </w:pPr>
            <w:r w:rsidRPr="00614B7A">
              <w:rPr>
                <w:rFonts w:cs="Arial"/>
              </w:rPr>
              <w:t>PC3</w:t>
            </w:r>
          </w:p>
          <w:p w14:paraId="2C3D1D73" w14:textId="77777777" w:rsidR="00A85D8A" w:rsidRPr="00614B7A" w:rsidRDefault="00A85D8A" w:rsidP="00BE3F9E">
            <w:pPr>
              <w:pStyle w:val="TAL"/>
              <w:rPr>
                <w:rFonts w:cs="Arial"/>
              </w:rPr>
            </w:pPr>
            <w:r w:rsidRPr="00614B7A">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F9F8404" w14:textId="77777777" w:rsidR="00A85D8A" w:rsidRPr="00614B7A" w:rsidRDefault="00A85D8A" w:rsidP="00BE3F9E">
            <w:pPr>
              <w:pStyle w:val="TAL"/>
              <w:rPr>
                <w:rFonts w:cs="Arial"/>
              </w:rPr>
            </w:pPr>
            <w:r w:rsidRPr="00614B7A">
              <w:rPr>
                <w:rFonts w:cs="Arial"/>
              </w:rPr>
              <w:t>NOTE 1</w:t>
            </w:r>
          </w:p>
          <w:p w14:paraId="659872FB" w14:textId="77777777" w:rsidR="00A85D8A" w:rsidRPr="00614B7A" w:rsidRDefault="00A85D8A" w:rsidP="00BE3F9E">
            <w:pPr>
              <w:pStyle w:val="TAL"/>
              <w:rPr>
                <w:rFonts w:cs="Arial"/>
              </w:rPr>
            </w:pPr>
            <w:r w:rsidRPr="00614B7A">
              <w:rPr>
                <w:rFonts w:cs="Arial"/>
              </w:rPr>
              <w:t>NOTE 5</w:t>
            </w:r>
          </w:p>
          <w:p w14:paraId="247FE5BF" w14:textId="77777777" w:rsidR="00A85D8A" w:rsidRPr="00614B7A" w:rsidRDefault="00A85D8A" w:rsidP="00BE3F9E">
            <w:pPr>
              <w:pStyle w:val="TAL"/>
            </w:pPr>
            <w:r w:rsidRPr="00614B7A">
              <w:rPr>
                <w:rFonts w:cs="Arial"/>
              </w:rPr>
              <w:t>Skip TC 6.2B.1.4_1.3.1 if UE supports SA and TS 38.521-2 TC 6.2A.1.2.3 has been executed.</w:t>
            </w:r>
          </w:p>
        </w:tc>
      </w:tr>
      <w:tr w:rsidR="00A85D8A" w:rsidRPr="00614B7A" w14:paraId="42E22FA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C2BB7B3" w14:textId="77777777" w:rsidR="00A85D8A" w:rsidRPr="00614B7A" w:rsidRDefault="00A85D8A" w:rsidP="00BE3F9E">
            <w:pPr>
              <w:pStyle w:val="TAL"/>
            </w:pPr>
            <w:r w:rsidRPr="00614B7A">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14:paraId="04330D7F" w14:textId="77777777" w:rsidR="00A85D8A" w:rsidRPr="00614B7A" w:rsidRDefault="00A85D8A" w:rsidP="00BE3F9E">
            <w:pPr>
              <w:pStyle w:val="TAL"/>
              <w:rPr>
                <w:rFonts w:cs="Arial"/>
              </w:rPr>
            </w:pPr>
            <w:r w:rsidRPr="00614B7A">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35996ED8" w14:textId="77777777" w:rsidR="00A85D8A" w:rsidRPr="00614B7A" w:rsidRDefault="00A85D8A" w:rsidP="00BE3F9E">
            <w:pPr>
              <w:pStyle w:val="TAC"/>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5A3E26AA" w14:textId="77777777" w:rsidR="00A85D8A" w:rsidRPr="00614B7A" w:rsidRDefault="00A85D8A" w:rsidP="00BE3F9E">
            <w:pPr>
              <w:pStyle w:val="TAL"/>
            </w:pPr>
            <w:r w:rsidRPr="00614B7A">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D5E2B91" w14:textId="77777777" w:rsidR="00A85D8A" w:rsidRPr="00614B7A" w:rsidRDefault="00A85D8A" w:rsidP="00BE3F9E">
            <w:pPr>
              <w:pStyle w:val="TAL"/>
              <w:rPr>
                <w:lang w:eastAsia="zh-CN"/>
              </w:rPr>
            </w:pPr>
            <w:r w:rsidRPr="00614B7A">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0BA0B0E" w14:textId="77777777" w:rsidR="00A85D8A" w:rsidRPr="00614B7A" w:rsidRDefault="00A85D8A" w:rsidP="00BE3F9E">
            <w:pPr>
              <w:pStyle w:val="TAL"/>
              <w:rPr>
                <w:rFonts w:eastAsia="SimSun"/>
                <w:lang w:eastAsia="zh-CN"/>
              </w:rPr>
            </w:pPr>
            <w:r w:rsidRPr="00614B7A">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C46E676"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704168F" w14:textId="77777777" w:rsidR="00A85D8A" w:rsidRPr="00614B7A" w:rsidRDefault="00A85D8A" w:rsidP="00BE3F9E">
            <w:pPr>
              <w:pStyle w:val="TAL"/>
            </w:pPr>
            <w:r w:rsidRPr="00614B7A">
              <w:rPr>
                <w:rFonts w:cs="Arial"/>
              </w:rPr>
              <w:t>NOTE 1</w:t>
            </w:r>
          </w:p>
        </w:tc>
      </w:tr>
      <w:tr w:rsidR="00A85D8A" w:rsidRPr="00614B7A" w14:paraId="251C185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A4C2E34" w14:textId="77777777" w:rsidR="00A85D8A" w:rsidRPr="00614B7A" w:rsidRDefault="00A85D8A" w:rsidP="00BE3F9E">
            <w:pPr>
              <w:pStyle w:val="TAL"/>
              <w:rPr>
                <w:bCs/>
              </w:rPr>
            </w:pPr>
            <w:r w:rsidRPr="00614B7A">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14:paraId="579574BB" w14:textId="77777777" w:rsidR="00A85D8A" w:rsidRPr="00614B7A" w:rsidRDefault="00A85D8A" w:rsidP="00BE3F9E">
            <w:pPr>
              <w:pStyle w:val="TAL"/>
            </w:pPr>
            <w:r w:rsidRPr="00614B7A">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BABFCE2"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30112080" w14:textId="77777777" w:rsidR="00A85D8A" w:rsidRPr="00614B7A" w:rsidRDefault="00A85D8A" w:rsidP="00BE3F9E">
            <w:pPr>
              <w:pStyle w:val="TAL"/>
              <w:rPr>
                <w:rFonts w:eastAsia="SimSun"/>
                <w:lang w:eastAsia="zh-CN"/>
              </w:rPr>
            </w:pPr>
            <w:r w:rsidRPr="00614B7A">
              <w:t>C009</w:t>
            </w:r>
          </w:p>
        </w:tc>
        <w:tc>
          <w:tcPr>
            <w:tcW w:w="3091" w:type="dxa"/>
            <w:tcBorders>
              <w:top w:val="single" w:sz="4" w:space="0" w:color="auto"/>
              <w:left w:val="single" w:sz="4" w:space="0" w:color="auto"/>
              <w:bottom w:val="single" w:sz="4" w:space="0" w:color="auto"/>
              <w:right w:val="single" w:sz="4" w:space="0" w:color="auto"/>
            </w:tcBorders>
            <w:hideMark/>
          </w:tcPr>
          <w:p w14:paraId="1C18A365" w14:textId="77777777" w:rsidR="00A85D8A" w:rsidRPr="00614B7A" w:rsidRDefault="00A85D8A" w:rsidP="00BE3F9E">
            <w:pPr>
              <w:pStyle w:val="TAL"/>
            </w:pPr>
            <w:r w:rsidRPr="00614B7A">
              <w:rPr>
                <w:lang w:eastAsia="zh-CN"/>
              </w:rPr>
              <w:t>UEs supporting Intra-Band 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8412BCF" w14:textId="77777777" w:rsidR="00A85D8A" w:rsidRPr="00614B7A" w:rsidRDefault="00A85D8A" w:rsidP="00BE3F9E">
            <w:pPr>
              <w:pStyle w:val="TAL"/>
            </w:pPr>
            <w:r w:rsidRPr="00614B7A">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773AA765"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2034CFFE" w14:textId="77777777" w:rsidR="00A85D8A" w:rsidRPr="00614B7A" w:rsidRDefault="00A85D8A" w:rsidP="00BE3F9E">
            <w:pPr>
              <w:pStyle w:val="TAL"/>
            </w:pPr>
            <w:r w:rsidRPr="00614B7A">
              <w:rPr>
                <w:lang w:eastAsia="ko-KR"/>
              </w:rPr>
              <w:t xml:space="preserve">Test execution </w:t>
            </w:r>
            <w:r w:rsidRPr="00614B7A">
              <w:rPr>
                <w:rFonts w:eastAsia="SimSun"/>
                <w:lang w:eastAsia="zh-CN"/>
              </w:rPr>
              <w:t xml:space="preserve">is </w:t>
            </w:r>
            <w:r w:rsidRPr="00614B7A">
              <w:rPr>
                <w:lang w:eastAsia="ko-KR"/>
              </w:rPr>
              <w:t xml:space="preserve">not necessary if TS 38.521-3 TC </w:t>
            </w:r>
            <w:r w:rsidRPr="00614B7A">
              <w:t xml:space="preserve">6.5B.2.1.3 </w:t>
            </w:r>
            <w:r w:rsidRPr="00614B7A">
              <w:rPr>
                <w:lang w:eastAsia="zh-CN"/>
              </w:rPr>
              <w:t>is</w:t>
            </w:r>
            <w:r w:rsidRPr="00614B7A">
              <w:rPr>
                <w:lang w:eastAsia="ko-KR"/>
              </w:rPr>
              <w:t xml:space="preserve"> executed.</w:t>
            </w:r>
          </w:p>
        </w:tc>
      </w:tr>
      <w:tr w:rsidR="00A85D8A" w:rsidRPr="00614B7A" w14:paraId="070CAFB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1DDBB7C" w14:textId="77777777" w:rsidR="00A85D8A" w:rsidRPr="00614B7A" w:rsidRDefault="00A85D8A" w:rsidP="00BE3F9E">
            <w:pPr>
              <w:pStyle w:val="TAL"/>
              <w:rPr>
                <w:bCs/>
              </w:rPr>
            </w:pPr>
            <w:r w:rsidRPr="00614B7A">
              <w:t>6.2B.2.2</w:t>
            </w:r>
          </w:p>
        </w:tc>
        <w:tc>
          <w:tcPr>
            <w:tcW w:w="4367" w:type="dxa"/>
            <w:tcBorders>
              <w:top w:val="single" w:sz="4" w:space="0" w:color="auto"/>
              <w:left w:val="single" w:sz="4" w:space="0" w:color="auto"/>
              <w:bottom w:val="single" w:sz="4" w:space="0" w:color="auto"/>
              <w:right w:val="single" w:sz="4" w:space="0" w:color="auto"/>
            </w:tcBorders>
            <w:hideMark/>
          </w:tcPr>
          <w:p w14:paraId="726E58A3" w14:textId="77777777" w:rsidR="00A85D8A" w:rsidRPr="00614B7A" w:rsidRDefault="00A85D8A" w:rsidP="00BE3F9E">
            <w:pPr>
              <w:pStyle w:val="TAL"/>
            </w:pPr>
            <w:r w:rsidRPr="00614B7A">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E4B6831"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7DE8E6C1" w14:textId="77777777" w:rsidR="00A85D8A" w:rsidRPr="00614B7A" w:rsidRDefault="00A85D8A" w:rsidP="00BE3F9E">
            <w:pPr>
              <w:pStyle w:val="TAL"/>
            </w:pPr>
            <w:r w:rsidRPr="00614B7A">
              <w:t>C010</w:t>
            </w:r>
          </w:p>
        </w:tc>
        <w:tc>
          <w:tcPr>
            <w:tcW w:w="3091" w:type="dxa"/>
            <w:tcBorders>
              <w:top w:val="single" w:sz="4" w:space="0" w:color="auto"/>
              <w:left w:val="single" w:sz="4" w:space="0" w:color="auto"/>
              <w:bottom w:val="single" w:sz="4" w:space="0" w:color="auto"/>
              <w:right w:val="single" w:sz="4" w:space="0" w:color="auto"/>
            </w:tcBorders>
            <w:hideMark/>
          </w:tcPr>
          <w:p w14:paraId="6AE97AD6" w14:textId="77777777" w:rsidR="00A85D8A" w:rsidRPr="00614B7A" w:rsidRDefault="00A85D8A" w:rsidP="00BE3F9E">
            <w:pPr>
              <w:pStyle w:val="TAL"/>
            </w:pPr>
            <w:r w:rsidRPr="00614B7A">
              <w:rPr>
                <w:lang w:eastAsia="zh-CN"/>
              </w:rPr>
              <w:t>UEs supporting Intra-Band non-contiguous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A1A6658" w14:textId="77777777" w:rsidR="00A85D8A" w:rsidRPr="00614B7A" w:rsidRDefault="00A85D8A" w:rsidP="00BE3F9E">
            <w:pPr>
              <w:pStyle w:val="TAL"/>
            </w:pPr>
            <w:r w:rsidRPr="00614B7A">
              <w:rPr>
                <w:rFonts w:eastAsia="SimSun"/>
                <w:szCs w:val="18"/>
              </w:rPr>
              <w:t>E00</w:t>
            </w:r>
            <w:r w:rsidRPr="00614B7A">
              <w:rPr>
                <w:rFonts w:eastAsia="SimSun"/>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1D50887"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64B4CC40" w14:textId="77777777" w:rsidR="00A85D8A" w:rsidRPr="00614B7A" w:rsidRDefault="00A85D8A" w:rsidP="00BE3F9E">
            <w:pPr>
              <w:pStyle w:val="TAL"/>
            </w:pPr>
            <w:r w:rsidRPr="00614B7A">
              <w:rPr>
                <w:lang w:eastAsia="ko-KR"/>
              </w:rPr>
              <w:t xml:space="preserve">Test execution </w:t>
            </w:r>
            <w:r w:rsidRPr="00614B7A">
              <w:rPr>
                <w:rFonts w:eastAsia="SimSun"/>
                <w:lang w:eastAsia="zh-CN"/>
              </w:rPr>
              <w:t xml:space="preserve">is </w:t>
            </w:r>
            <w:r w:rsidRPr="00614B7A">
              <w:rPr>
                <w:lang w:eastAsia="ko-KR"/>
              </w:rPr>
              <w:t xml:space="preserve">not necessary if TS 38.521-3 TC </w:t>
            </w:r>
            <w:r w:rsidRPr="00614B7A">
              <w:t>6.5B.2.2.3 has been executed.</w:t>
            </w:r>
          </w:p>
        </w:tc>
      </w:tr>
      <w:tr w:rsidR="00A85D8A" w:rsidRPr="00614B7A" w14:paraId="090700A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CBD9849" w14:textId="77777777" w:rsidR="00A85D8A" w:rsidRPr="00614B7A" w:rsidRDefault="00A85D8A" w:rsidP="00BE3F9E">
            <w:pPr>
              <w:pStyle w:val="TAL"/>
              <w:rPr>
                <w:bCs/>
              </w:rPr>
            </w:pPr>
            <w:r w:rsidRPr="00614B7A">
              <w:lastRenderedPageBreak/>
              <w:t>6.2B.2.3</w:t>
            </w:r>
          </w:p>
        </w:tc>
        <w:tc>
          <w:tcPr>
            <w:tcW w:w="4367" w:type="dxa"/>
            <w:tcBorders>
              <w:top w:val="single" w:sz="4" w:space="0" w:color="auto"/>
              <w:left w:val="single" w:sz="4" w:space="0" w:color="auto"/>
              <w:bottom w:val="single" w:sz="4" w:space="0" w:color="auto"/>
              <w:right w:val="single" w:sz="4" w:space="0" w:color="auto"/>
            </w:tcBorders>
            <w:hideMark/>
          </w:tcPr>
          <w:p w14:paraId="6087E0B7" w14:textId="77777777" w:rsidR="00A85D8A" w:rsidRPr="00614B7A" w:rsidRDefault="00A85D8A" w:rsidP="00BE3F9E">
            <w:pPr>
              <w:pStyle w:val="TAL"/>
            </w:pPr>
            <w:r w:rsidRPr="00614B7A">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7C4AF29"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2F809A34" w14:textId="77777777" w:rsidR="00A85D8A" w:rsidRPr="00614B7A" w:rsidRDefault="00A85D8A" w:rsidP="00BE3F9E">
            <w:pPr>
              <w:pStyle w:val="TAL"/>
            </w:pPr>
            <w:r w:rsidRPr="00614B7A">
              <w:t>C011</w:t>
            </w:r>
          </w:p>
        </w:tc>
        <w:tc>
          <w:tcPr>
            <w:tcW w:w="3091" w:type="dxa"/>
            <w:tcBorders>
              <w:top w:val="single" w:sz="4" w:space="0" w:color="auto"/>
              <w:left w:val="single" w:sz="4" w:space="0" w:color="auto"/>
              <w:bottom w:val="single" w:sz="4" w:space="0" w:color="auto"/>
              <w:right w:val="single" w:sz="4" w:space="0" w:color="auto"/>
            </w:tcBorders>
            <w:hideMark/>
          </w:tcPr>
          <w:p w14:paraId="73A87C5A" w14:textId="77777777" w:rsidR="00A85D8A" w:rsidRPr="00614B7A" w:rsidRDefault="00A85D8A" w:rsidP="00BE3F9E">
            <w:pPr>
              <w:pStyle w:val="TAL"/>
            </w:pPr>
            <w:r w:rsidRPr="00614B7A">
              <w:rPr>
                <w:lang w:eastAsia="zh-CN"/>
              </w:rPr>
              <w:t>UEs supporting Inter-Band EN-DC within FR1</w:t>
            </w:r>
            <w:r w:rsidRPr="00614B7A">
              <w:rPr>
                <w:rFonts w:eastAsia="SimSun"/>
                <w:szCs w:val="18"/>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21B78321" w14:textId="77777777" w:rsidR="00A85D8A" w:rsidRPr="00614B7A" w:rsidRDefault="00A85D8A" w:rsidP="00BE3F9E">
            <w:pPr>
              <w:pStyle w:val="TAL"/>
            </w:pPr>
            <w:r w:rsidRPr="00614B7A">
              <w:rPr>
                <w:rFonts w:eastAsia="SimSun"/>
                <w:lang w:eastAsia="zh-CN"/>
              </w:rPr>
              <w:t>E</w:t>
            </w:r>
            <w:r w:rsidRPr="00614B7A">
              <w:rPr>
                <w:lang w:eastAsia="ko-KR"/>
              </w:rPr>
              <w:t>00</w:t>
            </w:r>
            <w:r w:rsidRPr="00614B7A">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14:paraId="182E5B56" w14:textId="77777777" w:rsidR="00A85D8A" w:rsidRPr="00614B7A" w:rsidRDefault="00A85D8A" w:rsidP="00BE3F9E">
            <w:pPr>
              <w:pStyle w:val="TAL"/>
              <w:rPr>
                <w:rFonts w:eastAsia="SimSun"/>
                <w:lang w:eastAsia="zh-CN"/>
              </w:rPr>
            </w:pPr>
            <w:r w:rsidRPr="00614B7A">
              <w:rPr>
                <w:rFonts w:eastAsia="SimSun"/>
                <w:lang w:eastAsia="zh-CN"/>
              </w:rPr>
              <w:t>PC3</w:t>
            </w:r>
          </w:p>
          <w:p w14:paraId="4572BD9F" w14:textId="77777777" w:rsidR="00A85D8A" w:rsidRPr="00614B7A" w:rsidRDefault="00A85D8A" w:rsidP="00BE3F9E">
            <w:pPr>
              <w:pStyle w:val="TAL"/>
              <w:rPr>
                <w:lang w:eastAsia="zh-CN"/>
              </w:rPr>
            </w:pPr>
            <w:r w:rsidRPr="00614B7A">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5DE14C42" w14:textId="77777777" w:rsidR="00A85D8A" w:rsidRPr="00614B7A" w:rsidRDefault="00A85D8A" w:rsidP="00BE3F9E">
            <w:pPr>
              <w:pStyle w:val="TAL"/>
              <w:rPr>
                <w:lang w:eastAsia="zh-CN"/>
              </w:rPr>
            </w:pPr>
            <w:r w:rsidRPr="00614B7A">
              <w:rPr>
                <w:lang w:eastAsia="zh-CN"/>
              </w:rPr>
              <w:t>NOTE 5</w:t>
            </w:r>
          </w:p>
          <w:p w14:paraId="27377577" w14:textId="77777777" w:rsidR="00A85D8A" w:rsidRPr="00614B7A" w:rsidRDefault="00A85D8A" w:rsidP="00BE3F9E">
            <w:pPr>
              <w:pStyle w:val="TAL"/>
              <w:rPr>
                <w:lang w:eastAsia="zh-CN"/>
              </w:rPr>
            </w:pPr>
            <w:r w:rsidRPr="00614B7A">
              <w:rPr>
                <w:lang w:eastAsia="ko-KR"/>
              </w:rPr>
              <w:t xml:space="preserve">Test execution </w:t>
            </w:r>
            <w:r w:rsidRPr="00614B7A">
              <w:rPr>
                <w:rFonts w:eastAsia="SimSun"/>
                <w:lang w:eastAsia="zh-CN"/>
              </w:rPr>
              <w:t xml:space="preserve">is </w:t>
            </w:r>
            <w:r w:rsidRPr="00614B7A">
              <w:rPr>
                <w:lang w:eastAsia="ko-KR"/>
              </w:rPr>
              <w:t xml:space="preserve">not necessary if TS 38.521-3 TC </w:t>
            </w:r>
            <w:r w:rsidRPr="00614B7A">
              <w:t>6.5B.2.3.3</w:t>
            </w:r>
            <w:r w:rsidRPr="00614B7A">
              <w:rPr>
                <w:rFonts w:hint="eastAsia"/>
                <w:lang w:eastAsia="zh-CN"/>
              </w:rPr>
              <w:t>.1</w:t>
            </w:r>
            <w:r w:rsidRPr="00614B7A">
              <w:rPr>
                <w:lang w:eastAsia="ko-KR"/>
              </w:rPr>
              <w:t xml:space="preserve"> is executed.</w:t>
            </w:r>
          </w:p>
          <w:p w14:paraId="15A228E1" w14:textId="77777777" w:rsidR="00A85D8A" w:rsidRPr="00614B7A" w:rsidRDefault="00A85D8A" w:rsidP="00BE3F9E">
            <w:pPr>
              <w:pStyle w:val="TAL"/>
            </w:pPr>
            <w:r w:rsidRPr="00614B7A">
              <w:rPr>
                <w:rFonts w:cs="Arial"/>
              </w:rPr>
              <w:t xml:space="preserve">Skip </w:t>
            </w:r>
            <w:r w:rsidRPr="00614B7A">
              <w:rPr>
                <w:lang w:eastAsia="zh-CN"/>
              </w:rPr>
              <w:t>TC 6.2B.2.3</w:t>
            </w:r>
            <w:r w:rsidRPr="00614B7A">
              <w:rPr>
                <w:rFonts w:cs="Arial"/>
              </w:rPr>
              <w:t xml:space="preserve"> if UE supports SA and </w:t>
            </w:r>
            <w:r w:rsidRPr="00614B7A">
              <w:rPr>
                <w:lang w:eastAsia="zh-CN"/>
              </w:rPr>
              <w:t>TS 38.521-1 TC 6.2.2</w:t>
            </w:r>
            <w:r w:rsidRPr="00614B7A">
              <w:rPr>
                <w:rFonts w:hint="eastAsia"/>
                <w:lang w:eastAsia="zh-CN"/>
              </w:rPr>
              <w:t xml:space="preserve"> or </w:t>
            </w:r>
            <w:r w:rsidRPr="00614B7A">
              <w:t>6.5.2.4.1</w:t>
            </w:r>
            <w:r w:rsidRPr="00614B7A">
              <w:rPr>
                <w:rFonts w:cs="Arial"/>
              </w:rPr>
              <w:t xml:space="preserve"> has been executed.</w:t>
            </w:r>
          </w:p>
        </w:tc>
      </w:tr>
      <w:tr w:rsidR="00A85D8A" w:rsidRPr="00614B7A" w14:paraId="5ACC8B4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CAFDF80" w14:textId="77777777" w:rsidR="00A85D8A" w:rsidRPr="00614B7A" w:rsidRDefault="00A85D8A" w:rsidP="00BE3F9E">
            <w:pPr>
              <w:pStyle w:val="TAL"/>
              <w:rPr>
                <w:bCs/>
              </w:rPr>
            </w:pPr>
            <w:r w:rsidRPr="00614B7A">
              <w:t>6.2B.2.4</w:t>
            </w:r>
          </w:p>
        </w:tc>
        <w:tc>
          <w:tcPr>
            <w:tcW w:w="4367" w:type="dxa"/>
            <w:tcBorders>
              <w:top w:val="single" w:sz="4" w:space="0" w:color="auto"/>
              <w:left w:val="single" w:sz="4" w:space="0" w:color="auto"/>
              <w:bottom w:val="single" w:sz="4" w:space="0" w:color="auto"/>
              <w:right w:val="single" w:sz="4" w:space="0" w:color="auto"/>
            </w:tcBorders>
            <w:hideMark/>
          </w:tcPr>
          <w:p w14:paraId="321E287D" w14:textId="77777777" w:rsidR="00A85D8A" w:rsidRPr="00614B7A" w:rsidRDefault="00A85D8A" w:rsidP="00BE3F9E">
            <w:pPr>
              <w:pStyle w:val="TAL"/>
            </w:pPr>
            <w:r w:rsidRPr="00614B7A">
              <w:t xml:space="preserve">UE Maximum Output Power reduction for Inter-Band EN-DC including FR2 </w:t>
            </w:r>
            <w:r w:rsidRPr="00614B7A">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14:paraId="4A0407F8"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17B296A7" w14:textId="77777777" w:rsidR="00A85D8A" w:rsidRPr="00614B7A" w:rsidRDefault="00A85D8A" w:rsidP="00BE3F9E">
            <w:pPr>
              <w:pStyle w:val="TAL"/>
            </w:pPr>
            <w:r w:rsidRPr="00614B7A">
              <w:t>C012</w:t>
            </w:r>
            <w:r w:rsidRPr="00614B7A">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394A4B2D" w14:textId="77777777" w:rsidR="00A85D8A" w:rsidRPr="00614B7A" w:rsidRDefault="00A85D8A" w:rsidP="00BE3F9E">
            <w:pPr>
              <w:pStyle w:val="TAL"/>
            </w:pPr>
            <w:r w:rsidRPr="00614B7A">
              <w:rPr>
                <w:lang w:eastAsia="zh-CN"/>
              </w:rPr>
              <w:t xml:space="preserve">UEs supporting </w:t>
            </w:r>
            <w:r w:rsidRPr="00614B7A">
              <w:t>Inter-Band EN-DC including FR2</w:t>
            </w:r>
            <w:r w:rsidRPr="00614B7A">
              <w:rPr>
                <w:rFonts w:eastAsia="SimSun"/>
                <w:szCs w:val="18"/>
                <w:lang w:eastAsia="zh-CN"/>
              </w:rPr>
              <w:t xml:space="preserve"> </w:t>
            </w:r>
            <w:r w:rsidRPr="00614B7A">
              <w:rPr>
                <w:rFonts w:eastAsia="SimSun"/>
                <w:lang w:eastAsia="zh-CN"/>
              </w:rPr>
              <w:t xml:space="preserve">with 1 NR UL CC </w:t>
            </w:r>
            <w:r w:rsidRPr="00614B7A">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7232D443" w14:textId="77777777" w:rsidR="00A85D8A" w:rsidRPr="00614B7A" w:rsidRDefault="00A85D8A" w:rsidP="00BE3F9E">
            <w:pPr>
              <w:pStyle w:val="TAL"/>
            </w:pPr>
            <w:r w:rsidRPr="00614B7A">
              <w:rPr>
                <w:rFonts w:eastAsia="SimSun"/>
                <w:szCs w:val="18"/>
              </w:rPr>
              <w:t>E0</w:t>
            </w:r>
            <w:r w:rsidRPr="00614B7A">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23060328"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8B3CFE7" w14:textId="77777777" w:rsidR="00A85D8A" w:rsidRPr="00614B7A" w:rsidRDefault="00A85D8A" w:rsidP="00BE3F9E">
            <w:pPr>
              <w:pStyle w:val="TAL"/>
            </w:pPr>
            <w:r w:rsidRPr="00614B7A">
              <w:t>NOTE 1</w:t>
            </w:r>
          </w:p>
          <w:p w14:paraId="653B9780" w14:textId="77777777" w:rsidR="00A85D8A" w:rsidRPr="00614B7A" w:rsidRDefault="00A85D8A" w:rsidP="00BE3F9E">
            <w:pPr>
              <w:pStyle w:val="TAL"/>
              <w:rPr>
                <w:rFonts w:cs="Arial"/>
              </w:rPr>
            </w:pPr>
            <w:r w:rsidRPr="00614B7A">
              <w:rPr>
                <w:rFonts w:cs="Arial"/>
              </w:rPr>
              <w:t>NOTE 5</w:t>
            </w:r>
          </w:p>
          <w:p w14:paraId="3A2FE763" w14:textId="77777777" w:rsidR="00A85D8A" w:rsidRPr="00614B7A" w:rsidRDefault="00A85D8A" w:rsidP="00BE3F9E">
            <w:pPr>
              <w:pStyle w:val="TAL"/>
            </w:pPr>
            <w:r w:rsidRPr="00614B7A">
              <w:rPr>
                <w:rFonts w:cs="Arial"/>
              </w:rPr>
              <w:t>Skip TC 6.2B.2.4 if UE supports SA and TS 38.521-2 TC 6.2.2 has been executed.</w:t>
            </w:r>
          </w:p>
        </w:tc>
      </w:tr>
      <w:tr w:rsidR="00A85D8A" w:rsidRPr="00614B7A" w14:paraId="16B9652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89D46" w14:textId="77777777" w:rsidR="00A85D8A" w:rsidRPr="00614B7A" w:rsidRDefault="00A85D8A" w:rsidP="00BE3F9E">
            <w:pPr>
              <w:keepNext/>
              <w:keepLines/>
              <w:spacing w:after="0"/>
              <w:rPr>
                <w:rFonts w:ascii="Arial" w:eastAsia="PMingLiU" w:hAnsi="Arial"/>
                <w:sz w:val="18"/>
              </w:rPr>
            </w:pPr>
            <w:r w:rsidRPr="00614B7A">
              <w:rPr>
                <w:rFonts w:ascii="Arial" w:eastAsia="PMingLiU" w:hAnsi="Arial"/>
                <w:b/>
                <w:sz w:val="18"/>
              </w:rPr>
              <w:t>6.2B.2.4_1</w:t>
            </w:r>
          </w:p>
        </w:tc>
        <w:tc>
          <w:tcPr>
            <w:tcW w:w="4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868F41" w14:textId="77777777" w:rsidR="00A85D8A" w:rsidRPr="00614B7A" w:rsidRDefault="00A85D8A" w:rsidP="00BE3F9E">
            <w:pPr>
              <w:keepNext/>
              <w:keepLines/>
              <w:spacing w:after="0"/>
              <w:rPr>
                <w:rFonts w:ascii="Arial" w:eastAsia="PMingLiU" w:hAnsi="Arial"/>
                <w:sz w:val="18"/>
              </w:rPr>
            </w:pPr>
            <w:r w:rsidRPr="00614B7A">
              <w:rPr>
                <w:rFonts w:ascii="Arial" w:eastAsia="PMingLiU" w:hAnsi="Arial"/>
                <w:b/>
                <w:sz w:val="18"/>
              </w:rPr>
              <w:t>UE Maximum Output Power reduction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3257CE" w14:textId="77777777" w:rsidR="00A85D8A" w:rsidRPr="00614B7A" w:rsidRDefault="00A85D8A" w:rsidP="00BE3F9E">
            <w:pPr>
              <w:keepNext/>
              <w:keepLines/>
              <w:spacing w:after="0"/>
              <w:jc w:val="center"/>
              <w:rPr>
                <w:rFonts w:ascii="Arial" w:eastAsia="PMingLiU" w:hAnsi="Arial"/>
                <w:sz w:val="18"/>
              </w:rPr>
            </w:pPr>
          </w:p>
        </w:tc>
        <w:tc>
          <w:tcPr>
            <w:tcW w:w="11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F2D3D" w14:textId="77777777" w:rsidR="00A85D8A" w:rsidRPr="00614B7A" w:rsidRDefault="00A85D8A" w:rsidP="00BE3F9E">
            <w:pPr>
              <w:keepNext/>
              <w:keepLines/>
              <w:spacing w:after="0"/>
              <w:rPr>
                <w:rFonts w:ascii="Arial" w:eastAsia="PMingLiU" w:hAnsi="Arial"/>
                <w:sz w:val="18"/>
              </w:rPr>
            </w:pPr>
          </w:p>
        </w:tc>
        <w:tc>
          <w:tcPr>
            <w:tcW w:w="3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747DE" w14:textId="77777777" w:rsidR="00A85D8A" w:rsidRPr="00614B7A" w:rsidRDefault="00A85D8A" w:rsidP="00BE3F9E">
            <w:pPr>
              <w:keepNext/>
              <w:keepLines/>
              <w:spacing w:after="0"/>
              <w:rPr>
                <w:rFonts w:ascii="Arial" w:eastAsia="PMingLiU" w:hAnsi="Arial"/>
                <w:sz w:val="18"/>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6CC6CB" w14:textId="77777777" w:rsidR="00A85D8A" w:rsidRPr="00614B7A" w:rsidRDefault="00A85D8A" w:rsidP="00BE3F9E">
            <w:pPr>
              <w:keepNext/>
              <w:keepLines/>
              <w:spacing w:after="0"/>
              <w:rPr>
                <w:rFonts w:ascii="Arial" w:eastAsia="SimSun" w:hAnsi="Arial"/>
                <w:sz w:val="18"/>
                <w:szCs w:val="18"/>
              </w:rPr>
            </w:pPr>
          </w:p>
        </w:tc>
        <w:tc>
          <w:tcPr>
            <w:tcW w:w="11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34DF6" w14:textId="77777777" w:rsidR="00A85D8A" w:rsidRPr="00614B7A" w:rsidRDefault="00A85D8A" w:rsidP="00BE3F9E">
            <w:pPr>
              <w:keepNext/>
              <w:keepLines/>
              <w:spacing w:after="0"/>
              <w:rPr>
                <w:rFonts w:ascii="Arial" w:eastAsia="PMingLiU" w:hAnsi="Arial"/>
                <w:sz w:val="18"/>
              </w:rPr>
            </w:pPr>
          </w:p>
        </w:tc>
        <w:tc>
          <w:tcPr>
            <w:tcW w:w="19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2A5A4" w14:textId="77777777" w:rsidR="00A85D8A" w:rsidRPr="00614B7A" w:rsidRDefault="00A85D8A" w:rsidP="00BE3F9E">
            <w:pPr>
              <w:keepNext/>
              <w:keepLines/>
              <w:spacing w:after="0"/>
              <w:rPr>
                <w:rFonts w:ascii="Arial" w:eastAsia="PMingLiU" w:hAnsi="Arial"/>
                <w:sz w:val="18"/>
              </w:rPr>
            </w:pPr>
          </w:p>
        </w:tc>
      </w:tr>
      <w:tr w:rsidR="00A85D8A" w:rsidRPr="00614B7A" w14:paraId="62ABD05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tcPr>
          <w:p w14:paraId="616AB4E7" w14:textId="77777777" w:rsidR="00A85D8A" w:rsidRPr="00614B7A" w:rsidRDefault="00A85D8A" w:rsidP="00BE3F9E">
            <w:pPr>
              <w:keepNext/>
              <w:keepLines/>
              <w:spacing w:after="0"/>
              <w:rPr>
                <w:rFonts w:ascii="Arial" w:eastAsia="PMingLiU" w:hAnsi="Arial"/>
                <w:sz w:val="18"/>
              </w:rPr>
            </w:pPr>
            <w:r w:rsidRPr="00614B7A">
              <w:rPr>
                <w:rFonts w:ascii="Arial" w:eastAsia="PMingLiU" w:hAnsi="Arial" w:cs="Arial"/>
                <w:sz w:val="18"/>
              </w:rPr>
              <w:t>6.2B.2.4_1.1</w:t>
            </w:r>
          </w:p>
        </w:tc>
        <w:tc>
          <w:tcPr>
            <w:tcW w:w="4367" w:type="dxa"/>
            <w:tcBorders>
              <w:top w:val="single" w:sz="4" w:space="0" w:color="auto"/>
              <w:left w:val="single" w:sz="4" w:space="0" w:color="auto"/>
              <w:bottom w:val="single" w:sz="4" w:space="0" w:color="auto"/>
              <w:right w:val="single" w:sz="4" w:space="0" w:color="auto"/>
            </w:tcBorders>
          </w:tcPr>
          <w:p w14:paraId="55AAE80B" w14:textId="77777777" w:rsidR="00A85D8A" w:rsidRPr="00614B7A" w:rsidRDefault="00A85D8A" w:rsidP="00BE3F9E">
            <w:pPr>
              <w:keepNext/>
              <w:keepLines/>
              <w:spacing w:after="0"/>
              <w:rPr>
                <w:rFonts w:ascii="Arial" w:eastAsia="PMingLiU" w:hAnsi="Arial"/>
                <w:sz w:val="18"/>
                <w:lang w:val="en-US" w:eastAsia="zh-TW"/>
              </w:rPr>
            </w:pPr>
            <w:r w:rsidRPr="00614B7A">
              <w:rPr>
                <w:rFonts w:ascii="Arial" w:eastAsia="PMingLiU" w:hAnsi="Arial" w:cs="Arial"/>
                <w:sz w:val="18"/>
              </w:rPr>
              <w:t xml:space="preserve">UE Maximum Output Power </w:t>
            </w:r>
            <w:r w:rsidRPr="00614B7A">
              <w:rPr>
                <w:rFonts w:ascii="Arial" w:eastAsia="PMingLiU" w:hAnsi="Arial" w:cs="Arial"/>
                <w:sz w:val="18"/>
                <w:lang w:val="en-US" w:eastAsia="zh-TW"/>
              </w:rPr>
              <w:t xml:space="preserve">reduction </w:t>
            </w:r>
            <w:r w:rsidRPr="00614B7A">
              <w:rPr>
                <w:rFonts w:ascii="Arial" w:eastAsia="PMingLiU" w:hAnsi="Arial" w:cs="Arial" w:hint="eastAsia"/>
                <w:sz w:val="18"/>
                <w:lang w:eastAsia="zh-TW"/>
              </w:rPr>
              <w:t>f</w:t>
            </w:r>
            <w:r w:rsidRPr="00614B7A">
              <w:rPr>
                <w:rFonts w:ascii="Arial" w:eastAsia="PMingLiU" w:hAnsi="Arial" w:cs="Arial"/>
                <w:sz w:val="18"/>
              </w:rPr>
              <w:t>or Inter-Band EN-DC including FR2 (2 NR CCs)</w:t>
            </w:r>
          </w:p>
        </w:tc>
        <w:tc>
          <w:tcPr>
            <w:tcW w:w="850" w:type="dxa"/>
            <w:tcBorders>
              <w:top w:val="single" w:sz="4" w:space="0" w:color="auto"/>
              <w:left w:val="single" w:sz="4" w:space="0" w:color="auto"/>
              <w:bottom w:val="single" w:sz="4" w:space="0" w:color="auto"/>
              <w:right w:val="single" w:sz="4" w:space="0" w:color="auto"/>
            </w:tcBorders>
          </w:tcPr>
          <w:p w14:paraId="1894DDF1" w14:textId="77777777" w:rsidR="00A85D8A" w:rsidRPr="00614B7A" w:rsidRDefault="00A85D8A" w:rsidP="00BE3F9E">
            <w:pPr>
              <w:keepNext/>
              <w:keepLines/>
              <w:spacing w:after="0"/>
              <w:jc w:val="center"/>
              <w:rPr>
                <w:rFonts w:ascii="Arial" w:eastAsia="PMingLiU" w:hAnsi="Arial"/>
                <w:sz w:val="18"/>
              </w:rPr>
            </w:pPr>
            <w:r w:rsidRPr="00614B7A">
              <w:rPr>
                <w:rFonts w:ascii="Arial" w:eastAsia="PMingLiU" w:hAnsi="Arial" w:cs="Arial"/>
                <w:sz w:val="18"/>
              </w:rPr>
              <w:t>Rel-15</w:t>
            </w:r>
          </w:p>
        </w:tc>
        <w:tc>
          <w:tcPr>
            <w:tcW w:w="1125" w:type="dxa"/>
            <w:tcBorders>
              <w:top w:val="single" w:sz="4" w:space="0" w:color="auto"/>
              <w:left w:val="single" w:sz="4" w:space="0" w:color="auto"/>
              <w:bottom w:val="single" w:sz="4" w:space="0" w:color="auto"/>
              <w:right w:val="single" w:sz="4" w:space="0" w:color="auto"/>
            </w:tcBorders>
          </w:tcPr>
          <w:p w14:paraId="22132844" w14:textId="77777777" w:rsidR="00A85D8A" w:rsidRPr="00614B7A" w:rsidRDefault="00A85D8A" w:rsidP="00BE3F9E">
            <w:pPr>
              <w:keepNext/>
              <w:keepLines/>
              <w:spacing w:after="0"/>
              <w:rPr>
                <w:rFonts w:ascii="Arial" w:eastAsia="PMingLiU" w:hAnsi="Arial"/>
                <w:sz w:val="18"/>
              </w:rPr>
            </w:pPr>
            <w:r w:rsidRPr="00614B7A">
              <w:rPr>
                <w:rFonts w:ascii="Arial" w:eastAsia="PMingLiU" w:hAnsi="Arial" w:cs="Arial"/>
                <w:sz w:val="18"/>
              </w:rPr>
              <w:t>FFS</w:t>
            </w:r>
          </w:p>
        </w:tc>
        <w:tc>
          <w:tcPr>
            <w:tcW w:w="3091" w:type="dxa"/>
            <w:tcBorders>
              <w:top w:val="single" w:sz="4" w:space="0" w:color="auto"/>
              <w:left w:val="single" w:sz="4" w:space="0" w:color="auto"/>
              <w:bottom w:val="single" w:sz="4" w:space="0" w:color="auto"/>
              <w:right w:val="single" w:sz="4" w:space="0" w:color="auto"/>
            </w:tcBorders>
          </w:tcPr>
          <w:p w14:paraId="53FC77A4" w14:textId="77777777" w:rsidR="00A85D8A" w:rsidRPr="00614B7A" w:rsidRDefault="00A85D8A" w:rsidP="00BE3F9E">
            <w:pPr>
              <w:keepNext/>
              <w:keepLines/>
              <w:spacing w:after="0"/>
              <w:rPr>
                <w:rFonts w:ascii="Arial" w:eastAsia="PMingLiU" w:hAnsi="Arial"/>
                <w:sz w:val="18"/>
                <w:lang w:eastAsia="zh-CN"/>
              </w:rPr>
            </w:pPr>
            <w:r w:rsidRPr="00614B7A">
              <w:rPr>
                <w:rFonts w:ascii="Arial" w:eastAsia="PMingLiU" w:hAnsi="Arial" w:cs="Arial"/>
                <w:sz w:val="18"/>
              </w:rPr>
              <w:t>FFS</w:t>
            </w:r>
          </w:p>
        </w:tc>
        <w:tc>
          <w:tcPr>
            <w:tcW w:w="1551" w:type="dxa"/>
            <w:tcBorders>
              <w:top w:val="single" w:sz="4" w:space="0" w:color="auto"/>
              <w:left w:val="single" w:sz="4" w:space="0" w:color="auto"/>
              <w:bottom w:val="single" w:sz="4" w:space="0" w:color="auto"/>
              <w:right w:val="single" w:sz="4" w:space="0" w:color="auto"/>
            </w:tcBorders>
          </w:tcPr>
          <w:p w14:paraId="1786BE99" w14:textId="77777777" w:rsidR="00A85D8A" w:rsidRPr="00614B7A" w:rsidRDefault="00A85D8A" w:rsidP="00BE3F9E">
            <w:pPr>
              <w:keepNext/>
              <w:keepLines/>
              <w:spacing w:after="0"/>
              <w:rPr>
                <w:rFonts w:ascii="Arial" w:eastAsia="SimSun" w:hAnsi="Arial"/>
                <w:sz w:val="18"/>
                <w:szCs w:val="18"/>
              </w:rPr>
            </w:pPr>
            <w:r w:rsidRPr="00614B7A">
              <w:rPr>
                <w:rFonts w:ascii="Arial" w:eastAsia="PMingLiU" w:hAnsi="Arial" w:cs="Arial"/>
                <w:sz w:val="18"/>
              </w:rPr>
              <w:t>FFS</w:t>
            </w:r>
          </w:p>
        </w:tc>
        <w:tc>
          <w:tcPr>
            <w:tcW w:w="1184" w:type="dxa"/>
            <w:tcBorders>
              <w:top w:val="single" w:sz="4" w:space="0" w:color="auto"/>
              <w:left w:val="single" w:sz="4" w:space="0" w:color="auto"/>
              <w:bottom w:val="single" w:sz="4" w:space="0" w:color="auto"/>
              <w:right w:val="single" w:sz="4" w:space="0" w:color="auto"/>
            </w:tcBorders>
          </w:tcPr>
          <w:p w14:paraId="274ABC44" w14:textId="77777777" w:rsidR="00A85D8A" w:rsidRPr="00614B7A" w:rsidRDefault="00A85D8A" w:rsidP="00BE3F9E">
            <w:pPr>
              <w:keepNext/>
              <w:keepLines/>
              <w:spacing w:after="0"/>
              <w:rPr>
                <w:rFonts w:ascii="Arial" w:eastAsia="PMingLiU" w:hAnsi="Arial"/>
                <w:sz w:val="18"/>
                <w:lang w:val="en-US" w:eastAsia="zh-TW"/>
              </w:rPr>
            </w:pPr>
          </w:p>
        </w:tc>
        <w:tc>
          <w:tcPr>
            <w:tcW w:w="1945" w:type="dxa"/>
            <w:tcBorders>
              <w:top w:val="single" w:sz="4" w:space="0" w:color="auto"/>
              <w:left w:val="single" w:sz="4" w:space="0" w:color="auto"/>
              <w:bottom w:val="single" w:sz="4" w:space="0" w:color="auto"/>
              <w:right w:val="single" w:sz="4" w:space="0" w:color="auto"/>
            </w:tcBorders>
          </w:tcPr>
          <w:p w14:paraId="79253785" w14:textId="77777777" w:rsidR="00A85D8A" w:rsidRPr="00614B7A" w:rsidRDefault="00A85D8A" w:rsidP="00BE3F9E">
            <w:pPr>
              <w:keepNext/>
              <w:keepLines/>
              <w:spacing w:after="0"/>
              <w:rPr>
                <w:rFonts w:ascii="Arial" w:eastAsia="PMingLiU" w:hAnsi="Arial" w:cs="Arial"/>
                <w:sz w:val="18"/>
              </w:rPr>
            </w:pPr>
            <w:r w:rsidRPr="00614B7A">
              <w:rPr>
                <w:rFonts w:ascii="Arial" w:eastAsia="PMingLiU" w:hAnsi="Arial" w:cs="Arial"/>
                <w:sz w:val="18"/>
              </w:rPr>
              <w:t>NOTE 1</w:t>
            </w:r>
          </w:p>
          <w:p w14:paraId="23CFD9B6" w14:textId="77777777" w:rsidR="00A85D8A" w:rsidRPr="00614B7A" w:rsidRDefault="00A85D8A" w:rsidP="00BE3F9E">
            <w:pPr>
              <w:keepNext/>
              <w:keepLines/>
              <w:spacing w:after="0"/>
              <w:rPr>
                <w:rFonts w:ascii="Arial" w:eastAsia="PMingLiU" w:hAnsi="Arial" w:cs="Arial"/>
                <w:sz w:val="18"/>
              </w:rPr>
            </w:pPr>
            <w:r w:rsidRPr="00614B7A">
              <w:rPr>
                <w:rFonts w:ascii="Arial" w:eastAsia="PMingLiU" w:hAnsi="Arial" w:cs="Arial"/>
                <w:sz w:val="18"/>
              </w:rPr>
              <w:t>NOTE 5</w:t>
            </w:r>
          </w:p>
          <w:p w14:paraId="77DFE046" w14:textId="77777777" w:rsidR="00A85D8A" w:rsidRPr="00614B7A" w:rsidRDefault="00A85D8A" w:rsidP="00BE3F9E">
            <w:pPr>
              <w:keepNext/>
              <w:keepLines/>
              <w:spacing w:after="0"/>
              <w:rPr>
                <w:rFonts w:ascii="Arial" w:eastAsia="PMingLiU" w:hAnsi="Arial"/>
                <w:sz w:val="18"/>
              </w:rPr>
            </w:pPr>
            <w:r w:rsidRPr="00614B7A">
              <w:rPr>
                <w:rFonts w:ascii="Arial" w:eastAsia="PMingLiU" w:hAnsi="Arial" w:cs="Arial"/>
                <w:sz w:val="18"/>
              </w:rPr>
              <w:t>Skip TC 6.2B.2.4_1.1 if UE supports SA and TS 38.521-2 TC 6.2A.2.1 has been executed.</w:t>
            </w:r>
          </w:p>
        </w:tc>
      </w:tr>
      <w:tr w:rsidR="00A85D8A" w:rsidRPr="00614B7A" w14:paraId="64018BD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4659890" w14:textId="77777777" w:rsidR="00A85D8A" w:rsidRPr="00614B7A" w:rsidRDefault="00A85D8A" w:rsidP="00BE3F9E">
            <w:pPr>
              <w:pStyle w:val="TAL"/>
              <w:rPr>
                <w:bCs/>
              </w:rPr>
            </w:pPr>
            <w:r w:rsidRPr="00614B7A">
              <w:t>6.2B.3.1</w:t>
            </w:r>
          </w:p>
        </w:tc>
        <w:tc>
          <w:tcPr>
            <w:tcW w:w="4367" w:type="dxa"/>
            <w:tcBorders>
              <w:top w:val="single" w:sz="4" w:space="0" w:color="auto"/>
              <w:left w:val="single" w:sz="4" w:space="0" w:color="auto"/>
              <w:bottom w:val="single" w:sz="4" w:space="0" w:color="auto"/>
              <w:right w:val="single" w:sz="4" w:space="0" w:color="auto"/>
            </w:tcBorders>
            <w:hideMark/>
          </w:tcPr>
          <w:p w14:paraId="789AB429" w14:textId="77777777" w:rsidR="00A85D8A" w:rsidRPr="00614B7A" w:rsidRDefault="00A85D8A" w:rsidP="00BE3F9E">
            <w:pPr>
              <w:pStyle w:val="TAL"/>
            </w:pPr>
            <w:r w:rsidRPr="00614B7A">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1FE7FCE"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79E5DD" w14:textId="77777777" w:rsidR="00A85D8A" w:rsidRPr="00614B7A" w:rsidRDefault="00A85D8A" w:rsidP="00BE3F9E">
            <w:pPr>
              <w:pStyle w:val="TAL"/>
            </w:pPr>
            <w:r w:rsidRPr="00614B7A">
              <w:t>C009</w:t>
            </w:r>
            <w:r w:rsidRPr="00614B7A">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0E743BEF" w14:textId="77777777" w:rsidR="00A85D8A" w:rsidRPr="00614B7A" w:rsidRDefault="00A85D8A" w:rsidP="00BE3F9E">
            <w:pPr>
              <w:pStyle w:val="TAL"/>
            </w:pPr>
            <w:r w:rsidRPr="00614B7A">
              <w:rPr>
                <w:lang w:eastAsia="zh-CN"/>
              </w:rPr>
              <w:t>UEs supporting Intra-Band Contiguous EN-DC</w:t>
            </w:r>
            <w:r w:rsidRPr="00614B7A">
              <w:rPr>
                <w:rFonts w:eastAsia="SimSun"/>
                <w:szCs w:val="18"/>
                <w:lang w:eastAsia="zh-CN"/>
              </w:rPr>
              <w:t xml:space="preserve"> </w:t>
            </w:r>
            <w:r w:rsidRPr="00614B7A">
              <w:rPr>
                <w:lang w:eastAsia="zh-CN"/>
              </w:rPr>
              <w:t>(2UL CCs)</w:t>
            </w:r>
            <w:r w:rsidRPr="00614B7A">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1C2C01FD" w14:textId="77777777" w:rsidR="00A85D8A" w:rsidRPr="00614B7A" w:rsidRDefault="00A85D8A" w:rsidP="00BE3F9E">
            <w:pPr>
              <w:pStyle w:val="TAL"/>
            </w:pPr>
            <w:r w:rsidRPr="00614B7A">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F55094C"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5C527FE6" w14:textId="77777777" w:rsidR="00A85D8A" w:rsidRPr="00614B7A" w:rsidRDefault="00A85D8A" w:rsidP="00BE3F9E">
            <w:pPr>
              <w:pStyle w:val="TAL"/>
            </w:pPr>
          </w:p>
        </w:tc>
      </w:tr>
      <w:tr w:rsidR="00A85D8A" w:rsidRPr="00614B7A" w14:paraId="00C422C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A5ECFE3" w14:textId="77777777" w:rsidR="00A85D8A" w:rsidRPr="00614B7A" w:rsidRDefault="00A85D8A" w:rsidP="00BE3F9E">
            <w:pPr>
              <w:pStyle w:val="TAL"/>
              <w:rPr>
                <w:bCs/>
              </w:rPr>
            </w:pPr>
            <w:r w:rsidRPr="00614B7A">
              <w:t>6.2B.3.2</w:t>
            </w:r>
          </w:p>
        </w:tc>
        <w:tc>
          <w:tcPr>
            <w:tcW w:w="4367" w:type="dxa"/>
            <w:tcBorders>
              <w:top w:val="single" w:sz="4" w:space="0" w:color="auto"/>
              <w:left w:val="single" w:sz="4" w:space="0" w:color="auto"/>
              <w:bottom w:val="single" w:sz="4" w:space="0" w:color="auto"/>
              <w:right w:val="single" w:sz="4" w:space="0" w:color="auto"/>
            </w:tcBorders>
            <w:hideMark/>
          </w:tcPr>
          <w:p w14:paraId="1259F8F5" w14:textId="77777777" w:rsidR="00A85D8A" w:rsidRPr="00614B7A" w:rsidRDefault="00A85D8A" w:rsidP="00BE3F9E">
            <w:pPr>
              <w:pStyle w:val="TAL"/>
            </w:pPr>
            <w:r w:rsidRPr="00614B7A">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0B0790A"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D204AA7" w14:textId="77777777" w:rsidR="00A85D8A" w:rsidRPr="00614B7A" w:rsidRDefault="00A85D8A" w:rsidP="00BE3F9E">
            <w:pPr>
              <w:pStyle w:val="TAL"/>
            </w:pPr>
            <w:r w:rsidRPr="00614B7A">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ADCB039" w14:textId="77777777" w:rsidR="00A85D8A" w:rsidRPr="00614B7A" w:rsidRDefault="00A85D8A" w:rsidP="00BE3F9E">
            <w:pPr>
              <w:pStyle w:val="TAL"/>
            </w:pPr>
            <w:r w:rsidRPr="00614B7A">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F616675" w14:textId="77777777" w:rsidR="00A85D8A" w:rsidRPr="00614B7A" w:rsidRDefault="00A85D8A" w:rsidP="00BE3F9E">
            <w:pPr>
              <w:pStyle w:val="TAL"/>
            </w:pPr>
            <w:r w:rsidRPr="00614B7A">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6A451A0"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8DC26AB" w14:textId="77777777" w:rsidR="00A85D8A" w:rsidRPr="00614B7A" w:rsidRDefault="00A85D8A" w:rsidP="00BE3F9E">
            <w:pPr>
              <w:pStyle w:val="TAL"/>
            </w:pPr>
            <w:r w:rsidRPr="00614B7A">
              <w:rPr>
                <w:rFonts w:cs="Arial"/>
              </w:rPr>
              <w:t>NOTE 1</w:t>
            </w:r>
          </w:p>
        </w:tc>
      </w:tr>
      <w:tr w:rsidR="00A85D8A" w:rsidRPr="00614B7A" w14:paraId="08ABC77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F77BA2E" w14:textId="77777777" w:rsidR="00A85D8A" w:rsidRPr="00614B7A" w:rsidRDefault="00A85D8A" w:rsidP="00BE3F9E">
            <w:pPr>
              <w:pStyle w:val="TAL"/>
            </w:pPr>
            <w:r w:rsidRPr="00614B7A">
              <w:lastRenderedPageBreak/>
              <w:t>6.2B.3.3</w:t>
            </w:r>
          </w:p>
        </w:tc>
        <w:tc>
          <w:tcPr>
            <w:tcW w:w="4367" w:type="dxa"/>
            <w:tcBorders>
              <w:top w:val="single" w:sz="4" w:space="0" w:color="auto"/>
              <w:left w:val="single" w:sz="4" w:space="0" w:color="auto"/>
              <w:bottom w:val="single" w:sz="4" w:space="0" w:color="auto"/>
              <w:right w:val="single" w:sz="4" w:space="0" w:color="auto"/>
            </w:tcBorders>
            <w:hideMark/>
          </w:tcPr>
          <w:p w14:paraId="2F2E8142" w14:textId="77777777" w:rsidR="00A85D8A" w:rsidRPr="00614B7A" w:rsidRDefault="00A85D8A" w:rsidP="00BE3F9E">
            <w:pPr>
              <w:pStyle w:val="TAL"/>
            </w:pPr>
            <w:r w:rsidRPr="00614B7A">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26217A73" w14:textId="77777777" w:rsidR="00A85D8A" w:rsidRPr="00614B7A" w:rsidRDefault="00A85D8A" w:rsidP="00BE3F9E">
            <w:pPr>
              <w:pStyle w:val="TAC"/>
              <w:rPr>
                <w:rFonts w:eastAsia="SimSun"/>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D634D77" w14:textId="77777777" w:rsidR="00A85D8A" w:rsidRPr="00614B7A" w:rsidRDefault="00A85D8A" w:rsidP="00BE3F9E">
            <w:pPr>
              <w:pStyle w:val="TAL"/>
              <w:rPr>
                <w:rFonts w:eastAsia="SimSun"/>
                <w:lang w:eastAsia="zh-CN"/>
              </w:rPr>
            </w:pPr>
            <w:r w:rsidRPr="00614B7A">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14:paraId="159FB735" w14:textId="77777777" w:rsidR="00A85D8A" w:rsidRPr="00614B7A" w:rsidRDefault="00A85D8A" w:rsidP="00BE3F9E">
            <w:pPr>
              <w:pStyle w:val="TAL"/>
              <w:rPr>
                <w:rFonts w:eastAsia="SimSun"/>
                <w:lang w:eastAsia="zh-CN"/>
              </w:rPr>
            </w:pPr>
            <w:r w:rsidRPr="00614B7A">
              <w:rPr>
                <w:lang w:eastAsia="zh-CN"/>
              </w:rPr>
              <w:t>UEs supporting Inter-Band EN-DC within FR1</w:t>
            </w:r>
            <w:r w:rsidRPr="00614B7A">
              <w:rPr>
                <w:rFonts w:eastAsia="SimSun"/>
                <w:szCs w:val="18"/>
                <w:lang w:eastAsia="zh-CN"/>
              </w:rPr>
              <w:t xml:space="preserve"> with 1 NR UL CC</w:t>
            </w:r>
            <w:r w:rsidRPr="00614B7A">
              <w:rPr>
                <w:rFonts w:eastAsia="SimSun"/>
                <w:lang w:eastAsia="zh-CN"/>
              </w:rPr>
              <w:t xml:space="preserve"> </w:t>
            </w:r>
            <w:r w:rsidRPr="00614B7A">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2B44322A" w14:textId="77777777" w:rsidR="00A85D8A" w:rsidRPr="00614B7A" w:rsidRDefault="00A85D8A" w:rsidP="00BE3F9E">
            <w:pPr>
              <w:pStyle w:val="TAL"/>
              <w:rPr>
                <w:rFonts w:eastAsia="SimSun"/>
                <w:lang w:eastAsia="zh-CN"/>
              </w:rPr>
            </w:pPr>
            <w:r w:rsidRPr="00614B7A">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14:paraId="72453ACA" w14:textId="77777777" w:rsidR="00A85D8A" w:rsidRPr="00614B7A" w:rsidRDefault="00A85D8A" w:rsidP="00BE3F9E">
            <w:pPr>
              <w:pStyle w:val="TAL"/>
              <w:rPr>
                <w:rFonts w:eastAsia="SimSun"/>
                <w:lang w:eastAsia="zh-CN"/>
              </w:rPr>
            </w:pPr>
            <w:r w:rsidRPr="00614B7A">
              <w:rPr>
                <w:rFonts w:eastAsia="SimSun"/>
                <w:lang w:eastAsia="zh-CN"/>
              </w:rPr>
              <w:t>PC3</w:t>
            </w:r>
          </w:p>
          <w:p w14:paraId="64ED46CD" w14:textId="77777777" w:rsidR="00A85D8A" w:rsidRPr="00614B7A" w:rsidRDefault="00A85D8A" w:rsidP="00BE3F9E">
            <w:pPr>
              <w:pStyle w:val="TAL"/>
              <w:rPr>
                <w:rFonts w:cs="Arial"/>
              </w:rPr>
            </w:pPr>
            <w:r w:rsidRPr="00614B7A">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7DC20434" w14:textId="77777777" w:rsidR="00A85D8A" w:rsidRPr="00614B7A" w:rsidRDefault="00A85D8A" w:rsidP="00BE3F9E">
            <w:pPr>
              <w:pStyle w:val="TAL"/>
              <w:rPr>
                <w:rFonts w:cs="Arial"/>
              </w:rPr>
            </w:pPr>
            <w:r w:rsidRPr="00614B7A">
              <w:rPr>
                <w:rFonts w:cs="Arial"/>
              </w:rPr>
              <w:t>NOTE 5</w:t>
            </w:r>
          </w:p>
          <w:p w14:paraId="17284803" w14:textId="77777777" w:rsidR="00A85D8A" w:rsidRPr="00614B7A" w:rsidRDefault="00A85D8A" w:rsidP="00BE3F9E">
            <w:pPr>
              <w:pStyle w:val="TAL"/>
              <w:rPr>
                <w:rFonts w:cs="Arial"/>
              </w:rPr>
            </w:pPr>
            <w:r w:rsidRPr="00614B7A">
              <w:rPr>
                <w:lang w:eastAsia="ko-KR"/>
              </w:rPr>
              <w:t xml:space="preserve">Test execution </w:t>
            </w:r>
            <w:r w:rsidRPr="00614B7A">
              <w:rPr>
                <w:rFonts w:eastAsia="SimSun"/>
                <w:lang w:eastAsia="zh-CN"/>
              </w:rPr>
              <w:t xml:space="preserve">is </w:t>
            </w:r>
            <w:r w:rsidRPr="00614B7A">
              <w:rPr>
                <w:lang w:eastAsia="ko-KR"/>
              </w:rPr>
              <w:t>not necessary if TS 38.521-3 TC</w:t>
            </w:r>
            <w:r w:rsidRPr="00614B7A">
              <w:rPr>
                <w:rFonts w:hint="eastAsia"/>
                <w:lang w:eastAsia="zh-CN"/>
              </w:rPr>
              <w:t>s</w:t>
            </w:r>
            <w:r w:rsidRPr="00614B7A">
              <w:rPr>
                <w:lang w:eastAsia="ko-KR"/>
              </w:rPr>
              <w:t xml:space="preserve"> </w:t>
            </w:r>
            <w:r w:rsidRPr="00614B7A">
              <w:t>6.5B.2.3.2</w:t>
            </w:r>
            <w:r w:rsidRPr="00614B7A">
              <w:rPr>
                <w:rFonts w:hint="eastAsia"/>
                <w:lang w:eastAsia="zh-CN"/>
              </w:rPr>
              <w:t xml:space="preserve">, </w:t>
            </w:r>
            <w:r w:rsidRPr="00614B7A">
              <w:t>6.5B.2.3.</w:t>
            </w:r>
            <w:r w:rsidRPr="00614B7A">
              <w:rPr>
                <w:rFonts w:hint="eastAsia"/>
                <w:lang w:eastAsia="zh-CN"/>
              </w:rPr>
              <w:t>3.2</w:t>
            </w:r>
            <w:r w:rsidRPr="00614B7A">
              <w:t xml:space="preserve"> </w:t>
            </w:r>
            <w:r w:rsidRPr="00614B7A">
              <w:rPr>
                <w:rFonts w:hint="eastAsia"/>
                <w:lang w:eastAsia="zh-CN"/>
              </w:rPr>
              <w:t xml:space="preserve">and </w:t>
            </w:r>
            <w:r w:rsidRPr="00614B7A">
              <w:rPr>
                <w:lang w:eastAsia="zh-CN"/>
              </w:rPr>
              <w:t>6.5B.4.3</w:t>
            </w:r>
            <w:r w:rsidRPr="00614B7A">
              <w:rPr>
                <w:rFonts w:hint="eastAsia"/>
                <w:lang w:eastAsia="zh-CN"/>
              </w:rPr>
              <w:t xml:space="preserve"> are</w:t>
            </w:r>
            <w:r w:rsidRPr="00614B7A">
              <w:rPr>
                <w:lang w:eastAsia="ko-KR"/>
              </w:rPr>
              <w:t xml:space="preserve"> executed.</w:t>
            </w:r>
          </w:p>
          <w:p w14:paraId="7F5F5E26" w14:textId="77777777" w:rsidR="00A85D8A" w:rsidRPr="00614B7A" w:rsidRDefault="00A85D8A" w:rsidP="00BE3F9E">
            <w:pPr>
              <w:pStyle w:val="TAL"/>
            </w:pPr>
            <w:r w:rsidRPr="00614B7A">
              <w:rPr>
                <w:rFonts w:cs="Arial"/>
              </w:rPr>
              <w:t>Skip TC 6.2B.3.3 if UE supports SA and TS 38.521-1 TC 6.2.3 has been executed</w:t>
            </w:r>
            <w:r w:rsidRPr="00614B7A">
              <w:rPr>
                <w:rFonts w:cs="Arial" w:hint="eastAsia"/>
                <w:lang w:eastAsia="zh-CN"/>
              </w:rPr>
              <w:t xml:space="preserve">, or </w:t>
            </w:r>
            <w:r w:rsidRPr="00614B7A">
              <w:rPr>
                <w:rFonts w:cs="Arial"/>
              </w:rPr>
              <w:t>TS 38.521-1 TC</w:t>
            </w:r>
            <w:r w:rsidRPr="00614B7A">
              <w:rPr>
                <w:rFonts w:cs="Arial" w:hint="eastAsia"/>
                <w:lang w:eastAsia="zh-CN"/>
              </w:rPr>
              <w:t>s</w:t>
            </w:r>
            <w:r w:rsidRPr="00614B7A">
              <w:rPr>
                <w:rFonts w:cs="Arial"/>
              </w:rPr>
              <w:t xml:space="preserve"> </w:t>
            </w:r>
            <w:r w:rsidRPr="00614B7A">
              <w:t>6.5.2.3</w:t>
            </w:r>
            <w:r w:rsidRPr="00614B7A">
              <w:rPr>
                <w:rFonts w:hint="eastAsia"/>
                <w:lang w:eastAsia="zh-CN"/>
              </w:rPr>
              <w:t>, 6,5,2,4,2</w:t>
            </w:r>
            <w:r w:rsidRPr="00614B7A">
              <w:t xml:space="preserve"> </w:t>
            </w:r>
            <w:r w:rsidRPr="00614B7A">
              <w:rPr>
                <w:rFonts w:hint="eastAsia"/>
                <w:lang w:eastAsia="zh-CN"/>
              </w:rPr>
              <w:t>and</w:t>
            </w:r>
            <w:r w:rsidRPr="00614B7A">
              <w:t xml:space="preserve"> 6.5.3.3</w:t>
            </w:r>
            <w:r w:rsidRPr="00614B7A">
              <w:rPr>
                <w:rFonts w:hint="eastAsia"/>
                <w:lang w:eastAsia="zh-CN"/>
              </w:rPr>
              <w:t xml:space="preserve"> </w:t>
            </w:r>
            <w:r w:rsidRPr="00614B7A">
              <w:rPr>
                <w:rFonts w:cs="Arial" w:hint="eastAsia"/>
                <w:lang w:eastAsia="zh-CN"/>
              </w:rPr>
              <w:t>have</w:t>
            </w:r>
            <w:r w:rsidRPr="00614B7A">
              <w:rPr>
                <w:rFonts w:cs="Arial"/>
              </w:rPr>
              <w:t xml:space="preserve"> been executed.</w:t>
            </w:r>
          </w:p>
        </w:tc>
      </w:tr>
      <w:tr w:rsidR="00A85D8A" w:rsidRPr="00614B7A" w14:paraId="719EFF4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10F5321" w14:textId="77777777" w:rsidR="00A85D8A" w:rsidRPr="00614B7A" w:rsidRDefault="00A85D8A" w:rsidP="00BE3F9E">
            <w:pPr>
              <w:pStyle w:val="TAL"/>
              <w:rPr>
                <w:bCs/>
              </w:rPr>
            </w:pPr>
            <w:r w:rsidRPr="00614B7A">
              <w:t>6.2B.3.4</w:t>
            </w:r>
          </w:p>
        </w:tc>
        <w:tc>
          <w:tcPr>
            <w:tcW w:w="4367" w:type="dxa"/>
            <w:tcBorders>
              <w:top w:val="single" w:sz="4" w:space="0" w:color="auto"/>
              <w:left w:val="single" w:sz="4" w:space="0" w:color="auto"/>
              <w:bottom w:val="single" w:sz="4" w:space="0" w:color="auto"/>
              <w:right w:val="single" w:sz="4" w:space="0" w:color="auto"/>
            </w:tcBorders>
            <w:hideMark/>
          </w:tcPr>
          <w:p w14:paraId="03F4F65A" w14:textId="77777777" w:rsidR="00A85D8A" w:rsidRPr="00614B7A" w:rsidRDefault="00A85D8A" w:rsidP="00BE3F9E">
            <w:pPr>
              <w:pStyle w:val="TAL"/>
            </w:pPr>
            <w:r w:rsidRPr="00614B7A">
              <w:t>UE Additional Maximum Output Power reduction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79B9A9B"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7872A30" w14:textId="77777777" w:rsidR="00A85D8A" w:rsidRPr="00614B7A" w:rsidRDefault="00A85D8A" w:rsidP="00BE3F9E">
            <w:pPr>
              <w:pStyle w:val="TAL"/>
            </w:pPr>
            <w:r w:rsidRPr="00614B7A">
              <w:rPr>
                <w:rFonts w:eastAsia="SimSun"/>
                <w:lang w:eastAsia="zh-CN"/>
              </w:rPr>
              <w:t>C012z</w:t>
            </w:r>
          </w:p>
        </w:tc>
        <w:tc>
          <w:tcPr>
            <w:tcW w:w="3091" w:type="dxa"/>
            <w:tcBorders>
              <w:top w:val="single" w:sz="4" w:space="0" w:color="auto"/>
              <w:left w:val="single" w:sz="4" w:space="0" w:color="auto"/>
              <w:bottom w:val="single" w:sz="4" w:space="0" w:color="auto"/>
              <w:right w:val="single" w:sz="4" w:space="0" w:color="auto"/>
            </w:tcBorders>
            <w:hideMark/>
          </w:tcPr>
          <w:p w14:paraId="776A5345" w14:textId="77777777" w:rsidR="00A85D8A" w:rsidRPr="00614B7A" w:rsidRDefault="00A85D8A" w:rsidP="00BE3F9E">
            <w:pPr>
              <w:pStyle w:val="TAL"/>
            </w:pPr>
            <w:r w:rsidRPr="00614B7A">
              <w:rPr>
                <w:lang w:eastAsia="zh-CN"/>
              </w:rPr>
              <w:t xml:space="preserve">UEs supporting </w:t>
            </w:r>
            <w:r w:rsidRPr="00614B7A">
              <w:t>Inter-Band EN-DC including FR2</w:t>
            </w:r>
            <w:r w:rsidRPr="00614B7A">
              <w:rPr>
                <w:rFonts w:eastAsia="SimSun"/>
                <w:szCs w:val="18"/>
                <w:lang w:eastAsia="zh-CN"/>
              </w:rPr>
              <w:t xml:space="preserve"> </w:t>
            </w:r>
            <w:r w:rsidRPr="00614B7A">
              <w:rPr>
                <w:rFonts w:eastAsia="SimSun"/>
                <w:lang w:eastAsia="zh-CN"/>
              </w:rPr>
              <w:t xml:space="preserve">with 1 NR UL CC </w:t>
            </w:r>
            <w:r w:rsidRPr="00614B7A">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4509641E" w14:textId="77777777" w:rsidR="00A85D8A" w:rsidRPr="00614B7A" w:rsidRDefault="00A85D8A" w:rsidP="00BE3F9E">
            <w:pPr>
              <w:pStyle w:val="TAL"/>
            </w:pPr>
            <w:r w:rsidRPr="00614B7A">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hideMark/>
          </w:tcPr>
          <w:p w14:paraId="1452BC07" w14:textId="77777777" w:rsidR="00A85D8A" w:rsidRPr="00614B7A" w:rsidRDefault="00A85D8A" w:rsidP="00BE3F9E">
            <w:pPr>
              <w:pStyle w:val="TAL"/>
              <w:rPr>
                <w:rFonts w:cs="Arial"/>
              </w:rPr>
            </w:pPr>
            <w:r w:rsidRPr="00614B7A">
              <w:rPr>
                <w:rFonts w:cs="Arial"/>
              </w:rPr>
              <w:t>PC3</w:t>
            </w:r>
          </w:p>
          <w:p w14:paraId="450405F3" w14:textId="77777777" w:rsidR="00A85D8A" w:rsidRPr="00614B7A" w:rsidRDefault="00A85D8A" w:rsidP="00BE3F9E">
            <w:pPr>
              <w:pStyle w:val="TAL"/>
              <w:rPr>
                <w:rFonts w:cs="Arial"/>
              </w:rPr>
            </w:pPr>
            <w:r w:rsidRPr="00614B7A">
              <w:rPr>
                <w:rFonts w:cs="Arial"/>
              </w:rPr>
              <w:t>PC2</w:t>
            </w:r>
          </w:p>
        </w:tc>
        <w:tc>
          <w:tcPr>
            <w:tcW w:w="1945" w:type="dxa"/>
            <w:tcBorders>
              <w:top w:val="single" w:sz="4" w:space="0" w:color="auto"/>
              <w:left w:val="single" w:sz="4" w:space="0" w:color="auto"/>
              <w:bottom w:val="single" w:sz="4" w:space="0" w:color="auto"/>
              <w:right w:val="single" w:sz="4" w:space="0" w:color="auto"/>
            </w:tcBorders>
            <w:hideMark/>
          </w:tcPr>
          <w:p w14:paraId="466517F7" w14:textId="77777777" w:rsidR="00A85D8A" w:rsidRPr="00614B7A" w:rsidRDefault="00A85D8A" w:rsidP="00BE3F9E">
            <w:pPr>
              <w:pStyle w:val="TAL"/>
              <w:rPr>
                <w:rFonts w:cs="Arial"/>
              </w:rPr>
            </w:pPr>
            <w:r w:rsidRPr="00614B7A">
              <w:rPr>
                <w:rFonts w:cs="Arial"/>
              </w:rPr>
              <w:t>NOTE 5</w:t>
            </w:r>
          </w:p>
          <w:p w14:paraId="2F552CA8" w14:textId="77777777" w:rsidR="00A85D8A" w:rsidRPr="00614B7A" w:rsidRDefault="00A85D8A" w:rsidP="00BE3F9E">
            <w:pPr>
              <w:pStyle w:val="TAL"/>
            </w:pPr>
            <w:r w:rsidRPr="00614B7A">
              <w:rPr>
                <w:rFonts w:cs="Arial"/>
              </w:rPr>
              <w:t>Skip TC 6.2B.3.4 if UE supports SA and TS 38.521-2 TC 6.2.3 has been executed.</w:t>
            </w:r>
          </w:p>
        </w:tc>
      </w:tr>
      <w:tr w:rsidR="00A85D8A" w:rsidRPr="00614B7A" w14:paraId="658B957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BB3FCE3" w14:textId="77777777" w:rsidR="00A85D8A" w:rsidRPr="00614B7A" w:rsidRDefault="00A85D8A" w:rsidP="00BE3F9E">
            <w:pPr>
              <w:pStyle w:val="TAL"/>
              <w:rPr>
                <w:bCs/>
              </w:rPr>
            </w:pPr>
            <w:r w:rsidRPr="00614B7A">
              <w:t>6.2B.4.1.1</w:t>
            </w:r>
          </w:p>
        </w:tc>
        <w:tc>
          <w:tcPr>
            <w:tcW w:w="4367" w:type="dxa"/>
            <w:tcBorders>
              <w:top w:val="single" w:sz="4" w:space="0" w:color="auto"/>
              <w:left w:val="single" w:sz="4" w:space="0" w:color="auto"/>
              <w:bottom w:val="single" w:sz="4" w:space="0" w:color="auto"/>
              <w:right w:val="single" w:sz="4" w:space="0" w:color="auto"/>
            </w:tcBorders>
            <w:hideMark/>
          </w:tcPr>
          <w:p w14:paraId="42F9965D" w14:textId="77777777" w:rsidR="00A85D8A" w:rsidRPr="00614B7A" w:rsidRDefault="00A85D8A" w:rsidP="00BE3F9E">
            <w:pPr>
              <w:pStyle w:val="TAL"/>
            </w:pPr>
            <w:r w:rsidRPr="00614B7A">
              <w:t>Configured Output Power Level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C0A3809"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2F14B1B3" w14:textId="77777777" w:rsidR="00A85D8A" w:rsidRPr="00614B7A" w:rsidRDefault="00A85D8A" w:rsidP="00BE3F9E">
            <w:pPr>
              <w:pStyle w:val="TAL"/>
            </w:pPr>
            <w:r w:rsidRPr="00614B7A">
              <w:t>C009</w:t>
            </w:r>
          </w:p>
        </w:tc>
        <w:tc>
          <w:tcPr>
            <w:tcW w:w="3091" w:type="dxa"/>
            <w:tcBorders>
              <w:top w:val="single" w:sz="4" w:space="0" w:color="auto"/>
              <w:left w:val="single" w:sz="4" w:space="0" w:color="auto"/>
              <w:bottom w:val="single" w:sz="4" w:space="0" w:color="auto"/>
              <w:right w:val="single" w:sz="4" w:space="0" w:color="auto"/>
            </w:tcBorders>
            <w:hideMark/>
          </w:tcPr>
          <w:p w14:paraId="47F1E064" w14:textId="77777777" w:rsidR="00A85D8A" w:rsidRPr="00614B7A" w:rsidRDefault="00A85D8A" w:rsidP="00BE3F9E">
            <w:pPr>
              <w:pStyle w:val="TAL"/>
            </w:pPr>
            <w:r w:rsidRPr="00614B7A">
              <w:rPr>
                <w:lang w:eastAsia="zh-CN"/>
              </w:rPr>
              <w:t xml:space="preserve">UEs supporting </w:t>
            </w:r>
            <w:r w:rsidRPr="00614B7A">
              <w:t>Intra-Band 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53A374B" w14:textId="77777777" w:rsidR="00A85D8A" w:rsidRPr="00614B7A" w:rsidRDefault="00A85D8A" w:rsidP="00BE3F9E">
            <w:pPr>
              <w:pStyle w:val="TAL"/>
            </w:pPr>
            <w:r w:rsidRPr="00614B7A">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567FF5A"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1BC07FF" w14:textId="77777777" w:rsidR="00A85D8A" w:rsidRPr="00614B7A" w:rsidRDefault="00A85D8A" w:rsidP="00BE3F9E">
            <w:pPr>
              <w:pStyle w:val="TAL"/>
            </w:pPr>
            <w:r w:rsidRPr="00614B7A">
              <w:t>NOTE 1</w:t>
            </w:r>
          </w:p>
        </w:tc>
      </w:tr>
      <w:tr w:rsidR="00A85D8A" w:rsidRPr="00614B7A" w14:paraId="54EE331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6F27357" w14:textId="77777777" w:rsidR="00A85D8A" w:rsidRPr="00614B7A" w:rsidRDefault="00A85D8A" w:rsidP="00BE3F9E">
            <w:pPr>
              <w:pStyle w:val="TAL"/>
              <w:rPr>
                <w:bCs/>
              </w:rPr>
            </w:pPr>
            <w:r w:rsidRPr="00614B7A">
              <w:t>6.2B.4.1.2</w:t>
            </w:r>
          </w:p>
        </w:tc>
        <w:tc>
          <w:tcPr>
            <w:tcW w:w="4367" w:type="dxa"/>
            <w:tcBorders>
              <w:top w:val="single" w:sz="4" w:space="0" w:color="auto"/>
              <w:left w:val="single" w:sz="4" w:space="0" w:color="auto"/>
              <w:bottom w:val="single" w:sz="4" w:space="0" w:color="auto"/>
              <w:right w:val="single" w:sz="4" w:space="0" w:color="auto"/>
            </w:tcBorders>
            <w:hideMark/>
          </w:tcPr>
          <w:p w14:paraId="0E3F9A6A" w14:textId="77777777" w:rsidR="00A85D8A" w:rsidRPr="00614B7A" w:rsidRDefault="00A85D8A" w:rsidP="00BE3F9E">
            <w:pPr>
              <w:pStyle w:val="TAL"/>
            </w:pPr>
            <w:r w:rsidRPr="00614B7A">
              <w:t>Configured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91384C3"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3CD905C8" w14:textId="77777777" w:rsidR="00A85D8A" w:rsidRPr="00614B7A" w:rsidRDefault="00A85D8A" w:rsidP="00BE3F9E">
            <w:pPr>
              <w:pStyle w:val="TAL"/>
            </w:pPr>
            <w:r w:rsidRPr="00614B7A">
              <w:t>C010</w:t>
            </w:r>
          </w:p>
        </w:tc>
        <w:tc>
          <w:tcPr>
            <w:tcW w:w="3091" w:type="dxa"/>
            <w:tcBorders>
              <w:top w:val="single" w:sz="4" w:space="0" w:color="auto"/>
              <w:left w:val="single" w:sz="4" w:space="0" w:color="auto"/>
              <w:bottom w:val="single" w:sz="4" w:space="0" w:color="auto"/>
              <w:right w:val="single" w:sz="4" w:space="0" w:color="auto"/>
            </w:tcBorders>
            <w:hideMark/>
          </w:tcPr>
          <w:p w14:paraId="6CBF946F" w14:textId="77777777" w:rsidR="00A85D8A" w:rsidRPr="00614B7A" w:rsidRDefault="00A85D8A" w:rsidP="00BE3F9E">
            <w:pPr>
              <w:pStyle w:val="TAL"/>
            </w:pPr>
            <w:r w:rsidRPr="00614B7A">
              <w:rPr>
                <w:lang w:eastAsia="zh-CN"/>
              </w:rPr>
              <w:t xml:space="preserve">UEs supporting </w:t>
            </w:r>
            <w:r w:rsidRPr="00614B7A">
              <w:t>Intra-Band Non-Contiguous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CAE4ACE" w14:textId="77777777" w:rsidR="00A85D8A" w:rsidRPr="00614B7A" w:rsidRDefault="00A85D8A" w:rsidP="00BE3F9E">
            <w:pPr>
              <w:pStyle w:val="TAL"/>
              <w:rPr>
                <w:lang w:eastAsia="ko-KR"/>
              </w:rPr>
            </w:pPr>
            <w:r w:rsidRPr="00614B7A">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15788AA5"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C6B8C32" w14:textId="77777777" w:rsidR="00A85D8A" w:rsidRPr="00614B7A" w:rsidRDefault="00A85D8A" w:rsidP="00BE3F9E">
            <w:pPr>
              <w:pStyle w:val="TAL"/>
            </w:pPr>
            <w:r w:rsidRPr="00614B7A">
              <w:t>NOTE 1</w:t>
            </w:r>
          </w:p>
        </w:tc>
      </w:tr>
      <w:tr w:rsidR="00A85D8A" w:rsidRPr="00614B7A" w14:paraId="5CCBBB8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12B5D96" w14:textId="77777777" w:rsidR="00A85D8A" w:rsidRPr="00614B7A" w:rsidRDefault="00A85D8A" w:rsidP="00BE3F9E">
            <w:pPr>
              <w:pStyle w:val="TAL"/>
              <w:rPr>
                <w:bCs/>
              </w:rPr>
            </w:pPr>
            <w:r w:rsidRPr="00614B7A">
              <w:t>6.2B.4.1.3</w:t>
            </w:r>
          </w:p>
        </w:tc>
        <w:tc>
          <w:tcPr>
            <w:tcW w:w="4367" w:type="dxa"/>
            <w:tcBorders>
              <w:top w:val="single" w:sz="4" w:space="0" w:color="auto"/>
              <w:left w:val="single" w:sz="4" w:space="0" w:color="auto"/>
              <w:bottom w:val="single" w:sz="4" w:space="0" w:color="auto"/>
              <w:right w:val="single" w:sz="4" w:space="0" w:color="auto"/>
            </w:tcBorders>
            <w:hideMark/>
          </w:tcPr>
          <w:p w14:paraId="07B227FA" w14:textId="77777777" w:rsidR="00A85D8A" w:rsidRPr="00614B7A" w:rsidRDefault="00A85D8A" w:rsidP="00BE3F9E">
            <w:pPr>
              <w:pStyle w:val="TAL"/>
            </w:pPr>
            <w:r w:rsidRPr="00614B7A">
              <w:t>Configured Output Power for Inter-Band EN-DC within FR1(</w:t>
            </w:r>
            <w:r w:rsidRPr="00614B7A">
              <w:rPr>
                <w:szCs w:val="18"/>
              </w:rPr>
              <w:t>1 E-UTRA CC, 1 NR CC</w:t>
            </w:r>
            <w:r w:rsidRPr="00614B7A">
              <w:t>)</w:t>
            </w:r>
          </w:p>
        </w:tc>
        <w:tc>
          <w:tcPr>
            <w:tcW w:w="850" w:type="dxa"/>
            <w:tcBorders>
              <w:top w:val="single" w:sz="4" w:space="0" w:color="auto"/>
              <w:left w:val="single" w:sz="4" w:space="0" w:color="auto"/>
              <w:bottom w:val="single" w:sz="4" w:space="0" w:color="auto"/>
              <w:right w:val="single" w:sz="4" w:space="0" w:color="auto"/>
            </w:tcBorders>
            <w:hideMark/>
          </w:tcPr>
          <w:p w14:paraId="58B4452F"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16CF1217" w14:textId="77777777" w:rsidR="00A85D8A" w:rsidRPr="00614B7A" w:rsidRDefault="00A85D8A" w:rsidP="00BE3F9E">
            <w:pPr>
              <w:pStyle w:val="TAL"/>
            </w:pPr>
            <w:r w:rsidRPr="00614B7A">
              <w:t>C011</w:t>
            </w:r>
          </w:p>
        </w:tc>
        <w:tc>
          <w:tcPr>
            <w:tcW w:w="3091" w:type="dxa"/>
            <w:tcBorders>
              <w:top w:val="single" w:sz="4" w:space="0" w:color="auto"/>
              <w:left w:val="single" w:sz="4" w:space="0" w:color="auto"/>
              <w:bottom w:val="single" w:sz="4" w:space="0" w:color="auto"/>
              <w:right w:val="single" w:sz="4" w:space="0" w:color="auto"/>
            </w:tcBorders>
            <w:hideMark/>
          </w:tcPr>
          <w:p w14:paraId="20F5B30E" w14:textId="77777777" w:rsidR="00A85D8A" w:rsidRPr="00614B7A" w:rsidRDefault="00A85D8A" w:rsidP="00BE3F9E">
            <w:pPr>
              <w:pStyle w:val="TAL"/>
            </w:pPr>
            <w:r w:rsidRPr="00614B7A">
              <w:rPr>
                <w:lang w:eastAsia="zh-CN"/>
              </w:rPr>
              <w:t xml:space="preserve">UEs supporting </w:t>
            </w:r>
            <w:r w:rsidRPr="00614B7A">
              <w:t>Inter-Band EN-DC within FR1</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CE2EA7E" w14:textId="77777777" w:rsidR="00A85D8A" w:rsidRPr="00614B7A" w:rsidRDefault="00A85D8A" w:rsidP="00BE3F9E">
            <w:pPr>
              <w:pStyle w:val="TAL"/>
              <w:rPr>
                <w:lang w:eastAsia="ko-KR"/>
              </w:rPr>
            </w:pPr>
            <w:r w:rsidRPr="00614B7A">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784AA568"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62B88B7A" w14:textId="77777777" w:rsidR="00A85D8A" w:rsidRPr="00614B7A" w:rsidRDefault="00A85D8A" w:rsidP="00BE3F9E">
            <w:pPr>
              <w:pStyle w:val="TAL"/>
            </w:pPr>
          </w:p>
        </w:tc>
      </w:tr>
      <w:tr w:rsidR="00A85D8A" w:rsidRPr="00614B7A" w14:paraId="2691257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tcPr>
          <w:p w14:paraId="0EE6460C" w14:textId="77777777" w:rsidR="00A85D8A" w:rsidRPr="00614B7A" w:rsidRDefault="00A85D8A" w:rsidP="00BE3F9E">
            <w:pPr>
              <w:pStyle w:val="TAL"/>
            </w:pPr>
            <w:r w:rsidRPr="00614B7A">
              <w:t>6.2B.4.1.3_1</w:t>
            </w:r>
          </w:p>
        </w:tc>
        <w:tc>
          <w:tcPr>
            <w:tcW w:w="4367" w:type="dxa"/>
            <w:tcBorders>
              <w:top w:val="single" w:sz="4" w:space="0" w:color="auto"/>
              <w:left w:val="single" w:sz="4" w:space="0" w:color="auto"/>
              <w:bottom w:val="single" w:sz="4" w:space="0" w:color="auto"/>
              <w:right w:val="single" w:sz="4" w:space="0" w:color="auto"/>
            </w:tcBorders>
          </w:tcPr>
          <w:p w14:paraId="3319F494" w14:textId="77777777" w:rsidR="00A85D8A" w:rsidRPr="00614B7A" w:rsidRDefault="00A85D8A" w:rsidP="00BE3F9E">
            <w:pPr>
              <w:pStyle w:val="TAL"/>
            </w:pPr>
            <w:r w:rsidRPr="00614B7A">
              <w:t>Configured Output Power for Inter-Band EN-DC within FR1 (</w:t>
            </w:r>
            <w:r w:rsidRPr="00614B7A">
              <w:rPr>
                <w:szCs w:val="18"/>
              </w:rPr>
              <w:t>2 E-UTRA CCs, 1 NR CC</w:t>
            </w:r>
            <w:r w:rsidRPr="00614B7A">
              <w:t>)</w:t>
            </w:r>
          </w:p>
        </w:tc>
        <w:tc>
          <w:tcPr>
            <w:tcW w:w="850" w:type="dxa"/>
            <w:tcBorders>
              <w:top w:val="single" w:sz="4" w:space="0" w:color="auto"/>
              <w:left w:val="single" w:sz="4" w:space="0" w:color="auto"/>
              <w:bottom w:val="single" w:sz="4" w:space="0" w:color="auto"/>
              <w:right w:val="single" w:sz="4" w:space="0" w:color="auto"/>
            </w:tcBorders>
          </w:tcPr>
          <w:p w14:paraId="05C8B0C7" w14:textId="77777777" w:rsidR="00A85D8A" w:rsidRPr="00614B7A" w:rsidRDefault="00A85D8A" w:rsidP="00BE3F9E">
            <w:pPr>
              <w:pStyle w:val="TAC"/>
            </w:pPr>
            <w:r w:rsidRPr="00614B7A">
              <w:t>Rel-16</w:t>
            </w:r>
          </w:p>
        </w:tc>
        <w:tc>
          <w:tcPr>
            <w:tcW w:w="1125" w:type="dxa"/>
            <w:tcBorders>
              <w:top w:val="single" w:sz="4" w:space="0" w:color="auto"/>
              <w:left w:val="single" w:sz="4" w:space="0" w:color="auto"/>
              <w:bottom w:val="single" w:sz="4" w:space="0" w:color="auto"/>
              <w:right w:val="single" w:sz="4" w:space="0" w:color="auto"/>
            </w:tcBorders>
          </w:tcPr>
          <w:p w14:paraId="7F32820E" w14:textId="77777777" w:rsidR="00A85D8A" w:rsidRPr="00614B7A" w:rsidRDefault="00A85D8A" w:rsidP="00BE3F9E">
            <w:pPr>
              <w:pStyle w:val="TAL"/>
            </w:pPr>
            <w:r w:rsidRPr="00614B7A">
              <w:t>C011d</w:t>
            </w:r>
          </w:p>
        </w:tc>
        <w:tc>
          <w:tcPr>
            <w:tcW w:w="3091" w:type="dxa"/>
            <w:tcBorders>
              <w:top w:val="single" w:sz="4" w:space="0" w:color="auto"/>
              <w:left w:val="single" w:sz="4" w:space="0" w:color="auto"/>
              <w:bottom w:val="single" w:sz="4" w:space="0" w:color="auto"/>
              <w:right w:val="single" w:sz="4" w:space="0" w:color="auto"/>
            </w:tcBorders>
          </w:tcPr>
          <w:p w14:paraId="4FB44307" w14:textId="77777777" w:rsidR="00A85D8A" w:rsidRPr="00614B7A" w:rsidRDefault="00A85D8A" w:rsidP="00BE3F9E">
            <w:pPr>
              <w:pStyle w:val="TAL"/>
            </w:pPr>
            <w:r w:rsidRPr="00614B7A">
              <w:t>UEs supporting Inter-Band EN-DC within FR1</w:t>
            </w:r>
            <w:r w:rsidRPr="00614B7A">
              <w:rPr>
                <w:szCs w:val="18"/>
              </w:rPr>
              <w:t xml:space="preserve"> </w:t>
            </w:r>
            <w:r w:rsidRPr="00614B7A">
              <w:t>(</w:t>
            </w:r>
            <w:r w:rsidRPr="00614B7A">
              <w:rPr>
                <w:szCs w:val="18"/>
              </w:rPr>
              <w:t>2UL E-UTRA CCs, 1UL NR CC</w:t>
            </w:r>
            <w:r w:rsidRPr="00614B7A">
              <w:t>)</w:t>
            </w:r>
          </w:p>
        </w:tc>
        <w:tc>
          <w:tcPr>
            <w:tcW w:w="1551" w:type="dxa"/>
            <w:tcBorders>
              <w:top w:val="single" w:sz="4" w:space="0" w:color="auto"/>
              <w:left w:val="single" w:sz="4" w:space="0" w:color="auto"/>
              <w:bottom w:val="single" w:sz="4" w:space="0" w:color="auto"/>
              <w:right w:val="single" w:sz="4" w:space="0" w:color="auto"/>
            </w:tcBorders>
          </w:tcPr>
          <w:p w14:paraId="517C4BC4" w14:textId="77777777" w:rsidR="00A85D8A" w:rsidRPr="00614B7A" w:rsidRDefault="00A85D8A" w:rsidP="00BE3F9E">
            <w:pPr>
              <w:pStyle w:val="TAL"/>
              <w:rPr>
                <w:lang w:eastAsia="ko-KR"/>
              </w:rPr>
            </w:pPr>
            <w:r w:rsidRPr="00614B7A">
              <w:rPr>
                <w:lang w:eastAsia="zh-CN"/>
              </w:rPr>
              <w:t>E005z</w:t>
            </w:r>
          </w:p>
        </w:tc>
        <w:tc>
          <w:tcPr>
            <w:tcW w:w="1184" w:type="dxa"/>
            <w:tcBorders>
              <w:top w:val="single" w:sz="4" w:space="0" w:color="auto"/>
              <w:left w:val="single" w:sz="4" w:space="0" w:color="auto"/>
              <w:bottom w:val="single" w:sz="4" w:space="0" w:color="auto"/>
              <w:right w:val="single" w:sz="4" w:space="0" w:color="auto"/>
            </w:tcBorders>
          </w:tcPr>
          <w:p w14:paraId="28739172" w14:textId="77777777" w:rsidR="00A85D8A" w:rsidRPr="00614B7A" w:rsidRDefault="00A85D8A" w:rsidP="00BE3F9E">
            <w:pPr>
              <w:pStyle w:val="TAL"/>
            </w:pPr>
            <w:r w:rsidRPr="00614B7A">
              <w:t>PC3</w:t>
            </w:r>
          </w:p>
        </w:tc>
        <w:tc>
          <w:tcPr>
            <w:tcW w:w="1945" w:type="dxa"/>
            <w:tcBorders>
              <w:top w:val="single" w:sz="4" w:space="0" w:color="auto"/>
              <w:left w:val="single" w:sz="4" w:space="0" w:color="auto"/>
              <w:bottom w:val="single" w:sz="4" w:space="0" w:color="auto"/>
              <w:right w:val="single" w:sz="4" w:space="0" w:color="auto"/>
            </w:tcBorders>
          </w:tcPr>
          <w:p w14:paraId="749F83D3" w14:textId="77777777" w:rsidR="00A85D8A" w:rsidRPr="00614B7A" w:rsidRDefault="00A85D8A" w:rsidP="00BE3F9E">
            <w:pPr>
              <w:pStyle w:val="TAL"/>
            </w:pPr>
          </w:p>
        </w:tc>
      </w:tr>
      <w:tr w:rsidR="00A85D8A" w:rsidRPr="00614B7A" w14:paraId="3C4D694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956608E" w14:textId="77777777" w:rsidR="00A85D8A" w:rsidRPr="00614B7A" w:rsidRDefault="00A85D8A" w:rsidP="00BE3F9E">
            <w:pPr>
              <w:pStyle w:val="TAL"/>
              <w:rPr>
                <w:bCs/>
              </w:rPr>
            </w:pPr>
            <w:r w:rsidRPr="00614B7A">
              <w:t>6.2B.4.1.4</w:t>
            </w:r>
          </w:p>
        </w:tc>
        <w:tc>
          <w:tcPr>
            <w:tcW w:w="4367" w:type="dxa"/>
            <w:tcBorders>
              <w:top w:val="single" w:sz="4" w:space="0" w:color="auto"/>
              <w:left w:val="single" w:sz="4" w:space="0" w:color="auto"/>
              <w:bottom w:val="single" w:sz="4" w:space="0" w:color="auto"/>
              <w:right w:val="single" w:sz="4" w:space="0" w:color="auto"/>
            </w:tcBorders>
            <w:hideMark/>
          </w:tcPr>
          <w:p w14:paraId="71C2EEC4" w14:textId="77777777" w:rsidR="00A85D8A" w:rsidRPr="00614B7A" w:rsidRDefault="00A85D8A" w:rsidP="00BE3F9E">
            <w:pPr>
              <w:pStyle w:val="TAL"/>
            </w:pPr>
            <w:r w:rsidRPr="00614B7A">
              <w:t>Configured Output Power for Inter-Band EN-DC including FR2</w:t>
            </w:r>
            <w:r w:rsidRPr="00614B7A">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E4EC478"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0ED425C2" w14:textId="77777777" w:rsidR="00A85D8A" w:rsidRPr="00614B7A" w:rsidRDefault="00A85D8A" w:rsidP="00BE3F9E">
            <w:pPr>
              <w:pStyle w:val="TAL"/>
            </w:pPr>
            <w:r w:rsidRPr="00614B7A">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7BB9481C" w14:textId="77777777" w:rsidR="00A85D8A" w:rsidRPr="00614B7A" w:rsidRDefault="00A85D8A" w:rsidP="00BE3F9E">
            <w:pPr>
              <w:pStyle w:val="TAL"/>
            </w:pPr>
            <w:r w:rsidRPr="00614B7A">
              <w:rPr>
                <w:rFonts w:cs="Arial"/>
              </w:rPr>
              <w:t>UEs supporting inter-band EN-DC including FR2</w:t>
            </w:r>
            <w:r w:rsidRPr="00614B7A">
              <w:rPr>
                <w:rFonts w:eastAsia="SimSun" w:cs="Arial"/>
                <w:lang w:eastAsia="zh-CN"/>
              </w:rPr>
              <w:t xml:space="preserve"> </w:t>
            </w:r>
            <w:r w:rsidRPr="00614B7A">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0E1042B3" w14:textId="77777777" w:rsidR="00A85D8A" w:rsidRPr="00614B7A" w:rsidRDefault="00A85D8A" w:rsidP="00BE3F9E">
            <w:pPr>
              <w:pStyle w:val="TAL"/>
              <w:rPr>
                <w:lang w:eastAsia="ko-KR"/>
              </w:rPr>
            </w:pPr>
            <w:r w:rsidRPr="00614B7A">
              <w:rPr>
                <w:lang w:eastAsia="ko-KR"/>
              </w:rPr>
              <w:t>E010</w:t>
            </w:r>
          </w:p>
        </w:tc>
        <w:tc>
          <w:tcPr>
            <w:tcW w:w="1184" w:type="dxa"/>
            <w:tcBorders>
              <w:top w:val="single" w:sz="4" w:space="0" w:color="auto"/>
              <w:left w:val="single" w:sz="4" w:space="0" w:color="auto"/>
              <w:bottom w:val="single" w:sz="4" w:space="0" w:color="auto"/>
              <w:right w:val="single" w:sz="4" w:space="0" w:color="auto"/>
            </w:tcBorders>
          </w:tcPr>
          <w:p w14:paraId="20DB8F7E"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221C8CAC" w14:textId="77777777" w:rsidR="00A85D8A" w:rsidRPr="00614B7A" w:rsidRDefault="00A85D8A" w:rsidP="00BE3F9E">
            <w:pPr>
              <w:pStyle w:val="TAL"/>
            </w:pPr>
          </w:p>
        </w:tc>
      </w:tr>
      <w:tr w:rsidR="00A85D8A" w:rsidRPr="00614B7A" w14:paraId="66EBBD5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0CD2EAD" w14:textId="77777777" w:rsidR="00A85D8A" w:rsidRPr="00614B7A" w:rsidRDefault="00A85D8A" w:rsidP="00BE3F9E">
            <w:pPr>
              <w:pStyle w:val="TAL"/>
              <w:rPr>
                <w:b/>
              </w:rPr>
            </w:pPr>
            <w:r w:rsidRPr="00614B7A">
              <w:rPr>
                <w:b/>
              </w:rPr>
              <w:t>6.3B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A8460D0" w14:textId="77777777" w:rsidR="00A85D8A" w:rsidRPr="00614B7A" w:rsidRDefault="00A85D8A" w:rsidP="00BE3F9E">
            <w:pPr>
              <w:pStyle w:val="TAL"/>
              <w:rPr>
                <w:b/>
                <w:lang w:eastAsia="zh-CN"/>
              </w:rPr>
            </w:pPr>
            <w:r w:rsidRPr="00614B7A">
              <w:rPr>
                <w:b/>
              </w:rPr>
              <w:t>Output power dynamics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82EDB9"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0E68F32" w14:textId="77777777" w:rsidR="00A85D8A" w:rsidRPr="00614B7A"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8106BD2" w14:textId="77777777" w:rsidR="00A85D8A" w:rsidRPr="00614B7A"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9053E78" w14:textId="77777777" w:rsidR="00A85D8A" w:rsidRPr="00614B7A"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93A39A4" w14:textId="77777777" w:rsidR="00A85D8A" w:rsidRPr="00614B7A"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9C21D53" w14:textId="77777777" w:rsidR="00A85D8A" w:rsidRPr="00614B7A" w:rsidRDefault="00A85D8A" w:rsidP="00BE3F9E">
            <w:pPr>
              <w:pStyle w:val="TAL"/>
              <w:rPr>
                <w:b/>
                <w:lang w:eastAsia="zh-CN"/>
              </w:rPr>
            </w:pPr>
          </w:p>
        </w:tc>
      </w:tr>
      <w:tr w:rsidR="00A85D8A" w:rsidRPr="00614B7A" w14:paraId="56D3554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CCB7151" w14:textId="77777777" w:rsidR="00A85D8A" w:rsidRPr="00614B7A" w:rsidRDefault="00A85D8A" w:rsidP="00BE3F9E">
            <w:pPr>
              <w:pStyle w:val="TAL"/>
              <w:rPr>
                <w:bCs/>
              </w:rPr>
            </w:pPr>
            <w:r w:rsidRPr="00614B7A">
              <w:t>6.3B.1.1</w:t>
            </w:r>
          </w:p>
        </w:tc>
        <w:tc>
          <w:tcPr>
            <w:tcW w:w="4367" w:type="dxa"/>
            <w:tcBorders>
              <w:top w:val="single" w:sz="4" w:space="0" w:color="auto"/>
              <w:left w:val="single" w:sz="4" w:space="0" w:color="auto"/>
              <w:bottom w:val="single" w:sz="4" w:space="0" w:color="auto"/>
              <w:right w:val="single" w:sz="4" w:space="0" w:color="auto"/>
            </w:tcBorders>
            <w:hideMark/>
          </w:tcPr>
          <w:p w14:paraId="23C731E7" w14:textId="77777777" w:rsidR="00A85D8A" w:rsidRPr="00614B7A" w:rsidRDefault="00A85D8A" w:rsidP="00BE3F9E">
            <w:pPr>
              <w:pStyle w:val="TAL"/>
            </w:pPr>
            <w:r w:rsidRPr="00614B7A">
              <w:rPr>
                <w:lang w:eastAsia="zh-CN"/>
              </w:rPr>
              <w:t>Minimum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BD23FF7"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3BECA06D" w14:textId="77777777" w:rsidR="00A85D8A" w:rsidRPr="00614B7A" w:rsidRDefault="00A85D8A" w:rsidP="00BE3F9E">
            <w:pPr>
              <w:pStyle w:val="TAL"/>
            </w:pPr>
            <w:r w:rsidRPr="00614B7A">
              <w:t>C009</w:t>
            </w:r>
          </w:p>
        </w:tc>
        <w:tc>
          <w:tcPr>
            <w:tcW w:w="3091" w:type="dxa"/>
            <w:tcBorders>
              <w:top w:val="single" w:sz="4" w:space="0" w:color="auto"/>
              <w:left w:val="single" w:sz="4" w:space="0" w:color="auto"/>
              <w:bottom w:val="single" w:sz="4" w:space="0" w:color="auto"/>
              <w:right w:val="single" w:sz="4" w:space="0" w:color="auto"/>
            </w:tcBorders>
            <w:hideMark/>
          </w:tcPr>
          <w:p w14:paraId="7FD34A30" w14:textId="77777777" w:rsidR="00A85D8A" w:rsidRPr="00614B7A" w:rsidRDefault="00A85D8A" w:rsidP="00BE3F9E">
            <w:pPr>
              <w:pStyle w:val="TAL"/>
            </w:pPr>
            <w:r w:rsidRPr="00614B7A">
              <w:rPr>
                <w:lang w:eastAsia="zh-CN"/>
              </w:rPr>
              <w:t>UEs supporting intra-band 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7D21669" w14:textId="77777777" w:rsidR="00A85D8A" w:rsidRPr="00614B7A" w:rsidRDefault="00A85D8A" w:rsidP="00BE3F9E">
            <w:pPr>
              <w:pStyle w:val="TAL"/>
            </w:pPr>
            <w:r w:rsidRPr="00614B7A">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1B2A778"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3DCF5A98" w14:textId="77777777" w:rsidR="00A85D8A" w:rsidRPr="00614B7A" w:rsidRDefault="00A85D8A" w:rsidP="00BE3F9E">
            <w:pPr>
              <w:pStyle w:val="TAL"/>
            </w:pPr>
          </w:p>
        </w:tc>
      </w:tr>
      <w:tr w:rsidR="00A85D8A" w:rsidRPr="00614B7A" w14:paraId="33AA3D2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47C8B40" w14:textId="77777777" w:rsidR="00A85D8A" w:rsidRPr="00614B7A" w:rsidRDefault="00A85D8A" w:rsidP="00BE3F9E">
            <w:pPr>
              <w:pStyle w:val="TAL"/>
              <w:rPr>
                <w:bCs/>
              </w:rPr>
            </w:pPr>
            <w:r w:rsidRPr="00614B7A">
              <w:t>6.3B.1.2</w:t>
            </w:r>
          </w:p>
        </w:tc>
        <w:tc>
          <w:tcPr>
            <w:tcW w:w="4367" w:type="dxa"/>
            <w:tcBorders>
              <w:top w:val="single" w:sz="4" w:space="0" w:color="auto"/>
              <w:left w:val="single" w:sz="4" w:space="0" w:color="auto"/>
              <w:bottom w:val="single" w:sz="4" w:space="0" w:color="auto"/>
              <w:right w:val="single" w:sz="4" w:space="0" w:color="auto"/>
            </w:tcBorders>
            <w:hideMark/>
          </w:tcPr>
          <w:p w14:paraId="38F6B7AB" w14:textId="77777777" w:rsidR="00A85D8A" w:rsidRPr="00614B7A" w:rsidRDefault="00A85D8A" w:rsidP="00BE3F9E">
            <w:pPr>
              <w:pStyle w:val="TAL"/>
            </w:pPr>
            <w:r w:rsidRPr="00614B7A">
              <w:rPr>
                <w:lang w:eastAsia="zh-CN"/>
              </w:rPr>
              <w:t>Minimum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BF0F568"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16039244" w14:textId="77777777" w:rsidR="00A85D8A" w:rsidRPr="00614B7A" w:rsidRDefault="00A85D8A" w:rsidP="00BE3F9E">
            <w:pPr>
              <w:pStyle w:val="TAL"/>
            </w:pPr>
            <w:r w:rsidRPr="00614B7A">
              <w:t>C010</w:t>
            </w:r>
          </w:p>
        </w:tc>
        <w:tc>
          <w:tcPr>
            <w:tcW w:w="3091" w:type="dxa"/>
            <w:tcBorders>
              <w:top w:val="single" w:sz="4" w:space="0" w:color="auto"/>
              <w:left w:val="single" w:sz="4" w:space="0" w:color="auto"/>
              <w:bottom w:val="single" w:sz="4" w:space="0" w:color="auto"/>
              <w:right w:val="single" w:sz="4" w:space="0" w:color="auto"/>
            </w:tcBorders>
            <w:hideMark/>
          </w:tcPr>
          <w:p w14:paraId="220EFB5E" w14:textId="77777777" w:rsidR="00A85D8A" w:rsidRPr="00614B7A" w:rsidRDefault="00A85D8A" w:rsidP="00BE3F9E">
            <w:pPr>
              <w:pStyle w:val="TAL"/>
            </w:pPr>
            <w:r w:rsidRPr="00614B7A">
              <w:rPr>
                <w:lang w:eastAsia="zh-CN"/>
              </w:rPr>
              <w:t>UEs supporting intra-band non-contiguous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3CE159F" w14:textId="77777777" w:rsidR="00A85D8A" w:rsidRPr="00614B7A" w:rsidRDefault="00A85D8A" w:rsidP="00BE3F9E">
            <w:pPr>
              <w:pStyle w:val="TAL"/>
            </w:pPr>
            <w:r w:rsidRPr="00614B7A">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042051C0"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6ECF62F" w14:textId="77777777" w:rsidR="00A85D8A" w:rsidRPr="00614B7A" w:rsidRDefault="00A85D8A" w:rsidP="00BE3F9E">
            <w:pPr>
              <w:pStyle w:val="TAL"/>
            </w:pPr>
            <w:r w:rsidRPr="00614B7A">
              <w:t>NOTE 5</w:t>
            </w:r>
          </w:p>
          <w:p w14:paraId="2BAD5533" w14:textId="77777777" w:rsidR="00A85D8A" w:rsidRPr="00614B7A" w:rsidRDefault="00A85D8A" w:rsidP="00BE3F9E">
            <w:pPr>
              <w:pStyle w:val="TAL"/>
            </w:pPr>
            <w:r w:rsidRPr="00614B7A">
              <w:rPr>
                <w:rFonts w:cs="Arial"/>
              </w:rPr>
              <w:t xml:space="preserve">Skip TC </w:t>
            </w:r>
            <w:r w:rsidRPr="00614B7A">
              <w:t>6.3B.1.2</w:t>
            </w:r>
            <w:r w:rsidRPr="00614B7A">
              <w:rPr>
                <w:rFonts w:cs="Arial"/>
              </w:rPr>
              <w:t xml:space="preserve"> if UE supports SA and </w:t>
            </w:r>
            <w:r w:rsidRPr="00614B7A">
              <w:t>TS 38.521-1 TC 6.3.1</w:t>
            </w:r>
            <w:r w:rsidRPr="00614B7A">
              <w:rPr>
                <w:rFonts w:cs="Arial"/>
              </w:rPr>
              <w:t xml:space="preserve"> has been executed.</w:t>
            </w:r>
          </w:p>
        </w:tc>
      </w:tr>
      <w:tr w:rsidR="00A85D8A" w:rsidRPr="00614B7A" w14:paraId="23D195F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4F7C5ED" w14:textId="77777777" w:rsidR="00A85D8A" w:rsidRPr="00614B7A" w:rsidRDefault="00A85D8A" w:rsidP="00BE3F9E">
            <w:pPr>
              <w:pStyle w:val="TAL"/>
              <w:rPr>
                <w:bCs/>
              </w:rPr>
            </w:pPr>
            <w:r w:rsidRPr="00614B7A">
              <w:lastRenderedPageBreak/>
              <w:t>6.3B.1.3</w:t>
            </w:r>
          </w:p>
        </w:tc>
        <w:tc>
          <w:tcPr>
            <w:tcW w:w="4367" w:type="dxa"/>
            <w:tcBorders>
              <w:top w:val="single" w:sz="4" w:space="0" w:color="auto"/>
              <w:left w:val="single" w:sz="4" w:space="0" w:color="auto"/>
              <w:bottom w:val="single" w:sz="4" w:space="0" w:color="auto"/>
              <w:right w:val="single" w:sz="4" w:space="0" w:color="auto"/>
            </w:tcBorders>
            <w:hideMark/>
          </w:tcPr>
          <w:p w14:paraId="5070CBA5" w14:textId="77777777" w:rsidR="00A85D8A" w:rsidRPr="00614B7A" w:rsidRDefault="00A85D8A" w:rsidP="00BE3F9E">
            <w:pPr>
              <w:pStyle w:val="TAL"/>
            </w:pPr>
            <w:r w:rsidRPr="00614B7A">
              <w:rPr>
                <w:lang w:eastAsia="zh-CN"/>
              </w:rPr>
              <w:t xml:space="preserve">Minimum output power for inter-band EN-DC within FR1 </w:t>
            </w:r>
            <w:r w:rsidRPr="00614B7A">
              <w:t>(1 NR CC)</w:t>
            </w:r>
          </w:p>
        </w:tc>
        <w:tc>
          <w:tcPr>
            <w:tcW w:w="850" w:type="dxa"/>
            <w:tcBorders>
              <w:top w:val="single" w:sz="4" w:space="0" w:color="auto"/>
              <w:left w:val="single" w:sz="4" w:space="0" w:color="auto"/>
              <w:bottom w:val="single" w:sz="4" w:space="0" w:color="auto"/>
              <w:right w:val="single" w:sz="4" w:space="0" w:color="auto"/>
            </w:tcBorders>
            <w:hideMark/>
          </w:tcPr>
          <w:p w14:paraId="12415BC6"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706A84CE" w14:textId="77777777" w:rsidR="00A85D8A" w:rsidRPr="00614B7A" w:rsidRDefault="00A85D8A" w:rsidP="00BE3F9E">
            <w:pPr>
              <w:pStyle w:val="TAL"/>
            </w:pPr>
            <w:r w:rsidRPr="00614B7A">
              <w:t>C011b</w:t>
            </w:r>
          </w:p>
        </w:tc>
        <w:tc>
          <w:tcPr>
            <w:tcW w:w="3091" w:type="dxa"/>
            <w:tcBorders>
              <w:top w:val="single" w:sz="4" w:space="0" w:color="auto"/>
              <w:left w:val="single" w:sz="4" w:space="0" w:color="auto"/>
              <w:bottom w:val="single" w:sz="4" w:space="0" w:color="auto"/>
              <w:right w:val="single" w:sz="4" w:space="0" w:color="auto"/>
            </w:tcBorders>
            <w:hideMark/>
          </w:tcPr>
          <w:p w14:paraId="4175D6C9" w14:textId="77777777" w:rsidR="00A85D8A" w:rsidRPr="00614B7A" w:rsidRDefault="00A85D8A" w:rsidP="00BE3F9E">
            <w:pPr>
              <w:pStyle w:val="TAL"/>
            </w:pPr>
            <w:r w:rsidRPr="00614B7A">
              <w:rPr>
                <w:lang w:eastAsia="zh-CN"/>
              </w:rPr>
              <w:t>UEs supporting inter-band EN-DC within FR1</w:t>
            </w:r>
            <w:r w:rsidRPr="00614B7A">
              <w:rPr>
                <w:rFonts w:eastAsia="SimSun"/>
                <w:szCs w:val="18"/>
                <w:lang w:eastAsia="zh-CN"/>
              </w:rPr>
              <w:t xml:space="preserve"> with </w:t>
            </w:r>
            <w:r w:rsidRPr="00614B7A">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0BDB1E9" w14:textId="77777777" w:rsidR="00A85D8A" w:rsidRPr="00614B7A" w:rsidRDefault="00A85D8A" w:rsidP="00BE3F9E">
            <w:pPr>
              <w:pStyle w:val="TAL"/>
            </w:pPr>
            <w:r w:rsidRPr="00614B7A">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685F3021"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6C63ED4" w14:textId="77777777" w:rsidR="00A85D8A" w:rsidRPr="00614B7A" w:rsidRDefault="00A85D8A" w:rsidP="00BE3F9E">
            <w:pPr>
              <w:pStyle w:val="TAL"/>
              <w:rPr>
                <w:rFonts w:cs="Arial"/>
              </w:rPr>
            </w:pPr>
            <w:r w:rsidRPr="00614B7A">
              <w:rPr>
                <w:rFonts w:cs="Arial"/>
              </w:rPr>
              <w:t>NOTE 5</w:t>
            </w:r>
          </w:p>
          <w:p w14:paraId="1E650084" w14:textId="77777777" w:rsidR="00A85D8A" w:rsidRPr="00614B7A" w:rsidRDefault="00A85D8A" w:rsidP="00BE3F9E">
            <w:pPr>
              <w:pStyle w:val="TAL"/>
            </w:pPr>
            <w:r w:rsidRPr="00614B7A">
              <w:rPr>
                <w:rFonts w:cs="Arial"/>
              </w:rPr>
              <w:t xml:space="preserve">Skip TC </w:t>
            </w:r>
            <w:r w:rsidRPr="00614B7A">
              <w:t>6.3B.1.3</w:t>
            </w:r>
            <w:r w:rsidRPr="00614B7A">
              <w:rPr>
                <w:rFonts w:cs="Arial"/>
              </w:rPr>
              <w:t xml:space="preserve"> if UE supports SA and </w:t>
            </w:r>
            <w:r w:rsidRPr="00614B7A">
              <w:t>TS 38.521-1 TC 6.3.1</w:t>
            </w:r>
            <w:r w:rsidRPr="00614B7A">
              <w:rPr>
                <w:rFonts w:cs="Arial"/>
              </w:rPr>
              <w:t xml:space="preserve"> has been executed.</w:t>
            </w:r>
          </w:p>
        </w:tc>
      </w:tr>
      <w:tr w:rsidR="00A85D8A" w:rsidRPr="00614B7A" w14:paraId="0609692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A728EDA" w14:textId="77777777" w:rsidR="00A85D8A" w:rsidRPr="00614B7A" w:rsidRDefault="00A85D8A" w:rsidP="00BE3F9E">
            <w:pPr>
              <w:pStyle w:val="TAL"/>
              <w:rPr>
                <w:bCs/>
              </w:rPr>
            </w:pPr>
            <w:r w:rsidRPr="00614B7A">
              <w:t>6.3B.1.4</w:t>
            </w:r>
          </w:p>
        </w:tc>
        <w:tc>
          <w:tcPr>
            <w:tcW w:w="4367" w:type="dxa"/>
            <w:tcBorders>
              <w:top w:val="single" w:sz="4" w:space="0" w:color="auto"/>
              <w:left w:val="single" w:sz="4" w:space="0" w:color="auto"/>
              <w:bottom w:val="single" w:sz="4" w:space="0" w:color="auto"/>
              <w:right w:val="single" w:sz="4" w:space="0" w:color="auto"/>
            </w:tcBorders>
            <w:hideMark/>
          </w:tcPr>
          <w:p w14:paraId="57DF1989" w14:textId="77777777" w:rsidR="00A85D8A" w:rsidRPr="00614B7A" w:rsidRDefault="00A85D8A" w:rsidP="00BE3F9E">
            <w:pPr>
              <w:pStyle w:val="TAL"/>
            </w:pPr>
            <w:r w:rsidRPr="00614B7A">
              <w:rPr>
                <w:lang w:eastAsia="zh-CN"/>
              </w:rPr>
              <w:t>Minimum Output Power for EN-DC Interband including FR2</w:t>
            </w:r>
            <w:r w:rsidRPr="00614B7A">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4E37C88"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62D2620" w14:textId="77777777" w:rsidR="00A85D8A" w:rsidRPr="00614B7A" w:rsidRDefault="00A85D8A" w:rsidP="00BE3F9E">
            <w:pPr>
              <w:pStyle w:val="TAL"/>
            </w:pPr>
            <w:r w:rsidRPr="00614B7A">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4D1C86B8" w14:textId="77777777" w:rsidR="00A85D8A" w:rsidRPr="00614B7A" w:rsidRDefault="00A85D8A" w:rsidP="00BE3F9E">
            <w:pPr>
              <w:pStyle w:val="TAL"/>
            </w:pPr>
            <w:r w:rsidRPr="00614B7A">
              <w:rPr>
                <w:rFonts w:cs="Arial"/>
              </w:rPr>
              <w:t>UEs supporting inter-band EN-DC including FR2</w:t>
            </w:r>
            <w:r w:rsidRPr="00614B7A">
              <w:rPr>
                <w:rFonts w:eastAsia="SimSun" w:cs="Arial"/>
                <w:lang w:eastAsia="zh-CN"/>
              </w:rPr>
              <w:t xml:space="preserve"> </w:t>
            </w:r>
            <w:r w:rsidRPr="00614B7A">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A692CAA" w14:textId="77777777" w:rsidR="00A85D8A" w:rsidRPr="00614B7A" w:rsidRDefault="00A85D8A" w:rsidP="00BE3F9E">
            <w:pPr>
              <w:pStyle w:val="TAL"/>
            </w:pPr>
            <w:r w:rsidRPr="00614B7A">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tcPr>
          <w:p w14:paraId="0FE35E36"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0A1F90A" w14:textId="77777777" w:rsidR="00A85D8A" w:rsidRPr="00614B7A" w:rsidRDefault="00A85D8A" w:rsidP="00BE3F9E">
            <w:pPr>
              <w:pStyle w:val="TAL"/>
              <w:rPr>
                <w:rFonts w:cs="Arial"/>
              </w:rPr>
            </w:pPr>
            <w:r w:rsidRPr="00614B7A">
              <w:rPr>
                <w:rFonts w:cs="Arial"/>
              </w:rPr>
              <w:t>NOTE 5</w:t>
            </w:r>
          </w:p>
          <w:p w14:paraId="00DBA9B0" w14:textId="77777777" w:rsidR="00A85D8A" w:rsidRPr="00614B7A" w:rsidRDefault="00A85D8A" w:rsidP="00BE3F9E">
            <w:pPr>
              <w:pStyle w:val="TAL"/>
            </w:pPr>
            <w:r w:rsidRPr="00614B7A">
              <w:rPr>
                <w:rFonts w:cs="Arial"/>
              </w:rPr>
              <w:t xml:space="preserve">Skip TC </w:t>
            </w:r>
            <w:r w:rsidRPr="00614B7A">
              <w:t>6.3B.1.4</w:t>
            </w:r>
            <w:r w:rsidRPr="00614B7A">
              <w:rPr>
                <w:rFonts w:cs="Arial"/>
              </w:rPr>
              <w:t xml:space="preserve"> if UE supports SA and </w:t>
            </w:r>
            <w:r w:rsidRPr="00614B7A">
              <w:t>TS 38.521-2 TC 6.3.1</w:t>
            </w:r>
            <w:r w:rsidRPr="00614B7A">
              <w:rPr>
                <w:rFonts w:cs="Arial"/>
              </w:rPr>
              <w:t xml:space="preserve"> has been executed.</w:t>
            </w:r>
          </w:p>
        </w:tc>
      </w:tr>
      <w:tr w:rsidR="00A85D8A" w:rsidRPr="00614B7A" w14:paraId="5B39933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212E691" w14:textId="77777777" w:rsidR="00A85D8A" w:rsidRPr="00614B7A" w:rsidRDefault="00A85D8A" w:rsidP="00BE3F9E">
            <w:pPr>
              <w:pStyle w:val="TAL"/>
              <w:rPr>
                <w:b/>
              </w:rPr>
            </w:pPr>
            <w:r w:rsidRPr="00614B7A">
              <w:rPr>
                <w:rFonts w:cs="Arial"/>
                <w:b/>
              </w:rPr>
              <w:t>6.3B.1.4_1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A2403E8" w14:textId="77777777" w:rsidR="00A85D8A" w:rsidRPr="00614B7A" w:rsidRDefault="00A85D8A" w:rsidP="00BE3F9E">
            <w:pPr>
              <w:pStyle w:val="TAL"/>
              <w:rPr>
                <w:b/>
                <w:lang w:eastAsia="zh-CN"/>
              </w:rPr>
            </w:pPr>
            <w:r w:rsidRPr="00614B7A">
              <w:rPr>
                <w:rFonts w:cs="Arial"/>
                <w:b/>
              </w:rPr>
              <w:t>Minimum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B68A72"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FEA3195" w14:textId="77777777" w:rsidR="00A85D8A" w:rsidRPr="00614B7A"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67D1498" w14:textId="77777777" w:rsidR="00A85D8A" w:rsidRPr="00614B7A"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78BE188" w14:textId="77777777" w:rsidR="00A85D8A" w:rsidRPr="00614B7A"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C582833" w14:textId="77777777" w:rsidR="00A85D8A" w:rsidRPr="00614B7A"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D0B07DD" w14:textId="77777777" w:rsidR="00A85D8A" w:rsidRPr="00614B7A" w:rsidRDefault="00A85D8A" w:rsidP="00BE3F9E">
            <w:pPr>
              <w:pStyle w:val="TAL"/>
              <w:rPr>
                <w:b/>
                <w:lang w:eastAsia="zh-CN"/>
              </w:rPr>
            </w:pPr>
          </w:p>
        </w:tc>
      </w:tr>
      <w:tr w:rsidR="00A85D8A" w:rsidRPr="00614B7A" w14:paraId="5F1F911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AD238A4" w14:textId="77777777" w:rsidR="00A85D8A" w:rsidRPr="00614B7A" w:rsidRDefault="00A85D8A" w:rsidP="00BE3F9E">
            <w:pPr>
              <w:pStyle w:val="TAL"/>
              <w:rPr>
                <w:bCs/>
              </w:rPr>
            </w:pPr>
            <w:r w:rsidRPr="00614B7A">
              <w:t>6.3B.1.4_1.1</w:t>
            </w:r>
          </w:p>
        </w:tc>
        <w:tc>
          <w:tcPr>
            <w:tcW w:w="4367" w:type="dxa"/>
            <w:tcBorders>
              <w:top w:val="single" w:sz="4" w:space="0" w:color="auto"/>
              <w:left w:val="single" w:sz="4" w:space="0" w:color="auto"/>
              <w:bottom w:val="single" w:sz="4" w:space="0" w:color="auto"/>
              <w:right w:val="single" w:sz="4" w:space="0" w:color="auto"/>
            </w:tcBorders>
            <w:hideMark/>
          </w:tcPr>
          <w:p w14:paraId="7DD3CF3B" w14:textId="77777777" w:rsidR="00A85D8A" w:rsidRPr="00614B7A" w:rsidRDefault="00A85D8A" w:rsidP="00BE3F9E">
            <w:pPr>
              <w:pStyle w:val="TAL"/>
            </w:pPr>
            <w:r w:rsidRPr="00614B7A">
              <w:t>Minimum output power for inter-band EN-DC including FR2</w:t>
            </w:r>
            <w:r w:rsidRPr="00614B7A">
              <w:rPr>
                <w:lang w:eastAsia="zh-CN"/>
              </w:rPr>
              <w:t xml:space="preserve"> (2 NR CCs)</w:t>
            </w:r>
          </w:p>
        </w:tc>
        <w:tc>
          <w:tcPr>
            <w:tcW w:w="850" w:type="dxa"/>
            <w:tcBorders>
              <w:top w:val="single" w:sz="4" w:space="0" w:color="auto"/>
              <w:left w:val="single" w:sz="4" w:space="0" w:color="auto"/>
              <w:bottom w:val="single" w:sz="4" w:space="0" w:color="auto"/>
              <w:right w:val="single" w:sz="4" w:space="0" w:color="auto"/>
            </w:tcBorders>
            <w:hideMark/>
          </w:tcPr>
          <w:p w14:paraId="41C1FA9A"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9B7BCA3" w14:textId="77777777" w:rsidR="00A85D8A" w:rsidRPr="00614B7A" w:rsidRDefault="00A85D8A" w:rsidP="00BE3F9E">
            <w:pPr>
              <w:pStyle w:val="TAL"/>
            </w:pPr>
            <w:r w:rsidRPr="00614B7A">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8CC9920" w14:textId="77777777" w:rsidR="00A85D8A" w:rsidRPr="00614B7A" w:rsidRDefault="00A85D8A" w:rsidP="00BE3F9E">
            <w:pPr>
              <w:pStyle w:val="TAL"/>
            </w:pPr>
            <w:r w:rsidRPr="00614B7A">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C1B2748" w14:textId="77777777" w:rsidR="00A85D8A" w:rsidRPr="00614B7A" w:rsidRDefault="00A85D8A" w:rsidP="00BE3F9E">
            <w:pPr>
              <w:pStyle w:val="TAL"/>
            </w:pPr>
            <w:r w:rsidRPr="00614B7A">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8BEDA02"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CBE6B4C" w14:textId="77777777" w:rsidR="00A85D8A" w:rsidRPr="00614B7A" w:rsidRDefault="00A85D8A" w:rsidP="00BE3F9E">
            <w:pPr>
              <w:pStyle w:val="TAL"/>
              <w:rPr>
                <w:rFonts w:cs="Arial"/>
              </w:rPr>
            </w:pPr>
            <w:r w:rsidRPr="00614B7A">
              <w:rPr>
                <w:rFonts w:cs="Arial"/>
              </w:rPr>
              <w:t>NOTE 1</w:t>
            </w:r>
          </w:p>
          <w:p w14:paraId="10272405" w14:textId="77777777" w:rsidR="00A85D8A" w:rsidRPr="00614B7A" w:rsidRDefault="00A85D8A" w:rsidP="00BE3F9E">
            <w:pPr>
              <w:pStyle w:val="TAL"/>
              <w:rPr>
                <w:rFonts w:cs="Arial"/>
              </w:rPr>
            </w:pPr>
            <w:r w:rsidRPr="00614B7A">
              <w:rPr>
                <w:rFonts w:cs="Arial"/>
              </w:rPr>
              <w:t>NOTE 5</w:t>
            </w:r>
          </w:p>
          <w:p w14:paraId="489D8C63" w14:textId="77777777" w:rsidR="00A85D8A" w:rsidRPr="00614B7A" w:rsidRDefault="00A85D8A" w:rsidP="00BE3F9E">
            <w:pPr>
              <w:pStyle w:val="TAL"/>
            </w:pPr>
            <w:r w:rsidRPr="00614B7A">
              <w:rPr>
                <w:rFonts w:cs="Arial"/>
              </w:rPr>
              <w:t>Skip TC 6.3B.</w:t>
            </w:r>
            <w:r w:rsidRPr="00614B7A">
              <w:rPr>
                <w:rFonts w:cs="Arial"/>
                <w:lang w:eastAsia="zh-CN"/>
              </w:rPr>
              <w:t>1</w:t>
            </w:r>
            <w:r w:rsidRPr="00614B7A">
              <w:rPr>
                <w:rFonts w:cs="Arial"/>
              </w:rPr>
              <w:t>.4_1.1 if UE supports SA and TS 38.521-2 TC 6.3A.</w:t>
            </w:r>
            <w:r w:rsidRPr="00614B7A">
              <w:rPr>
                <w:rFonts w:cs="Arial"/>
                <w:lang w:eastAsia="zh-CN"/>
              </w:rPr>
              <w:t>1</w:t>
            </w:r>
            <w:r w:rsidRPr="00614B7A">
              <w:rPr>
                <w:rFonts w:cs="Arial"/>
              </w:rPr>
              <w:t>.1</w:t>
            </w:r>
            <w:r w:rsidRPr="00614B7A">
              <w:rPr>
                <w:rFonts w:cs="Arial"/>
                <w:lang w:eastAsia="zh-CN"/>
              </w:rPr>
              <w:t xml:space="preserve"> </w:t>
            </w:r>
            <w:r w:rsidRPr="00614B7A">
              <w:rPr>
                <w:rFonts w:cs="Arial"/>
              </w:rPr>
              <w:t>has been executed.</w:t>
            </w:r>
          </w:p>
        </w:tc>
      </w:tr>
      <w:tr w:rsidR="00A85D8A" w:rsidRPr="00614B7A" w14:paraId="18C85E5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90F4653" w14:textId="77777777" w:rsidR="00A85D8A" w:rsidRPr="00614B7A" w:rsidRDefault="00A85D8A" w:rsidP="00BE3F9E">
            <w:pPr>
              <w:pStyle w:val="TAL"/>
              <w:rPr>
                <w:bCs/>
              </w:rPr>
            </w:pPr>
            <w:r w:rsidRPr="00614B7A">
              <w:t>6.3B.1.4_1.</w:t>
            </w:r>
            <w:r w:rsidRPr="00614B7A">
              <w:rPr>
                <w:lang w:eastAsia="zh-CN"/>
              </w:rPr>
              <w:t>2</w:t>
            </w:r>
          </w:p>
        </w:tc>
        <w:tc>
          <w:tcPr>
            <w:tcW w:w="4367" w:type="dxa"/>
            <w:tcBorders>
              <w:top w:val="single" w:sz="4" w:space="0" w:color="auto"/>
              <w:left w:val="single" w:sz="4" w:space="0" w:color="auto"/>
              <w:bottom w:val="single" w:sz="4" w:space="0" w:color="auto"/>
              <w:right w:val="single" w:sz="4" w:space="0" w:color="auto"/>
            </w:tcBorders>
            <w:hideMark/>
          </w:tcPr>
          <w:p w14:paraId="3A09C5DB" w14:textId="77777777" w:rsidR="00A85D8A" w:rsidRPr="00614B7A" w:rsidRDefault="00A85D8A" w:rsidP="00BE3F9E">
            <w:pPr>
              <w:pStyle w:val="TAL"/>
            </w:pPr>
            <w:r w:rsidRPr="00614B7A">
              <w:t>Minimum output power for inter-band EN-DC including FR2</w:t>
            </w:r>
            <w:r w:rsidRPr="00614B7A">
              <w:rPr>
                <w:lang w:eastAsia="zh-CN"/>
              </w:rPr>
              <w:t xml:space="preserve"> (3 NR CCs)</w:t>
            </w:r>
          </w:p>
        </w:tc>
        <w:tc>
          <w:tcPr>
            <w:tcW w:w="850" w:type="dxa"/>
            <w:tcBorders>
              <w:top w:val="single" w:sz="4" w:space="0" w:color="auto"/>
              <w:left w:val="single" w:sz="4" w:space="0" w:color="auto"/>
              <w:bottom w:val="single" w:sz="4" w:space="0" w:color="auto"/>
              <w:right w:val="single" w:sz="4" w:space="0" w:color="auto"/>
            </w:tcBorders>
            <w:hideMark/>
          </w:tcPr>
          <w:p w14:paraId="23F82506"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1B10F15" w14:textId="77777777" w:rsidR="00A85D8A" w:rsidRPr="00614B7A" w:rsidRDefault="00A85D8A" w:rsidP="00BE3F9E">
            <w:pPr>
              <w:pStyle w:val="TAL"/>
            </w:pPr>
            <w:r w:rsidRPr="00614B7A">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09C3914" w14:textId="77777777" w:rsidR="00A85D8A" w:rsidRPr="00614B7A" w:rsidRDefault="00A85D8A" w:rsidP="00BE3F9E">
            <w:pPr>
              <w:pStyle w:val="TAL"/>
            </w:pPr>
            <w:r w:rsidRPr="00614B7A">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4465A56" w14:textId="77777777" w:rsidR="00A85D8A" w:rsidRPr="00614B7A" w:rsidRDefault="00A85D8A" w:rsidP="00BE3F9E">
            <w:pPr>
              <w:pStyle w:val="TAL"/>
            </w:pPr>
            <w:r w:rsidRPr="00614B7A">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A0443D8"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0AB7B6F" w14:textId="77777777" w:rsidR="00A85D8A" w:rsidRPr="00614B7A" w:rsidRDefault="00A85D8A" w:rsidP="00BE3F9E">
            <w:pPr>
              <w:pStyle w:val="TAL"/>
              <w:rPr>
                <w:rFonts w:cs="Arial"/>
              </w:rPr>
            </w:pPr>
            <w:r w:rsidRPr="00614B7A">
              <w:rPr>
                <w:rFonts w:cs="Arial"/>
              </w:rPr>
              <w:t>NOTE 1</w:t>
            </w:r>
          </w:p>
          <w:p w14:paraId="3DAB25AD" w14:textId="77777777" w:rsidR="00A85D8A" w:rsidRPr="00614B7A" w:rsidRDefault="00A85D8A" w:rsidP="00BE3F9E">
            <w:pPr>
              <w:pStyle w:val="TAL"/>
              <w:rPr>
                <w:rFonts w:cs="Arial"/>
              </w:rPr>
            </w:pPr>
            <w:r w:rsidRPr="00614B7A">
              <w:rPr>
                <w:rFonts w:cs="Arial"/>
              </w:rPr>
              <w:t>NOTE 5</w:t>
            </w:r>
          </w:p>
          <w:p w14:paraId="69D12D6B" w14:textId="77777777" w:rsidR="00A85D8A" w:rsidRPr="00614B7A" w:rsidRDefault="00A85D8A" w:rsidP="00BE3F9E">
            <w:pPr>
              <w:pStyle w:val="TAL"/>
            </w:pPr>
            <w:r w:rsidRPr="00614B7A">
              <w:rPr>
                <w:rFonts w:cs="Arial"/>
              </w:rPr>
              <w:t>Skip TC 6.3B.</w:t>
            </w:r>
            <w:r w:rsidRPr="00614B7A">
              <w:rPr>
                <w:rFonts w:cs="Arial"/>
                <w:lang w:eastAsia="zh-CN"/>
              </w:rPr>
              <w:t>1</w:t>
            </w:r>
            <w:r w:rsidRPr="00614B7A">
              <w:rPr>
                <w:rFonts w:cs="Arial"/>
              </w:rPr>
              <w:t>.4_1.1 if UE supports SA and TS 38.521-2 TC 6.3A.</w:t>
            </w:r>
            <w:r w:rsidRPr="00614B7A">
              <w:rPr>
                <w:rFonts w:cs="Arial"/>
                <w:lang w:eastAsia="zh-CN"/>
              </w:rPr>
              <w:t>1</w:t>
            </w:r>
            <w:r w:rsidRPr="00614B7A">
              <w:rPr>
                <w:rFonts w:cs="Arial"/>
              </w:rPr>
              <w:t>.</w:t>
            </w:r>
            <w:r w:rsidRPr="00614B7A">
              <w:rPr>
                <w:rFonts w:cs="Arial"/>
                <w:lang w:eastAsia="zh-CN"/>
              </w:rPr>
              <w:t xml:space="preserve">2 </w:t>
            </w:r>
            <w:r w:rsidRPr="00614B7A">
              <w:rPr>
                <w:rFonts w:cs="Arial"/>
              </w:rPr>
              <w:t>has been executed.</w:t>
            </w:r>
          </w:p>
        </w:tc>
      </w:tr>
      <w:tr w:rsidR="00A85D8A" w:rsidRPr="00614B7A" w14:paraId="0BE7E79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9D78B0A" w14:textId="77777777" w:rsidR="00A85D8A" w:rsidRPr="00614B7A" w:rsidRDefault="00A85D8A" w:rsidP="00BE3F9E">
            <w:pPr>
              <w:pStyle w:val="TAL"/>
              <w:rPr>
                <w:bCs/>
              </w:rPr>
            </w:pPr>
            <w:r w:rsidRPr="00614B7A">
              <w:t>6.3B.1.4_1.</w:t>
            </w:r>
            <w:r w:rsidRPr="00614B7A">
              <w:rPr>
                <w:lang w:eastAsia="zh-CN"/>
              </w:rPr>
              <w:t>3</w:t>
            </w:r>
          </w:p>
        </w:tc>
        <w:tc>
          <w:tcPr>
            <w:tcW w:w="4367" w:type="dxa"/>
            <w:tcBorders>
              <w:top w:val="single" w:sz="4" w:space="0" w:color="auto"/>
              <w:left w:val="single" w:sz="4" w:space="0" w:color="auto"/>
              <w:bottom w:val="single" w:sz="4" w:space="0" w:color="auto"/>
              <w:right w:val="single" w:sz="4" w:space="0" w:color="auto"/>
            </w:tcBorders>
            <w:hideMark/>
          </w:tcPr>
          <w:p w14:paraId="3CFDE642" w14:textId="77777777" w:rsidR="00A85D8A" w:rsidRPr="00614B7A" w:rsidRDefault="00A85D8A" w:rsidP="00BE3F9E">
            <w:pPr>
              <w:pStyle w:val="TAL"/>
            </w:pPr>
            <w:r w:rsidRPr="00614B7A">
              <w:t>Minimum output power for inter-band EN-DC including FR2</w:t>
            </w:r>
            <w:r w:rsidRPr="00614B7A">
              <w:rPr>
                <w:lang w:eastAsia="zh-CN"/>
              </w:rPr>
              <w:t xml:space="preserve"> (4 NR CCs)</w:t>
            </w:r>
          </w:p>
        </w:tc>
        <w:tc>
          <w:tcPr>
            <w:tcW w:w="850" w:type="dxa"/>
            <w:tcBorders>
              <w:top w:val="single" w:sz="4" w:space="0" w:color="auto"/>
              <w:left w:val="single" w:sz="4" w:space="0" w:color="auto"/>
              <w:bottom w:val="single" w:sz="4" w:space="0" w:color="auto"/>
              <w:right w:val="single" w:sz="4" w:space="0" w:color="auto"/>
            </w:tcBorders>
            <w:hideMark/>
          </w:tcPr>
          <w:p w14:paraId="737753D5"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3D7F4C3" w14:textId="77777777" w:rsidR="00A85D8A" w:rsidRPr="00614B7A" w:rsidRDefault="00A85D8A" w:rsidP="00BE3F9E">
            <w:pPr>
              <w:pStyle w:val="TAL"/>
            </w:pPr>
            <w:r w:rsidRPr="00614B7A">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ED5A359" w14:textId="77777777" w:rsidR="00A85D8A" w:rsidRPr="00614B7A" w:rsidRDefault="00A85D8A" w:rsidP="00BE3F9E">
            <w:pPr>
              <w:pStyle w:val="TAL"/>
            </w:pPr>
            <w:r w:rsidRPr="00614B7A">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4E8643F" w14:textId="77777777" w:rsidR="00A85D8A" w:rsidRPr="00614B7A" w:rsidRDefault="00A85D8A" w:rsidP="00BE3F9E">
            <w:pPr>
              <w:pStyle w:val="TAL"/>
            </w:pPr>
            <w:r w:rsidRPr="00614B7A">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25AB9B4"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D92E8C3" w14:textId="77777777" w:rsidR="00A85D8A" w:rsidRPr="00614B7A" w:rsidRDefault="00A85D8A" w:rsidP="00BE3F9E">
            <w:pPr>
              <w:pStyle w:val="TAL"/>
              <w:rPr>
                <w:rFonts w:cs="Arial"/>
              </w:rPr>
            </w:pPr>
            <w:r w:rsidRPr="00614B7A">
              <w:rPr>
                <w:rFonts w:cs="Arial"/>
              </w:rPr>
              <w:t>NOTE 1</w:t>
            </w:r>
          </w:p>
          <w:p w14:paraId="47F8476C" w14:textId="77777777" w:rsidR="00A85D8A" w:rsidRPr="00614B7A" w:rsidRDefault="00A85D8A" w:rsidP="00BE3F9E">
            <w:pPr>
              <w:pStyle w:val="TAL"/>
              <w:rPr>
                <w:rFonts w:cs="Arial"/>
              </w:rPr>
            </w:pPr>
            <w:r w:rsidRPr="00614B7A">
              <w:rPr>
                <w:rFonts w:cs="Arial"/>
              </w:rPr>
              <w:t>NOTE 5</w:t>
            </w:r>
          </w:p>
          <w:p w14:paraId="1AD8D81F" w14:textId="77777777" w:rsidR="00A85D8A" w:rsidRPr="00614B7A" w:rsidRDefault="00A85D8A" w:rsidP="00BE3F9E">
            <w:pPr>
              <w:pStyle w:val="TAL"/>
            </w:pPr>
            <w:r w:rsidRPr="00614B7A">
              <w:rPr>
                <w:rFonts w:cs="Arial"/>
              </w:rPr>
              <w:t>Skip TC 6.3B.</w:t>
            </w:r>
            <w:r w:rsidRPr="00614B7A">
              <w:rPr>
                <w:rFonts w:cs="Arial"/>
                <w:lang w:eastAsia="zh-CN"/>
              </w:rPr>
              <w:t>1</w:t>
            </w:r>
            <w:r w:rsidRPr="00614B7A">
              <w:rPr>
                <w:rFonts w:cs="Arial"/>
              </w:rPr>
              <w:t>.4_1.1 if UE supports SA and TS 38.521-2 TC 6.3A.</w:t>
            </w:r>
            <w:r w:rsidRPr="00614B7A">
              <w:rPr>
                <w:rFonts w:cs="Arial"/>
                <w:lang w:eastAsia="zh-CN"/>
              </w:rPr>
              <w:t>1</w:t>
            </w:r>
            <w:r w:rsidRPr="00614B7A">
              <w:rPr>
                <w:rFonts w:cs="Arial"/>
              </w:rPr>
              <w:t>.</w:t>
            </w:r>
            <w:r w:rsidRPr="00614B7A">
              <w:rPr>
                <w:rFonts w:cs="Arial"/>
                <w:lang w:eastAsia="zh-CN"/>
              </w:rPr>
              <w:t xml:space="preserve">3 </w:t>
            </w:r>
            <w:r w:rsidRPr="00614B7A">
              <w:rPr>
                <w:rFonts w:cs="Arial"/>
              </w:rPr>
              <w:t>has been executed.</w:t>
            </w:r>
          </w:p>
        </w:tc>
      </w:tr>
      <w:tr w:rsidR="00A85D8A" w:rsidRPr="00614B7A" w14:paraId="45BAFD9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AAC6CE3" w14:textId="77777777" w:rsidR="00A85D8A" w:rsidRPr="00614B7A" w:rsidRDefault="00A85D8A" w:rsidP="00BE3F9E">
            <w:pPr>
              <w:pStyle w:val="TAL"/>
              <w:rPr>
                <w:bCs/>
              </w:rPr>
            </w:pPr>
            <w:r w:rsidRPr="00614B7A">
              <w:t>6.3B.1.4D</w:t>
            </w:r>
          </w:p>
        </w:tc>
        <w:tc>
          <w:tcPr>
            <w:tcW w:w="4367" w:type="dxa"/>
            <w:tcBorders>
              <w:top w:val="single" w:sz="4" w:space="0" w:color="auto"/>
              <w:left w:val="single" w:sz="4" w:space="0" w:color="auto"/>
              <w:bottom w:val="single" w:sz="4" w:space="0" w:color="auto"/>
              <w:right w:val="single" w:sz="4" w:space="0" w:color="auto"/>
            </w:tcBorders>
            <w:hideMark/>
          </w:tcPr>
          <w:p w14:paraId="23DA22EC" w14:textId="77777777" w:rsidR="00A85D8A" w:rsidRPr="00614B7A" w:rsidRDefault="00A85D8A" w:rsidP="00BE3F9E">
            <w:pPr>
              <w:pStyle w:val="TAL"/>
            </w:pPr>
            <w:r w:rsidRPr="00614B7A">
              <w:rPr>
                <w:lang w:eastAsia="zh-CN"/>
              </w:rPr>
              <w:t>Minimum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27A8524" w14:textId="77777777" w:rsidR="00A85D8A" w:rsidRPr="00614B7A" w:rsidRDefault="00A85D8A" w:rsidP="00BE3F9E">
            <w:pPr>
              <w:pStyle w:val="TAC"/>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31525B8B" w14:textId="77777777" w:rsidR="00A85D8A" w:rsidRPr="00614B7A" w:rsidRDefault="00A85D8A" w:rsidP="00BE3F9E">
            <w:pPr>
              <w:pStyle w:val="TAL"/>
            </w:pPr>
            <w:r w:rsidRPr="00614B7A">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F8EB672" w14:textId="77777777" w:rsidR="00A85D8A" w:rsidRPr="00614B7A" w:rsidRDefault="00A85D8A" w:rsidP="00BE3F9E">
            <w:pPr>
              <w:pStyle w:val="TAL"/>
            </w:pPr>
            <w:r w:rsidRPr="00614B7A">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0FA00D0" w14:textId="77777777" w:rsidR="00A85D8A" w:rsidRPr="00614B7A" w:rsidRDefault="00A85D8A" w:rsidP="00BE3F9E">
            <w:pPr>
              <w:pStyle w:val="TAL"/>
            </w:pPr>
            <w:r w:rsidRPr="00614B7A">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1FE1DC0"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CC8480F" w14:textId="77777777" w:rsidR="00A85D8A" w:rsidRPr="00614B7A" w:rsidRDefault="00A85D8A" w:rsidP="00BE3F9E">
            <w:pPr>
              <w:pStyle w:val="TAL"/>
            </w:pPr>
            <w:r w:rsidRPr="00614B7A">
              <w:t>NOTE 1</w:t>
            </w:r>
          </w:p>
          <w:p w14:paraId="6A814448" w14:textId="77777777" w:rsidR="00A85D8A" w:rsidRPr="00614B7A" w:rsidRDefault="00A85D8A" w:rsidP="00BE3F9E">
            <w:pPr>
              <w:pStyle w:val="TAL"/>
              <w:rPr>
                <w:rFonts w:cs="Arial"/>
              </w:rPr>
            </w:pPr>
            <w:r w:rsidRPr="00614B7A">
              <w:rPr>
                <w:rFonts w:cs="Arial"/>
              </w:rPr>
              <w:t>NOTE 5</w:t>
            </w:r>
          </w:p>
          <w:p w14:paraId="7C258061" w14:textId="77777777" w:rsidR="00A85D8A" w:rsidRPr="00614B7A" w:rsidRDefault="00A85D8A" w:rsidP="00BE3F9E">
            <w:pPr>
              <w:pStyle w:val="TAL"/>
              <w:rPr>
                <w:rFonts w:cs="Arial"/>
              </w:rPr>
            </w:pPr>
            <w:r w:rsidRPr="00614B7A">
              <w:rPr>
                <w:rFonts w:cs="Arial"/>
              </w:rPr>
              <w:t xml:space="preserve">Skip TC </w:t>
            </w:r>
            <w:r w:rsidRPr="00614B7A">
              <w:t>6.3B.1.4</w:t>
            </w:r>
            <w:r w:rsidRPr="00614B7A">
              <w:rPr>
                <w:rFonts w:cs="Arial"/>
              </w:rPr>
              <w:t xml:space="preserve"> if UE supports SA and </w:t>
            </w:r>
            <w:r w:rsidRPr="00614B7A">
              <w:t>TS 38.521-2 TC 6.3D.1</w:t>
            </w:r>
            <w:r w:rsidRPr="00614B7A">
              <w:rPr>
                <w:rFonts w:cs="Arial"/>
              </w:rPr>
              <w:t xml:space="preserve"> has been executed.</w:t>
            </w:r>
          </w:p>
        </w:tc>
      </w:tr>
      <w:tr w:rsidR="00A85D8A" w:rsidRPr="00614B7A" w14:paraId="645CBB8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19FDA3B" w14:textId="77777777" w:rsidR="00A85D8A" w:rsidRPr="00614B7A" w:rsidRDefault="00A85D8A" w:rsidP="00BE3F9E">
            <w:pPr>
              <w:pStyle w:val="TAL"/>
            </w:pPr>
            <w:r w:rsidRPr="00614B7A">
              <w:lastRenderedPageBreak/>
              <w:t>6.3B.2.4</w:t>
            </w:r>
          </w:p>
        </w:tc>
        <w:tc>
          <w:tcPr>
            <w:tcW w:w="4367" w:type="dxa"/>
            <w:tcBorders>
              <w:top w:val="single" w:sz="4" w:space="0" w:color="auto"/>
              <w:left w:val="single" w:sz="4" w:space="0" w:color="auto"/>
              <w:bottom w:val="single" w:sz="4" w:space="0" w:color="auto"/>
              <w:right w:val="single" w:sz="4" w:space="0" w:color="auto"/>
            </w:tcBorders>
            <w:hideMark/>
          </w:tcPr>
          <w:p w14:paraId="5C83E8BE" w14:textId="77777777" w:rsidR="00A85D8A" w:rsidRPr="00614B7A" w:rsidRDefault="00A85D8A" w:rsidP="00BE3F9E">
            <w:pPr>
              <w:pStyle w:val="TAL"/>
              <w:rPr>
                <w:lang w:eastAsia="zh-CN"/>
              </w:rPr>
            </w:pPr>
            <w:r w:rsidRPr="00614B7A">
              <w:t xml:space="preserve">Transmit OFF Power for inter-band EN-DC </w:t>
            </w:r>
            <w:r w:rsidRPr="00614B7A">
              <w:rPr>
                <w:lang w:eastAsia="ja-JP"/>
              </w:rPr>
              <w:t>including FR2</w:t>
            </w:r>
            <w:r w:rsidRPr="00614B7A">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B849CA9"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397ADEDB" w14:textId="77777777" w:rsidR="00A85D8A" w:rsidRPr="00614B7A" w:rsidRDefault="00A85D8A" w:rsidP="00BE3F9E">
            <w:pPr>
              <w:pStyle w:val="TAL"/>
              <w:rPr>
                <w:rFonts w:eastAsia="SimSun"/>
                <w:lang w:eastAsia="zh-CN"/>
              </w:rPr>
            </w:pPr>
            <w:r w:rsidRPr="00614B7A">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39C43AC5" w14:textId="77777777" w:rsidR="00A85D8A" w:rsidRPr="00614B7A" w:rsidRDefault="00A85D8A" w:rsidP="00BE3F9E">
            <w:pPr>
              <w:pStyle w:val="TAL"/>
              <w:rPr>
                <w:rFonts w:eastAsia="SimSun"/>
                <w:lang w:eastAsia="zh-CN"/>
              </w:rPr>
            </w:pPr>
            <w:r w:rsidRPr="00614B7A">
              <w:rPr>
                <w:rFonts w:cs="Arial"/>
              </w:rPr>
              <w:t>UEs supporting inter-band EN-DC including FR2</w:t>
            </w:r>
            <w:r w:rsidRPr="00614B7A">
              <w:rPr>
                <w:rFonts w:eastAsia="SimSun" w:cs="Arial"/>
                <w:lang w:eastAsia="zh-CN"/>
              </w:rPr>
              <w:t xml:space="preserve"> </w:t>
            </w:r>
            <w:r w:rsidRPr="00614B7A">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80F6EC9" w14:textId="77777777" w:rsidR="00A85D8A" w:rsidRPr="00614B7A" w:rsidRDefault="00A85D8A" w:rsidP="00BE3F9E">
            <w:pPr>
              <w:pStyle w:val="TAL"/>
              <w:rPr>
                <w:rFonts w:eastAsia="SimSun"/>
                <w:lang w:eastAsia="zh-CN"/>
              </w:rPr>
            </w:pPr>
            <w:r w:rsidRPr="00614B7A">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4319D8FB"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51A5E55B" w14:textId="77777777" w:rsidR="00A85D8A" w:rsidRPr="00614B7A" w:rsidRDefault="00A85D8A" w:rsidP="00BE3F9E">
            <w:pPr>
              <w:pStyle w:val="TAL"/>
            </w:pPr>
          </w:p>
        </w:tc>
      </w:tr>
      <w:tr w:rsidR="00A85D8A" w:rsidRPr="00614B7A" w14:paraId="50452C8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4934AB0" w14:textId="77777777" w:rsidR="00A85D8A" w:rsidRPr="00614B7A" w:rsidRDefault="00A85D8A" w:rsidP="00BE3F9E">
            <w:pPr>
              <w:pStyle w:val="TAL"/>
            </w:pPr>
            <w:r w:rsidRPr="00614B7A">
              <w:rPr>
                <w:rFonts w:cs="Arial"/>
              </w:rPr>
              <w:t>6.3B.2.4_1</w:t>
            </w:r>
          </w:p>
        </w:tc>
        <w:tc>
          <w:tcPr>
            <w:tcW w:w="4367" w:type="dxa"/>
            <w:tcBorders>
              <w:top w:val="single" w:sz="4" w:space="0" w:color="auto"/>
              <w:left w:val="single" w:sz="4" w:space="0" w:color="auto"/>
              <w:bottom w:val="single" w:sz="4" w:space="0" w:color="auto"/>
              <w:right w:val="single" w:sz="4" w:space="0" w:color="auto"/>
            </w:tcBorders>
            <w:hideMark/>
          </w:tcPr>
          <w:p w14:paraId="31A52C90" w14:textId="77777777" w:rsidR="00A85D8A" w:rsidRPr="00614B7A" w:rsidRDefault="00A85D8A" w:rsidP="00BE3F9E">
            <w:pPr>
              <w:pStyle w:val="TAL"/>
            </w:pPr>
            <w:r w:rsidRPr="00614B7A">
              <w:rPr>
                <w:rFonts w:cs="Arial"/>
              </w:rPr>
              <w:t>Void</w:t>
            </w:r>
          </w:p>
        </w:tc>
        <w:tc>
          <w:tcPr>
            <w:tcW w:w="850" w:type="dxa"/>
            <w:tcBorders>
              <w:top w:val="single" w:sz="4" w:space="0" w:color="auto"/>
              <w:left w:val="single" w:sz="4" w:space="0" w:color="auto"/>
              <w:bottom w:val="single" w:sz="4" w:space="0" w:color="auto"/>
              <w:right w:val="single" w:sz="4" w:space="0" w:color="auto"/>
            </w:tcBorders>
          </w:tcPr>
          <w:p w14:paraId="28AB55FF" w14:textId="77777777" w:rsidR="00A85D8A" w:rsidRPr="00614B7A" w:rsidRDefault="00A85D8A" w:rsidP="00BE3F9E">
            <w:pPr>
              <w:pStyle w:val="TAC"/>
              <w:rPr>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500EEEA1" w14:textId="77777777" w:rsidR="00A85D8A" w:rsidRPr="00614B7A" w:rsidRDefault="00A85D8A" w:rsidP="00BE3F9E">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67E56BE8" w14:textId="77777777" w:rsidR="00A85D8A" w:rsidRPr="00614B7A" w:rsidRDefault="00A85D8A" w:rsidP="00BE3F9E">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67697FD1" w14:textId="77777777" w:rsidR="00A85D8A" w:rsidRPr="00614B7A" w:rsidRDefault="00A85D8A" w:rsidP="00BE3F9E">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55595B47"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600F9147" w14:textId="77777777" w:rsidR="00A85D8A" w:rsidRPr="00614B7A" w:rsidRDefault="00A85D8A" w:rsidP="00BE3F9E">
            <w:pPr>
              <w:pStyle w:val="TAL"/>
            </w:pPr>
          </w:p>
        </w:tc>
      </w:tr>
      <w:tr w:rsidR="00A85D8A" w:rsidRPr="00614B7A" w14:paraId="45DAE99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8C9374B" w14:textId="77777777" w:rsidR="00A85D8A" w:rsidRPr="00614B7A" w:rsidRDefault="00A85D8A" w:rsidP="00BE3F9E">
            <w:pPr>
              <w:pStyle w:val="TAL"/>
              <w:rPr>
                <w:bCs/>
              </w:rPr>
            </w:pPr>
            <w:r w:rsidRPr="00614B7A">
              <w:t>6.3B.</w:t>
            </w:r>
            <w:r w:rsidRPr="00614B7A">
              <w:rPr>
                <w:lang w:eastAsia="zh-CN"/>
              </w:rPr>
              <w:t>3</w:t>
            </w:r>
            <w:r w:rsidRPr="00614B7A">
              <w:t>.1</w:t>
            </w:r>
          </w:p>
        </w:tc>
        <w:tc>
          <w:tcPr>
            <w:tcW w:w="4367" w:type="dxa"/>
            <w:tcBorders>
              <w:top w:val="single" w:sz="4" w:space="0" w:color="auto"/>
              <w:left w:val="single" w:sz="4" w:space="0" w:color="auto"/>
              <w:bottom w:val="single" w:sz="4" w:space="0" w:color="auto"/>
              <w:right w:val="single" w:sz="4" w:space="0" w:color="auto"/>
            </w:tcBorders>
            <w:hideMark/>
          </w:tcPr>
          <w:p w14:paraId="2A5AF756" w14:textId="77777777" w:rsidR="00A85D8A" w:rsidRPr="00614B7A" w:rsidRDefault="00A85D8A" w:rsidP="00BE3F9E">
            <w:pPr>
              <w:pStyle w:val="TAL"/>
            </w:pPr>
            <w:r w:rsidRPr="00614B7A">
              <w:t>Transmit ON/OFF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ECF75D4"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77E8532D" w14:textId="77777777" w:rsidR="00A85D8A" w:rsidRPr="00614B7A" w:rsidRDefault="00A85D8A" w:rsidP="00BE3F9E">
            <w:pPr>
              <w:pStyle w:val="TAL"/>
            </w:pPr>
            <w:r w:rsidRPr="00614B7A">
              <w:t>C009</w:t>
            </w:r>
          </w:p>
        </w:tc>
        <w:tc>
          <w:tcPr>
            <w:tcW w:w="3091" w:type="dxa"/>
            <w:tcBorders>
              <w:top w:val="single" w:sz="4" w:space="0" w:color="auto"/>
              <w:left w:val="single" w:sz="4" w:space="0" w:color="auto"/>
              <w:bottom w:val="single" w:sz="4" w:space="0" w:color="auto"/>
              <w:right w:val="single" w:sz="4" w:space="0" w:color="auto"/>
            </w:tcBorders>
            <w:hideMark/>
          </w:tcPr>
          <w:p w14:paraId="26CBEDA5" w14:textId="77777777" w:rsidR="00A85D8A" w:rsidRPr="00614B7A" w:rsidRDefault="00A85D8A" w:rsidP="00BE3F9E">
            <w:pPr>
              <w:pStyle w:val="TAL"/>
            </w:pPr>
            <w:r w:rsidRPr="00614B7A">
              <w:rPr>
                <w:lang w:eastAsia="zh-CN"/>
              </w:rPr>
              <w:t>UEs supporting intra-band 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8689600" w14:textId="77777777" w:rsidR="00A85D8A" w:rsidRPr="00614B7A" w:rsidRDefault="00A85D8A" w:rsidP="00BE3F9E">
            <w:pPr>
              <w:pStyle w:val="TAL"/>
            </w:pPr>
            <w:r w:rsidRPr="00614B7A">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F4F6DA4"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52E1F4C" w14:textId="77777777" w:rsidR="00A85D8A" w:rsidRPr="00614B7A" w:rsidRDefault="00A85D8A" w:rsidP="00BE3F9E">
            <w:pPr>
              <w:pStyle w:val="TAL"/>
              <w:rPr>
                <w:rFonts w:cs="Arial"/>
              </w:rPr>
            </w:pPr>
            <w:r w:rsidRPr="00614B7A">
              <w:rPr>
                <w:rFonts w:cs="Arial"/>
              </w:rPr>
              <w:t>NOTE 5</w:t>
            </w:r>
          </w:p>
          <w:p w14:paraId="55735D9B" w14:textId="77777777" w:rsidR="00A85D8A" w:rsidRPr="00614B7A" w:rsidRDefault="00A85D8A" w:rsidP="00BE3F9E">
            <w:pPr>
              <w:pStyle w:val="TAL"/>
            </w:pPr>
            <w:r w:rsidRPr="00614B7A">
              <w:rPr>
                <w:rFonts w:cs="Arial"/>
              </w:rPr>
              <w:t>Skip TC 6.3B.3.1 if UE supports SA and TS 38.521-1 TC 6.3.3.2 has been executed.</w:t>
            </w:r>
          </w:p>
        </w:tc>
      </w:tr>
      <w:tr w:rsidR="00A85D8A" w:rsidRPr="00614B7A" w14:paraId="44E0B1A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A3FF701" w14:textId="77777777" w:rsidR="00A85D8A" w:rsidRPr="00614B7A" w:rsidRDefault="00A85D8A" w:rsidP="00BE3F9E">
            <w:pPr>
              <w:pStyle w:val="TAL"/>
              <w:rPr>
                <w:bCs/>
              </w:rPr>
            </w:pPr>
            <w:r w:rsidRPr="00614B7A">
              <w:t>6.3B.3.2</w:t>
            </w:r>
          </w:p>
        </w:tc>
        <w:tc>
          <w:tcPr>
            <w:tcW w:w="4367" w:type="dxa"/>
            <w:tcBorders>
              <w:top w:val="single" w:sz="4" w:space="0" w:color="auto"/>
              <w:left w:val="single" w:sz="4" w:space="0" w:color="auto"/>
              <w:bottom w:val="single" w:sz="4" w:space="0" w:color="auto"/>
              <w:right w:val="single" w:sz="4" w:space="0" w:color="auto"/>
            </w:tcBorders>
            <w:hideMark/>
          </w:tcPr>
          <w:p w14:paraId="02F3E790" w14:textId="77777777" w:rsidR="00A85D8A" w:rsidRPr="00614B7A" w:rsidRDefault="00A85D8A" w:rsidP="00BE3F9E">
            <w:pPr>
              <w:pStyle w:val="TAL"/>
            </w:pPr>
            <w:r w:rsidRPr="00614B7A">
              <w:t>Transmit ON/OFF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2073F13"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4B0BABD9" w14:textId="77777777" w:rsidR="00A85D8A" w:rsidRPr="00614B7A" w:rsidRDefault="00A85D8A" w:rsidP="00BE3F9E">
            <w:pPr>
              <w:pStyle w:val="TAL"/>
            </w:pPr>
            <w:r w:rsidRPr="00614B7A">
              <w:t>C010</w:t>
            </w:r>
          </w:p>
        </w:tc>
        <w:tc>
          <w:tcPr>
            <w:tcW w:w="3091" w:type="dxa"/>
            <w:tcBorders>
              <w:top w:val="single" w:sz="4" w:space="0" w:color="auto"/>
              <w:left w:val="single" w:sz="4" w:space="0" w:color="auto"/>
              <w:bottom w:val="single" w:sz="4" w:space="0" w:color="auto"/>
              <w:right w:val="single" w:sz="4" w:space="0" w:color="auto"/>
            </w:tcBorders>
            <w:hideMark/>
          </w:tcPr>
          <w:p w14:paraId="19CC7C8D" w14:textId="77777777" w:rsidR="00A85D8A" w:rsidRPr="00614B7A" w:rsidRDefault="00A85D8A" w:rsidP="00BE3F9E">
            <w:pPr>
              <w:pStyle w:val="TAL"/>
            </w:pPr>
            <w:r w:rsidRPr="00614B7A">
              <w:rPr>
                <w:lang w:eastAsia="zh-CN"/>
              </w:rPr>
              <w:t>UEs supporting intra-band non-contiguous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4D2E318" w14:textId="77777777" w:rsidR="00A85D8A" w:rsidRPr="00614B7A" w:rsidRDefault="00A85D8A" w:rsidP="00BE3F9E">
            <w:pPr>
              <w:pStyle w:val="TAL"/>
            </w:pPr>
            <w:r w:rsidRPr="00614B7A">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95F0090"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CA55CEC" w14:textId="77777777" w:rsidR="00A85D8A" w:rsidRPr="00614B7A" w:rsidRDefault="00A85D8A" w:rsidP="00BE3F9E">
            <w:pPr>
              <w:pStyle w:val="TAL"/>
              <w:rPr>
                <w:rFonts w:cs="Arial"/>
              </w:rPr>
            </w:pPr>
            <w:r w:rsidRPr="00614B7A">
              <w:rPr>
                <w:rFonts w:cs="Arial"/>
              </w:rPr>
              <w:t>NOTE 5</w:t>
            </w:r>
          </w:p>
          <w:p w14:paraId="3EEA7D96" w14:textId="77777777" w:rsidR="00A85D8A" w:rsidRPr="00614B7A" w:rsidRDefault="00A85D8A" w:rsidP="00BE3F9E">
            <w:pPr>
              <w:pStyle w:val="TAL"/>
            </w:pPr>
            <w:r w:rsidRPr="00614B7A">
              <w:rPr>
                <w:rFonts w:cs="Arial"/>
              </w:rPr>
              <w:t>Skip TC 6.3B.3.2 if UE supports SA and TS 38.521-1 TC 6.3.3.2 has been executed.</w:t>
            </w:r>
          </w:p>
        </w:tc>
      </w:tr>
      <w:tr w:rsidR="00A85D8A" w:rsidRPr="00614B7A" w14:paraId="05C611B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B0BCBB9" w14:textId="77777777" w:rsidR="00A85D8A" w:rsidRPr="00614B7A" w:rsidRDefault="00A85D8A" w:rsidP="00BE3F9E">
            <w:pPr>
              <w:pStyle w:val="TAL"/>
              <w:rPr>
                <w:bCs/>
              </w:rPr>
            </w:pPr>
            <w:r w:rsidRPr="00614B7A">
              <w:t>6.3B.3.3</w:t>
            </w:r>
          </w:p>
        </w:tc>
        <w:tc>
          <w:tcPr>
            <w:tcW w:w="4367" w:type="dxa"/>
            <w:tcBorders>
              <w:top w:val="single" w:sz="4" w:space="0" w:color="auto"/>
              <w:left w:val="single" w:sz="4" w:space="0" w:color="auto"/>
              <w:bottom w:val="single" w:sz="4" w:space="0" w:color="auto"/>
              <w:right w:val="single" w:sz="4" w:space="0" w:color="auto"/>
            </w:tcBorders>
            <w:hideMark/>
          </w:tcPr>
          <w:p w14:paraId="0E936EAC" w14:textId="77777777" w:rsidR="00A85D8A" w:rsidRPr="00614B7A" w:rsidRDefault="00A85D8A" w:rsidP="00BE3F9E">
            <w:pPr>
              <w:pStyle w:val="TAL"/>
            </w:pPr>
            <w:r w:rsidRPr="00614B7A">
              <w:t>Transmit ON/OFF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90976B4"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0B1BB667" w14:textId="77777777" w:rsidR="00A85D8A" w:rsidRPr="00614B7A" w:rsidRDefault="00A85D8A" w:rsidP="00BE3F9E">
            <w:pPr>
              <w:pStyle w:val="TAL"/>
            </w:pPr>
            <w:r w:rsidRPr="00614B7A">
              <w:t>C011b</w:t>
            </w:r>
          </w:p>
        </w:tc>
        <w:tc>
          <w:tcPr>
            <w:tcW w:w="3091" w:type="dxa"/>
            <w:tcBorders>
              <w:top w:val="single" w:sz="4" w:space="0" w:color="auto"/>
              <w:left w:val="single" w:sz="4" w:space="0" w:color="auto"/>
              <w:bottom w:val="single" w:sz="4" w:space="0" w:color="auto"/>
              <w:right w:val="single" w:sz="4" w:space="0" w:color="auto"/>
            </w:tcBorders>
            <w:hideMark/>
          </w:tcPr>
          <w:p w14:paraId="41314D2F" w14:textId="77777777" w:rsidR="00A85D8A" w:rsidRPr="00614B7A" w:rsidRDefault="00A85D8A" w:rsidP="00BE3F9E">
            <w:pPr>
              <w:pStyle w:val="TAL"/>
            </w:pPr>
            <w:r w:rsidRPr="00614B7A">
              <w:rPr>
                <w:lang w:eastAsia="zh-CN"/>
              </w:rPr>
              <w:t>UEs supporting inter-band EN-DC within FR1</w:t>
            </w:r>
            <w:r w:rsidRPr="00614B7A">
              <w:rPr>
                <w:rFonts w:eastAsia="SimSun"/>
                <w:szCs w:val="18"/>
                <w:lang w:eastAsia="zh-CN"/>
              </w:rPr>
              <w:t xml:space="preserve"> with </w:t>
            </w:r>
            <w:r w:rsidRPr="00614B7A">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B6ACDA8" w14:textId="77777777" w:rsidR="00A85D8A" w:rsidRPr="00614B7A" w:rsidRDefault="00A85D8A" w:rsidP="00BE3F9E">
            <w:pPr>
              <w:pStyle w:val="TAL"/>
            </w:pPr>
            <w:r w:rsidRPr="00614B7A">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6B6067BE"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C78C953" w14:textId="77777777" w:rsidR="00A85D8A" w:rsidRPr="00614B7A" w:rsidRDefault="00A85D8A" w:rsidP="00BE3F9E">
            <w:pPr>
              <w:pStyle w:val="TAL"/>
              <w:rPr>
                <w:rFonts w:cs="Arial"/>
              </w:rPr>
            </w:pPr>
            <w:r w:rsidRPr="00614B7A">
              <w:rPr>
                <w:rFonts w:cs="Arial"/>
              </w:rPr>
              <w:t>NOTE 5</w:t>
            </w:r>
          </w:p>
          <w:p w14:paraId="70D0652B" w14:textId="77777777" w:rsidR="00A85D8A" w:rsidRPr="00614B7A" w:rsidRDefault="00A85D8A" w:rsidP="00BE3F9E">
            <w:pPr>
              <w:pStyle w:val="TAL"/>
            </w:pPr>
            <w:r w:rsidRPr="00614B7A">
              <w:rPr>
                <w:rFonts w:cs="Arial"/>
              </w:rPr>
              <w:t xml:space="preserve">Skip TC 6.3B.3.3 if UE supports SA and </w:t>
            </w:r>
            <w:r w:rsidRPr="00614B7A">
              <w:rPr>
                <w:lang w:eastAsia="zh-CN"/>
              </w:rPr>
              <w:t>TS 38.521-1 TC 6.3.3.2</w:t>
            </w:r>
            <w:r w:rsidRPr="00614B7A">
              <w:rPr>
                <w:rFonts w:cs="Arial"/>
              </w:rPr>
              <w:t xml:space="preserve"> has been executed.</w:t>
            </w:r>
          </w:p>
        </w:tc>
      </w:tr>
      <w:tr w:rsidR="00A85D8A" w:rsidRPr="00614B7A" w14:paraId="672FA33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AA367E3" w14:textId="77777777" w:rsidR="00A85D8A" w:rsidRPr="00614B7A" w:rsidRDefault="00A85D8A" w:rsidP="00BE3F9E">
            <w:pPr>
              <w:pStyle w:val="TAL"/>
            </w:pPr>
            <w:r w:rsidRPr="00614B7A">
              <w:t>6.3B.3.4</w:t>
            </w:r>
          </w:p>
        </w:tc>
        <w:tc>
          <w:tcPr>
            <w:tcW w:w="4367" w:type="dxa"/>
            <w:tcBorders>
              <w:top w:val="single" w:sz="4" w:space="0" w:color="auto"/>
              <w:left w:val="single" w:sz="4" w:space="0" w:color="auto"/>
              <w:bottom w:val="single" w:sz="4" w:space="0" w:color="auto"/>
              <w:right w:val="single" w:sz="4" w:space="0" w:color="auto"/>
            </w:tcBorders>
            <w:hideMark/>
          </w:tcPr>
          <w:p w14:paraId="09D53C58" w14:textId="77777777" w:rsidR="00A85D8A" w:rsidRPr="00614B7A" w:rsidRDefault="00A85D8A" w:rsidP="00BE3F9E">
            <w:pPr>
              <w:pStyle w:val="TAL"/>
            </w:pPr>
            <w:r w:rsidRPr="00614B7A">
              <w:t>Transmit ON/OFF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5478BD61" w14:textId="77777777" w:rsidR="00A85D8A" w:rsidRPr="00614B7A" w:rsidRDefault="00A85D8A" w:rsidP="00BE3F9E">
            <w:pPr>
              <w:pStyle w:val="TAC"/>
              <w:rPr>
                <w:rFonts w:eastAsia="SimSun"/>
                <w:lang w:eastAsia="zh-CN"/>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7062208" w14:textId="77777777" w:rsidR="00A85D8A" w:rsidRPr="00614B7A" w:rsidRDefault="00A85D8A" w:rsidP="00BE3F9E">
            <w:pPr>
              <w:pStyle w:val="TAL"/>
            </w:pPr>
            <w:r w:rsidRPr="00614B7A">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154670D" w14:textId="77777777" w:rsidR="00A85D8A" w:rsidRPr="00614B7A" w:rsidRDefault="00A85D8A" w:rsidP="00BE3F9E">
            <w:pPr>
              <w:pStyle w:val="TAL"/>
              <w:rPr>
                <w:lang w:eastAsia="zh-CN"/>
              </w:rPr>
            </w:pPr>
            <w:r w:rsidRPr="00614B7A">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E01FE8B" w14:textId="77777777" w:rsidR="00A85D8A" w:rsidRPr="00614B7A" w:rsidRDefault="00A85D8A" w:rsidP="00BE3F9E">
            <w:pPr>
              <w:pStyle w:val="TAL"/>
              <w:rPr>
                <w:rFonts w:eastAsia="SimSun"/>
                <w:lang w:eastAsia="zh-CN"/>
              </w:rPr>
            </w:pPr>
            <w:r w:rsidRPr="00614B7A">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D8EE367"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DB6C1A4" w14:textId="77777777" w:rsidR="00A85D8A" w:rsidRPr="00614B7A" w:rsidRDefault="00A85D8A" w:rsidP="00BE3F9E">
            <w:pPr>
              <w:pStyle w:val="TAL"/>
              <w:rPr>
                <w:lang w:eastAsia="zh-CN"/>
              </w:rPr>
            </w:pPr>
            <w:r w:rsidRPr="00614B7A">
              <w:t>NOTE 1</w:t>
            </w:r>
          </w:p>
        </w:tc>
      </w:tr>
      <w:tr w:rsidR="00A85D8A" w:rsidRPr="00614B7A" w14:paraId="6E489FE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tcPr>
          <w:p w14:paraId="299571E3" w14:textId="77777777" w:rsidR="00A85D8A" w:rsidRPr="00614B7A" w:rsidRDefault="00A85D8A" w:rsidP="00BE3F9E">
            <w:pPr>
              <w:pStyle w:val="TAL"/>
            </w:pPr>
            <w:r w:rsidRPr="00614B7A">
              <w:t>6.3B.3_1.1</w:t>
            </w:r>
          </w:p>
        </w:tc>
        <w:tc>
          <w:tcPr>
            <w:tcW w:w="4367" w:type="dxa"/>
            <w:tcBorders>
              <w:top w:val="single" w:sz="4" w:space="0" w:color="auto"/>
              <w:left w:val="single" w:sz="4" w:space="0" w:color="auto"/>
              <w:bottom w:val="single" w:sz="4" w:space="0" w:color="auto"/>
              <w:right w:val="single" w:sz="4" w:space="0" w:color="auto"/>
            </w:tcBorders>
          </w:tcPr>
          <w:p w14:paraId="653EE36F" w14:textId="77777777" w:rsidR="00A85D8A" w:rsidRPr="00614B7A" w:rsidRDefault="00A85D8A" w:rsidP="00BE3F9E">
            <w:pPr>
              <w:pStyle w:val="TAL"/>
            </w:pPr>
            <w:r w:rsidRPr="00614B7A">
              <w:t>E-UTRA and NR switching time mask for switching between two uplink carriers for inter-band EN-DC</w:t>
            </w:r>
          </w:p>
        </w:tc>
        <w:tc>
          <w:tcPr>
            <w:tcW w:w="850" w:type="dxa"/>
            <w:tcBorders>
              <w:top w:val="single" w:sz="4" w:space="0" w:color="auto"/>
              <w:left w:val="single" w:sz="4" w:space="0" w:color="auto"/>
              <w:bottom w:val="single" w:sz="4" w:space="0" w:color="auto"/>
              <w:right w:val="single" w:sz="4" w:space="0" w:color="auto"/>
            </w:tcBorders>
          </w:tcPr>
          <w:p w14:paraId="38A80E96" w14:textId="77777777" w:rsidR="00A85D8A" w:rsidRPr="00614B7A" w:rsidRDefault="00A85D8A" w:rsidP="00BE3F9E">
            <w:pPr>
              <w:pStyle w:val="TAC"/>
              <w:rPr>
                <w:rFonts w:cs="Arial"/>
              </w:rPr>
            </w:pPr>
            <w:r w:rsidRPr="00614B7A">
              <w:t>Rel-16</w:t>
            </w:r>
          </w:p>
        </w:tc>
        <w:tc>
          <w:tcPr>
            <w:tcW w:w="1125" w:type="dxa"/>
            <w:tcBorders>
              <w:top w:val="single" w:sz="4" w:space="0" w:color="auto"/>
              <w:left w:val="single" w:sz="4" w:space="0" w:color="auto"/>
              <w:bottom w:val="single" w:sz="4" w:space="0" w:color="auto"/>
              <w:right w:val="single" w:sz="4" w:space="0" w:color="auto"/>
            </w:tcBorders>
          </w:tcPr>
          <w:p w14:paraId="22447499" w14:textId="77777777" w:rsidR="00A85D8A" w:rsidRPr="00614B7A" w:rsidRDefault="00A85D8A" w:rsidP="00BE3F9E">
            <w:pPr>
              <w:pStyle w:val="TAL"/>
              <w:rPr>
                <w:rFonts w:eastAsia="SimSun"/>
                <w:lang w:eastAsia="zh-CN"/>
              </w:rPr>
            </w:pPr>
            <w:r w:rsidRPr="00614B7A">
              <w:t>C126a</w:t>
            </w:r>
          </w:p>
        </w:tc>
        <w:tc>
          <w:tcPr>
            <w:tcW w:w="3091" w:type="dxa"/>
            <w:tcBorders>
              <w:top w:val="single" w:sz="4" w:space="0" w:color="auto"/>
              <w:left w:val="single" w:sz="4" w:space="0" w:color="auto"/>
              <w:bottom w:val="single" w:sz="4" w:space="0" w:color="auto"/>
              <w:right w:val="single" w:sz="4" w:space="0" w:color="auto"/>
            </w:tcBorders>
          </w:tcPr>
          <w:p w14:paraId="3739DED5" w14:textId="77777777" w:rsidR="00A85D8A" w:rsidRPr="00614B7A" w:rsidRDefault="00A85D8A" w:rsidP="00BE3F9E">
            <w:pPr>
              <w:pStyle w:val="TAL"/>
              <w:rPr>
                <w:rFonts w:eastAsia="SimSun"/>
                <w:lang w:eastAsia="zh-CN"/>
              </w:rPr>
            </w:pPr>
            <w:r w:rsidRPr="00614B7A">
              <w:t>UEs supporting inter-band EN-DC within FR1 with 1 NR UL CC and dynamic UL Tx switching</w:t>
            </w:r>
          </w:p>
        </w:tc>
        <w:tc>
          <w:tcPr>
            <w:tcW w:w="1551" w:type="dxa"/>
            <w:tcBorders>
              <w:top w:val="single" w:sz="4" w:space="0" w:color="auto"/>
              <w:left w:val="single" w:sz="4" w:space="0" w:color="auto"/>
              <w:bottom w:val="single" w:sz="4" w:space="0" w:color="auto"/>
              <w:right w:val="single" w:sz="4" w:space="0" w:color="auto"/>
            </w:tcBorders>
          </w:tcPr>
          <w:p w14:paraId="422675A2" w14:textId="77777777" w:rsidR="00A85D8A" w:rsidRPr="00614B7A" w:rsidRDefault="00A85D8A" w:rsidP="00BE3F9E">
            <w:pPr>
              <w:pStyle w:val="TAL"/>
              <w:rPr>
                <w:rFonts w:eastAsia="SimSun"/>
                <w:lang w:eastAsia="zh-CN"/>
              </w:rPr>
            </w:pPr>
            <w:r w:rsidRPr="00614B7A">
              <w:t>E031b</w:t>
            </w:r>
          </w:p>
        </w:tc>
        <w:tc>
          <w:tcPr>
            <w:tcW w:w="1184" w:type="dxa"/>
            <w:tcBorders>
              <w:top w:val="single" w:sz="4" w:space="0" w:color="auto"/>
              <w:left w:val="single" w:sz="4" w:space="0" w:color="auto"/>
              <w:bottom w:val="single" w:sz="4" w:space="0" w:color="auto"/>
              <w:right w:val="single" w:sz="4" w:space="0" w:color="auto"/>
            </w:tcBorders>
          </w:tcPr>
          <w:p w14:paraId="587BA30A"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1A2A92A6" w14:textId="77777777" w:rsidR="00A85D8A" w:rsidRPr="00614B7A" w:rsidRDefault="00A85D8A" w:rsidP="00BE3F9E">
            <w:pPr>
              <w:pStyle w:val="TAL"/>
            </w:pPr>
            <w:r w:rsidRPr="00614B7A">
              <w:t>NOTE 1</w:t>
            </w:r>
          </w:p>
        </w:tc>
      </w:tr>
      <w:tr w:rsidR="00A85D8A" w:rsidRPr="00614B7A" w14:paraId="6878C62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32A4FB4" w14:textId="77777777" w:rsidR="00A85D8A" w:rsidRPr="00614B7A" w:rsidRDefault="00A85D8A" w:rsidP="00BE3F9E">
            <w:pPr>
              <w:pStyle w:val="TAL"/>
              <w:rPr>
                <w:bCs/>
              </w:rPr>
            </w:pPr>
            <w:r w:rsidRPr="00614B7A">
              <w:t>6.3B.4.1</w:t>
            </w:r>
          </w:p>
        </w:tc>
        <w:tc>
          <w:tcPr>
            <w:tcW w:w="4367" w:type="dxa"/>
            <w:tcBorders>
              <w:top w:val="single" w:sz="4" w:space="0" w:color="auto"/>
              <w:left w:val="single" w:sz="4" w:space="0" w:color="auto"/>
              <w:bottom w:val="single" w:sz="4" w:space="0" w:color="auto"/>
              <w:right w:val="single" w:sz="4" w:space="0" w:color="auto"/>
            </w:tcBorders>
            <w:hideMark/>
          </w:tcPr>
          <w:p w14:paraId="3940ABFF" w14:textId="77777777" w:rsidR="00A85D8A" w:rsidRPr="00614B7A" w:rsidRDefault="00A85D8A" w:rsidP="00BE3F9E">
            <w:pPr>
              <w:pStyle w:val="TAL"/>
            </w:pPr>
            <w:r w:rsidRPr="00614B7A">
              <w:t>PRACH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1131601"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543FD8F6" w14:textId="77777777" w:rsidR="00A85D8A" w:rsidRPr="00614B7A" w:rsidRDefault="00A85D8A" w:rsidP="00BE3F9E">
            <w:pPr>
              <w:pStyle w:val="TAL"/>
            </w:pPr>
            <w:r w:rsidRPr="00614B7A">
              <w:t>C009</w:t>
            </w:r>
          </w:p>
        </w:tc>
        <w:tc>
          <w:tcPr>
            <w:tcW w:w="3091" w:type="dxa"/>
            <w:tcBorders>
              <w:top w:val="single" w:sz="4" w:space="0" w:color="auto"/>
              <w:left w:val="single" w:sz="4" w:space="0" w:color="auto"/>
              <w:bottom w:val="single" w:sz="4" w:space="0" w:color="auto"/>
              <w:right w:val="single" w:sz="4" w:space="0" w:color="auto"/>
            </w:tcBorders>
            <w:hideMark/>
          </w:tcPr>
          <w:p w14:paraId="307342D7" w14:textId="77777777" w:rsidR="00A85D8A" w:rsidRPr="00614B7A" w:rsidRDefault="00A85D8A" w:rsidP="00BE3F9E">
            <w:pPr>
              <w:pStyle w:val="TAL"/>
            </w:pPr>
            <w:r w:rsidRPr="00614B7A">
              <w:rPr>
                <w:lang w:eastAsia="zh-CN"/>
              </w:rPr>
              <w:t>UEs supporting intra-band 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0D7FF81" w14:textId="77777777" w:rsidR="00A85D8A" w:rsidRPr="00614B7A" w:rsidRDefault="00A85D8A" w:rsidP="00BE3F9E">
            <w:pPr>
              <w:pStyle w:val="TAL"/>
            </w:pPr>
            <w:r w:rsidRPr="00614B7A">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971EA0F"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22CEE07" w14:textId="77777777" w:rsidR="00A85D8A" w:rsidRPr="00614B7A" w:rsidRDefault="00A85D8A" w:rsidP="00BE3F9E">
            <w:pPr>
              <w:pStyle w:val="TAL"/>
              <w:rPr>
                <w:rFonts w:cs="Arial"/>
              </w:rPr>
            </w:pPr>
            <w:r w:rsidRPr="00614B7A">
              <w:rPr>
                <w:rFonts w:cs="Arial"/>
              </w:rPr>
              <w:t>NOTE 5</w:t>
            </w:r>
          </w:p>
          <w:p w14:paraId="40B485AB" w14:textId="77777777" w:rsidR="00A85D8A" w:rsidRPr="00614B7A" w:rsidRDefault="00A85D8A" w:rsidP="00BE3F9E">
            <w:pPr>
              <w:pStyle w:val="TAL"/>
            </w:pPr>
            <w:r w:rsidRPr="00614B7A">
              <w:rPr>
                <w:rFonts w:cs="Arial"/>
              </w:rPr>
              <w:t xml:space="preserve">Skip </w:t>
            </w:r>
            <w:r w:rsidRPr="00614B7A">
              <w:rPr>
                <w:lang w:eastAsia="zh-CN"/>
              </w:rPr>
              <w:t>TC 6.3B.4.1</w:t>
            </w:r>
            <w:r w:rsidRPr="00614B7A">
              <w:rPr>
                <w:rFonts w:cs="Arial"/>
              </w:rPr>
              <w:t xml:space="preserve"> if UE supports SA and </w:t>
            </w:r>
            <w:r w:rsidRPr="00614B7A">
              <w:rPr>
                <w:lang w:eastAsia="zh-CN"/>
              </w:rPr>
              <w:t>TS 38.521-1 TC 6.3.3.4</w:t>
            </w:r>
            <w:r w:rsidRPr="00614B7A">
              <w:rPr>
                <w:rFonts w:cs="Arial"/>
              </w:rPr>
              <w:t xml:space="preserve"> has been executed.</w:t>
            </w:r>
          </w:p>
        </w:tc>
      </w:tr>
      <w:tr w:rsidR="00A85D8A" w:rsidRPr="00614B7A" w14:paraId="391F784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C571950" w14:textId="77777777" w:rsidR="00A85D8A" w:rsidRPr="00614B7A" w:rsidRDefault="00A85D8A" w:rsidP="00BE3F9E">
            <w:pPr>
              <w:pStyle w:val="TAL"/>
              <w:rPr>
                <w:bCs/>
              </w:rPr>
            </w:pPr>
            <w:r w:rsidRPr="00614B7A">
              <w:t>6.3B.4.2</w:t>
            </w:r>
          </w:p>
        </w:tc>
        <w:tc>
          <w:tcPr>
            <w:tcW w:w="4367" w:type="dxa"/>
            <w:tcBorders>
              <w:top w:val="single" w:sz="4" w:space="0" w:color="auto"/>
              <w:left w:val="single" w:sz="4" w:space="0" w:color="auto"/>
              <w:bottom w:val="single" w:sz="4" w:space="0" w:color="auto"/>
              <w:right w:val="single" w:sz="4" w:space="0" w:color="auto"/>
            </w:tcBorders>
            <w:hideMark/>
          </w:tcPr>
          <w:p w14:paraId="34730D05" w14:textId="77777777" w:rsidR="00A85D8A" w:rsidRPr="00614B7A" w:rsidRDefault="00A85D8A" w:rsidP="00BE3F9E">
            <w:pPr>
              <w:pStyle w:val="TAL"/>
            </w:pPr>
            <w:r w:rsidRPr="00614B7A">
              <w:t>PRACH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CC75581"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462803CA" w14:textId="77777777" w:rsidR="00A85D8A" w:rsidRPr="00614B7A" w:rsidRDefault="00A85D8A" w:rsidP="00BE3F9E">
            <w:pPr>
              <w:pStyle w:val="TAL"/>
            </w:pPr>
            <w:r w:rsidRPr="00614B7A">
              <w:t>C010</w:t>
            </w:r>
          </w:p>
        </w:tc>
        <w:tc>
          <w:tcPr>
            <w:tcW w:w="3091" w:type="dxa"/>
            <w:tcBorders>
              <w:top w:val="single" w:sz="4" w:space="0" w:color="auto"/>
              <w:left w:val="single" w:sz="4" w:space="0" w:color="auto"/>
              <w:bottom w:val="single" w:sz="4" w:space="0" w:color="auto"/>
              <w:right w:val="single" w:sz="4" w:space="0" w:color="auto"/>
            </w:tcBorders>
            <w:hideMark/>
          </w:tcPr>
          <w:p w14:paraId="082632A1" w14:textId="77777777" w:rsidR="00A85D8A" w:rsidRPr="00614B7A" w:rsidRDefault="00A85D8A" w:rsidP="00BE3F9E">
            <w:pPr>
              <w:pStyle w:val="TAL"/>
            </w:pPr>
            <w:r w:rsidRPr="00614B7A">
              <w:rPr>
                <w:lang w:eastAsia="zh-CN"/>
              </w:rPr>
              <w:t>UEs supporting intra-band non-contiguous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C710096" w14:textId="77777777" w:rsidR="00A85D8A" w:rsidRPr="00614B7A" w:rsidRDefault="00A85D8A" w:rsidP="00BE3F9E">
            <w:pPr>
              <w:pStyle w:val="TAL"/>
            </w:pPr>
            <w:r w:rsidRPr="00614B7A">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563059E0"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7F4C8FC" w14:textId="77777777" w:rsidR="00A85D8A" w:rsidRPr="00614B7A" w:rsidRDefault="00A85D8A" w:rsidP="00BE3F9E">
            <w:pPr>
              <w:pStyle w:val="TAL"/>
              <w:rPr>
                <w:rFonts w:cs="Arial"/>
              </w:rPr>
            </w:pPr>
            <w:r w:rsidRPr="00614B7A">
              <w:rPr>
                <w:rFonts w:cs="Arial"/>
              </w:rPr>
              <w:t>NOTE 5</w:t>
            </w:r>
          </w:p>
          <w:p w14:paraId="24CF2086" w14:textId="77777777" w:rsidR="00A85D8A" w:rsidRPr="00614B7A" w:rsidRDefault="00A85D8A" w:rsidP="00BE3F9E">
            <w:pPr>
              <w:pStyle w:val="TAL"/>
            </w:pPr>
            <w:r w:rsidRPr="00614B7A">
              <w:rPr>
                <w:rFonts w:cs="Arial"/>
              </w:rPr>
              <w:t xml:space="preserve">Skip </w:t>
            </w:r>
            <w:r w:rsidRPr="00614B7A">
              <w:rPr>
                <w:lang w:eastAsia="zh-CN"/>
              </w:rPr>
              <w:t>TC 6.3B.4.2</w:t>
            </w:r>
            <w:r w:rsidRPr="00614B7A">
              <w:rPr>
                <w:rFonts w:cs="Arial"/>
              </w:rPr>
              <w:t xml:space="preserve"> if UE supports SA and </w:t>
            </w:r>
            <w:r w:rsidRPr="00614B7A">
              <w:rPr>
                <w:lang w:eastAsia="zh-CN"/>
              </w:rPr>
              <w:t>TS 38.521-1 TC 6.3.3.4</w:t>
            </w:r>
            <w:r w:rsidRPr="00614B7A">
              <w:rPr>
                <w:rFonts w:cs="Arial"/>
              </w:rPr>
              <w:t xml:space="preserve"> has been executed.</w:t>
            </w:r>
          </w:p>
        </w:tc>
      </w:tr>
      <w:tr w:rsidR="00A85D8A" w:rsidRPr="00614B7A" w14:paraId="39BDBEA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7559C67" w14:textId="77777777" w:rsidR="00A85D8A" w:rsidRPr="00614B7A" w:rsidRDefault="00A85D8A" w:rsidP="00BE3F9E">
            <w:pPr>
              <w:pStyle w:val="TAL"/>
              <w:rPr>
                <w:bCs/>
              </w:rPr>
            </w:pPr>
            <w:r w:rsidRPr="00614B7A">
              <w:t>6.3B.4.3</w:t>
            </w:r>
          </w:p>
        </w:tc>
        <w:tc>
          <w:tcPr>
            <w:tcW w:w="4367" w:type="dxa"/>
            <w:tcBorders>
              <w:top w:val="single" w:sz="4" w:space="0" w:color="auto"/>
              <w:left w:val="single" w:sz="4" w:space="0" w:color="auto"/>
              <w:bottom w:val="single" w:sz="4" w:space="0" w:color="auto"/>
              <w:right w:val="single" w:sz="4" w:space="0" w:color="auto"/>
            </w:tcBorders>
            <w:hideMark/>
          </w:tcPr>
          <w:p w14:paraId="7A5DCAC5" w14:textId="77777777" w:rsidR="00A85D8A" w:rsidRPr="00614B7A" w:rsidRDefault="00A85D8A" w:rsidP="00BE3F9E">
            <w:pPr>
              <w:pStyle w:val="TAL"/>
            </w:pPr>
            <w:r w:rsidRPr="00614B7A">
              <w:t>PRACH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7B38DFF9"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4FF54FC3" w14:textId="77777777" w:rsidR="00A85D8A" w:rsidRPr="00614B7A" w:rsidRDefault="00A85D8A" w:rsidP="00BE3F9E">
            <w:pPr>
              <w:pStyle w:val="TAL"/>
            </w:pPr>
            <w:r w:rsidRPr="00614B7A">
              <w:t>C011b</w:t>
            </w:r>
          </w:p>
        </w:tc>
        <w:tc>
          <w:tcPr>
            <w:tcW w:w="3091" w:type="dxa"/>
            <w:tcBorders>
              <w:top w:val="single" w:sz="4" w:space="0" w:color="auto"/>
              <w:left w:val="single" w:sz="4" w:space="0" w:color="auto"/>
              <w:bottom w:val="single" w:sz="4" w:space="0" w:color="auto"/>
              <w:right w:val="single" w:sz="4" w:space="0" w:color="auto"/>
            </w:tcBorders>
            <w:hideMark/>
          </w:tcPr>
          <w:p w14:paraId="1101D2DF" w14:textId="77777777" w:rsidR="00A85D8A" w:rsidRPr="00614B7A" w:rsidRDefault="00A85D8A" w:rsidP="00BE3F9E">
            <w:pPr>
              <w:pStyle w:val="TAL"/>
            </w:pPr>
            <w:r w:rsidRPr="00614B7A">
              <w:rPr>
                <w:lang w:eastAsia="zh-CN"/>
              </w:rPr>
              <w:t>UEs supporting inter-band EN-DC within FR1</w:t>
            </w:r>
            <w:r w:rsidRPr="00614B7A">
              <w:rPr>
                <w:rFonts w:eastAsia="SimSun"/>
                <w:szCs w:val="18"/>
                <w:lang w:eastAsia="zh-CN"/>
              </w:rPr>
              <w:t xml:space="preserve"> with </w:t>
            </w:r>
            <w:r w:rsidRPr="00614B7A">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E035F20" w14:textId="77777777" w:rsidR="00A85D8A" w:rsidRPr="00614B7A" w:rsidRDefault="00A85D8A" w:rsidP="00BE3F9E">
            <w:pPr>
              <w:pStyle w:val="TAL"/>
            </w:pPr>
            <w:r w:rsidRPr="00614B7A">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32650540"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8872BAF" w14:textId="77777777" w:rsidR="00A85D8A" w:rsidRPr="00614B7A" w:rsidRDefault="00A85D8A" w:rsidP="00BE3F9E">
            <w:pPr>
              <w:pStyle w:val="TAL"/>
              <w:rPr>
                <w:rFonts w:cs="Arial"/>
              </w:rPr>
            </w:pPr>
            <w:r w:rsidRPr="00614B7A">
              <w:rPr>
                <w:rFonts w:cs="Arial"/>
              </w:rPr>
              <w:t>NOTE 5</w:t>
            </w:r>
          </w:p>
          <w:p w14:paraId="24A3C4B3" w14:textId="77777777" w:rsidR="00A85D8A" w:rsidRPr="00614B7A" w:rsidRDefault="00A85D8A" w:rsidP="00BE3F9E">
            <w:pPr>
              <w:pStyle w:val="TAL"/>
            </w:pPr>
            <w:r w:rsidRPr="00614B7A">
              <w:rPr>
                <w:rFonts w:cs="Arial"/>
              </w:rPr>
              <w:t xml:space="preserve">Skip </w:t>
            </w:r>
            <w:r w:rsidRPr="00614B7A">
              <w:rPr>
                <w:lang w:eastAsia="zh-CN"/>
              </w:rPr>
              <w:t>TC 6.3B.4.3</w:t>
            </w:r>
            <w:r w:rsidRPr="00614B7A">
              <w:rPr>
                <w:rFonts w:cs="Arial"/>
              </w:rPr>
              <w:t xml:space="preserve"> if UE supports SA and </w:t>
            </w:r>
            <w:r w:rsidRPr="00614B7A">
              <w:rPr>
                <w:lang w:eastAsia="zh-CN"/>
              </w:rPr>
              <w:t>TS 38.521-1 TC 6.3.3.4</w:t>
            </w:r>
            <w:r w:rsidRPr="00614B7A">
              <w:rPr>
                <w:rFonts w:cs="Arial"/>
              </w:rPr>
              <w:t xml:space="preserve"> has been executed.</w:t>
            </w:r>
          </w:p>
        </w:tc>
      </w:tr>
      <w:tr w:rsidR="00A85D8A" w:rsidRPr="00614B7A" w14:paraId="1862837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F46D16C" w14:textId="77777777" w:rsidR="00A85D8A" w:rsidRPr="00614B7A" w:rsidRDefault="00A85D8A" w:rsidP="00BE3F9E">
            <w:pPr>
              <w:pStyle w:val="TAL"/>
            </w:pPr>
            <w:r w:rsidRPr="00614B7A">
              <w:lastRenderedPageBreak/>
              <w:t>6.3B.4.4</w:t>
            </w:r>
          </w:p>
        </w:tc>
        <w:tc>
          <w:tcPr>
            <w:tcW w:w="4367" w:type="dxa"/>
            <w:tcBorders>
              <w:top w:val="single" w:sz="4" w:space="0" w:color="auto"/>
              <w:left w:val="single" w:sz="4" w:space="0" w:color="auto"/>
              <w:bottom w:val="single" w:sz="4" w:space="0" w:color="auto"/>
              <w:right w:val="single" w:sz="4" w:space="0" w:color="auto"/>
            </w:tcBorders>
            <w:hideMark/>
          </w:tcPr>
          <w:p w14:paraId="1ADCF926" w14:textId="77777777" w:rsidR="00A85D8A" w:rsidRPr="00614B7A" w:rsidRDefault="00A85D8A" w:rsidP="00BE3F9E">
            <w:pPr>
              <w:pStyle w:val="TAL"/>
            </w:pPr>
            <w:r w:rsidRPr="00614B7A">
              <w:t>PRACH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A4EE346"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2F71BE4F" w14:textId="77777777" w:rsidR="00A85D8A" w:rsidRPr="00614B7A" w:rsidRDefault="00A85D8A" w:rsidP="00BE3F9E">
            <w:pPr>
              <w:pStyle w:val="TAL"/>
            </w:pPr>
            <w:r w:rsidRPr="00614B7A">
              <w:t>C012</w:t>
            </w:r>
          </w:p>
        </w:tc>
        <w:tc>
          <w:tcPr>
            <w:tcW w:w="3091" w:type="dxa"/>
            <w:tcBorders>
              <w:top w:val="single" w:sz="4" w:space="0" w:color="auto"/>
              <w:left w:val="single" w:sz="4" w:space="0" w:color="auto"/>
              <w:bottom w:val="single" w:sz="4" w:space="0" w:color="auto"/>
              <w:right w:val="single" w:sz="4" w:space="0" w:color="auto"/>
            </w:tcBorders>
            <w:hideMark/>
          </w:tcPr>
          <w:p w14:paraId="399EBA49" w14:textId="77777777" w:rsidR="00A85D8A" w:rsidRPr="00614B7A" w:rsidRDefault="00A85D8A" w:rsidP="00BE3F9E">
            <w:pPr>
              <w:pStyle w:val="TAL"/>
              <w:rPr>
                <w:lang w:eastAsia="zh-CN"/>
              </w:rPr>
            </w:pPr>
            <w:r w:rsidRPr="00614B7A">
              <w:rPr>
                <w:lang w:eastAsia="zh-CN"/>
              </w:rPr>
              <w:t xml:space="preserve">UEs supporting </w:t>
            </w:r>
            <w:r w:rsidRPr="00614B7A">
              <w:t>Inter-Band EN-DC including FR2</w:t>
            </w:r>
            <w:r w:rsidRPr="00614B7A">
              <w:rPr>
                <w:rFonts w:eastAsia="SimSun"/>
                <w:szCs w:val="18"/>
                <w:lang w:eastAsia="zh-CN"/>
              </w:rPr>
              <w:t xml:space="preserve"> </w:t>
            </w:r>
            <w:r w:rsidRPr="00614B7A">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95D5757" w14:textId="77777777" w:rsidR="00A85D8A" w:rsidRPr="00614B7A" w:rsidRDefault="00A85D8A" w:rsidP="00BE3F9E">
            <w:pPr>
              <w:pStyle w:val="TAL"/>
              <w:rPr>
                <w:lang w:eastAsia="ko-KR"/>
              </w:rPr>
            </w:pPr>
            <w:r w:rsidRPr="00614B7A">
              <w:rPr>
                <w:rFonts w:eastAsia="SimSun"/>
                <w:szCs w:val="18"/>
              </w:rPr>
              <w:t>E0</w:t>
            </w:r>
            <w:r w:rsidRPr="00614B7A">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2CEC6FC3"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5884670" w14:textId="77777777" w:rsidR="00A85D8A" w:rsidRPr="00614B7A" w:rsidRDefault="00A85D8A" w:rsidP="00BE3F9E">
            <w:pPr>
              <w:pStyle w:val="TAL"/>
              <w:rPr>
                <w:rFonts w:cs="Arial"/>
              </w:rPr>
            </w:pPr>
            <w:r w:rsidRPr="00614B7A">
              <w:rPr>
                <w:rFonts w:cs="Arial"/>
              </w:rPr>
              <w:t>NOTE 1</w:t>
            </w:r>
          </w:p>
          <w:p w14:paraId="5802EBCF" w14:textId="77777777" w:rsidR="00A85D8A" w:rsidRPr="00614B7A" w:rsidRDefault="00A85D8A" w:rsidP="00BE3F9E">
            <w:pPr>
              <w:pStyle w:val="TAL"/>
              <w:rPr>
                <w:rFonts w:cs="Arial"/>
              </w:rPr>
            </w:pPr>
            <w:r w:rsidRPr="00614B7A">
              <w:rPr>
                <w:rFonts w:cs="Arial"/>
              </w:rPr>
              <w:t>NOTE 5</w:t>
            </w:r>
          </w:p>
          <w:p w14:paraId="031D5C17" w14:textId="77777777" w:rsidR="00A85D8A" w:rsidRPr="00614B7A" w:rsidRDefault="00A85D8A" w:rsidP="00BE3F9E">
            <w:pPr>
              <w:pStyle w:val="TAL"/>
              <w:rPr>
                <w:rFonts w:cs="Arial"/>
              </w:rPr>
            </w:pPr>
            <w:r w:rsidRPr="00614B7A">
              <w:rPr>
                <w:rFonts w:cs="Arial"/>
              </w:rPr>
              <w:t>Skip TC 6.3B.4.4 if UE supports SA and TS 38.521-2 TC 6.3.3.4 has been executed.</w:t>
            </w:r>
          </w:p>
        </w:tc>
      </w:tr>
      <w:tr w:rsidR="00A85D8A" w:rsidRPr="00614B7A" w14:paraId="5967E0C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65982E3" w14:textId="77777777" w:rsidR="00A85D8A" w:rsidRPr="00614B7A" w:rsidRDefault="00A85D8A" w:rsidP="00BE3F9E">
            <w:pPr>
              <w:pStyle w:val="TAL"/>
            </w:pPr>
            <w:r w:rsidRPr="00614B7A">
              <w:t>6.3B.8.1.1</w:t>
            </w:r>
          </w:p>
        </w:tc>
        <w:tc>
          <w:tcPr>
            <w:tcW w:w="4367" w:type="dxa"/>
            <w:tcBorders>
              <w:top w:val="single" w:sz="4" w:space="0" w:color="auto"/>
              <w:left w:val="single" w:sz="4" w:space="0" w:color="auto"/>
              <w:bottom w:val="single" w:sz="4" w:space="0" w:color="auto"/>
              <w:right w:val="single" w:sz="4" w:space="0" w:color="auto"/>
            </w:tcBorders>
            <w:hideMark/>
          </w:tcPr>
          <w:p w14:paraId="02FEFA1D" w14:textId="77777777" w:rsidR="00A85D8A" w:rsidRPr="00614B7A" w:rsidRDefault="00A85D8A" w:rsidP="00BE3F9E">
            <w:pPr>
              <w:pStyle w:val="TAL"/>
            </w:pPr>
            <w:r w:rsidRPr="00614B7A">
              <w:t>Absolute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ACDCE21" w14:textId="77777777" w:rsidR="00A85D8A" w:rsidRPr="00614B7A" w:rsidRDefault="00A85D8A" w:rsidP="00BE3F9E">
            <w:pPr>
              <w:pStyle w:val="TAC"/>
              <w:rPr>
                <w:rFonts w:cs="Arial"/>
              </w:rPr>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1469862F" w14:textId="77777777" w:rsidR="00A85D8A" w:rsidRPr="00614B7A" w:rsidRDefault="00A85D8A" w:rsidP="00BE3F9E">
            <w:pPr>
              <w:pStyle w:val="TAL"/>
            </w:pPr>
            <w:r w:rsidRPr="00614B7A">
              <w:t>C009</w:t>
            </w:r>
          </w:p>
        </w:tc>
        <w:tc>
          <w:tcPr>
            <w:tcW w:w="3091" w:type="dxa"/>
            <w:tcBorders>
              <w:top w:val="single" w:sz="4" w:space="0" w:color="auto"/>
              <w:left w:val="single" w:sz="4" w:space="0" w:color="auto"/>
              <w:bottom w:val="single" w:sz="4" w:space="0" w:color="auto"/>
              <w:right w:val="single" w:sz="4" w:space="0" w:color="auto"/>
            </w:tcBorders>
            <w:hideMark/>
          </w:tcPr>
          <w:p w14:paraId="2F4D7A67" w14:textId="77777777" w:rsidR="00A85D8A" w:rsidRPr="00614B7A" w:rsidRDefault="00A85D8A" w:rsidP="00BE3F9E">
            <w:pPr>
              <w:pStyle w:val="TAL"/>
              <w:rPr>
                <w:lang w:eastAsia="zh-CN"/>
              </w:rPr>
            </w:pPr>
            <w:r w:rsidRPr="00614B7A">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4A5D9AFF" w14:textId="77777777" w:rsidR="00A85D8A" w:rsidRPr="00614B7A" w:rsidRDefault="00A85D8A" w:rsidP="00BE3F9E">
            <w:pPr>
              <w:pStyle w:val="TAL"/>
              <w:rPr>
                <w:rFonts w:eastAsia="SimSun"/>
                <w:szCs w:val="18"/>
              </w:rPr>
            </w:pPr>
            <w:r w:rsidRPr="00614B7A">
              <w:t>E003</w:t>
            </w:r>
          </w:p>
        </w:tc>
        <w:tc>
          <w:tcPr>
            <w:tcW w:w="1184" w:type="dxa"/>
            <w:tcBorders>
              <w:top w:val="single" w:sz="4" w:space="0" w:color="auto"/>
              <w:left w:val="single" w:sz="4" w:space="0" w:color="auto"/>
              <w:bottom w:val="single" w:sz="4" w:space="0" w:color="auto"/>
              <w:right w:val="single" w:sz="4" w:space="0" w:color="auto"/>
            </w:tcBorders>
          </w:tcPr>
          <w:p w14:paraId="040FF51B"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33ABB1D" w14:textId="77777777" w:rsidR="00A85D8A" w:rsidRPr="00614B7A" w:rsidRDefault="00A85D8A" w:rsidP="00BE3F9E">
            <w:pPr>
              <w:pStyle w:val="TAL"/>
            </w:pPr>
            <w:r w:rsidRPr="00614B7A">
              <w:t>NOTE 5</w:t>
            </w:r>
          </w:p>
          <w:p w14:paraId="2F292B1E" w14:textId="77777777" w:rsidR="00A85D8A" w:rsidRPr="00614B7A" w:rsidRDefault="00A85D8A" w:rsidP="00BE3F9E">
            <w:pPr>
              <w:pStyle w:val="TAL"/>
            </w:pPr>
            <w:r w:rsidRPr="00614B7A">
              <w:t>Skip TC 6.3B.8.1.1 if UE supports SA and TS 38.521-1 TC 6.3.4.2 has been executed.</w:t>
            </w:r>
          </w:p>
        </w:tc>
      </w:tr>
      <w:tr w:rsidR="00A85D8A" w:rsidRPr="00614B7A" w14:paraId="2ECA075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12846E9" w14:textId="77777777" w:rsidR="00A85D8A" w:rsidRPr="00614B7A" w:rsidRDefault="00A85D8A" w:rsidP="00BE3F9E">
            <w:pPr>
              <w:pStyle w:val="TAL"/>
            </w:pPr>
            <w:r w:rsidRPr="00614B7A">
              <w:t>6.3B.8.1.2</w:t>
            </w:r>
          </w:p>
        </w:tc>
        <w:tc>
          <w:tcPr>
            <w:tcW w:w="4367" w:type="dxa"/>
            <w:tcBorders>
              <w:top w:val="single" w:sz="4" w:space="0" w:color="auto"/>
              <w:left w:val="single" w:sz="4" w:space="0" w:color="auto"/>
              <w:bottom w:val="single" w:sz="4" w:space="0" w:color="auto"/>
              <w:right w:val="single" w:sz="4" w:space="0" w:color="auto"/>
            </w:tcBorders>
            <w:hideMark/>
          </w:tcPr>
          <w:p w14:paraId="013506BB" w14:textId="77777777" w:rsidR="00A85D8A" w:rsidRPr="00614B7A" w:rsidRDefault="00A85D8A" w:rsidP="00BE3F9E">
            <w:pPr>
              <w:pStyle w:val="TAL"/>
            </w:pPr>
            <w:r w:rsidRPr="00614B7A">
              <w:t>Absolute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A4FDC3E" w14:textId="77777777" w:rsidR="00A85D8A" w:rsidRPr="00614B7A" w:rsidRDefault="00A85D8A" w:rsidP="00BE3F9E">
            <w:pPr>
              <w:pStyle w:val="TAC"/>
              <w:rPr>
                <w:rFonts w:eastAsia="SimSun"/>
              </w:rPr>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14C13797" w14:textId="77777777" w:rsidR="00A85D8A" w:rsidRPr="00614B7A" w:rsidRDefault="00A85D8A" w:rsidP="00BE3F9E">
            <w:pPr>
              <w:pStyle w:val="TAL"/>
              <w:rPr>
                <w:rFonts w:eastAsia="SimSun"/>
                <w:lang w:eastAsia="zh-CN"/>
              </w:rPr>
            </w:pPr>
            <w:r w:rsidRPr="00614B7A">
              <w:t>C010</w:t>
            </w:r>
          </w:p>
        </w:tc>
        <w:tc>
          <w:tcPr>
            <w:tcW w:w="3091" w:type="dxa"/>
            <w:tcBorders>
              <w:top w:val="single" w:sz="4" w:space="0" w:color="auto"/>
              <w:left w:val="single" w:sz="4" w:space="0" w:color="auto"/>
              <w:bottom w:val="single" w:sz="4" w:space="0" w:color="auto"/>
              <w:right w:val="single" w:sz="4" w:space="0" w:color="auto"/>
            </w:tcBorders>
            <w:hideMark/>
          </w:tcPr>
          <w:p w14:paraId="537E46CA" w14:textId="77777777" w:rsidR="00A85D8A" w:rsidRPr="00614B7A" w:rsidRDefault="00A85D8A" w:rsidP="00BE3F9E">
            <w:pPr>
              <w:pStyle w:val="TAL"/>
              <w:rPr>
                <w:rFonts w:eastAsia="SimSun"/>
                <w:lang w:eastAsia="zh-CN"/>
              </w:rPr>
            </w:pPr>
            <w:r w:rsidRPr="00614B7A">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2E6E904C" w14:textId="77777777" w:rsidR="00A85D8A" w:rsidRPr="00614B7A" w:rsidRDefault="00A85D8A" w:rsidP="00BE3F9E">
            <w:pPr>
              <w:pStyle w:val="TAL"/>
              <w:rPr>
                <w:rFonts w:eastAsia="SimSun"/>
                <w:lang w:eastAsia="zh-CN"/>
              </w:rPr>
            </w:pPr>
            <w:r w:rsidRPr="00614B7A">
              <w:t>E004</w:t>
            </w:r>
          </w:p>
        </w:tc>
        <w:tc>
          <w:tcPr>
            <w:tcW w:w="1184" w:type="dxa"/>
            <w:tcBorders>
              <w:top w:val="single" w:sz="4" w:space="0" w:color="auto"/>
              <w:left w:val="single" w:sz="4" w:space="0" w:color="auto"/>
              <w:bottom w:val="single" w:sz="4" w:space="0" w:color="auto"/>
              <w:right w:val="single" w:sz="4" w:space="0" w:color="auto"/>
            </w:tcBorders>
          </w:tcPr>
          <w:p w14:paraId="62A27013"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CB27926" w14:textId="77777777" w:rsidR="00A85D8A" w:rsidRPr="00614B7A" w:rsidRDefault="00A85D8A" w:rsidP="00BE3F9E">
            <w:pPr>
              <w:pStyle w:val="TAL"/>
            </w:pPr>
            <w:r w:rsidRPr="00614B7A">
              <w:t>NOTE 5</w:t>
            </w:r>
          </w:p>
          <w:p w14:paraId="35DE5E07" w14:textId="77777777" w:rsidR="00A85D8A" w:rsidRPr="00614B7A" w:rsidRDefault="00A85D8A" w:rsidP="00BE3F9E">
            <w:pPr>
              <w:pStyle w:val="TAL"/>
            </w:pPr>
            <w:r w:rsidRPr="00614B7A">
              <w:t>Skip TC 6.3B.8.1.2 if UE supports SA and TS 38.521-1 TC 6.3.4.2 has been executed.</w:t>
            </w:r>
          </w:p>
        </w:tc>
      </w:tr>
      <w:tr w:rsidR="00A85D8A" w:rsidRPr="00614B7A" w14:paraId="7D03199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78945F1" w14:textId="77777777" w:rsidR="00A85D8A" w:rsidRPr="00614B7A" w:rsidRDefault="00A85D8A" w:rsidP="00BE3F9E">
            <w:pPr>
              <w:pStyle w:val="TAL"/>
            </w:pPr>
            <w:r w:rsidRPr="00614B7A">
              <w:t>6.3B.8.1.3</w:t>
            </w:r>
          </w:p>
        </w:tc>
        <w:tc>
          <w:tcPr>
            <w:tcW w:w="4367" w:type="dxa"/>
            <w:tcBorders>
              <w:top w:val="single" w:sz="4" w:space="0" w:color="auto"/>
              <w:left w:val="single" w:sz="4" w:space="0" w:color="auto"/>
              <w:bottom w:val="single" w:sz="4" w:space="0" w:color="auto"/>
              <w:right w:val="single" w:sz="4" w:space="0" w:color="auto"/>
            </w:tcBorders>
            <w:hideMark/>
          </w:tcPr>
          <w:p w14:paraId="084CE926" w14:textId="77777777" w:rsidR="00A85D8A" w:rsidRPr="00614B7A" w:rsidRDefault="00A85D8A" w:rsidP="00BE3F9E">
            <w:pPr>
              <w:pStyle w:val="TAL"/>
            </w:pPr>
            <w:r w:rsidRPr="00614B7A">
              <w:t>Absolute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9990BEF" w14:textId="77777777" w:rsidR="00A85D8A" w:rsidRPr="00614B7A" w:rsidRDefault="00A85D8A" w:rsidP="00BE3F9E">
            <w:pPr>
              <w:pStyle w:val="TAC"/>
              <w:rPr>
                <w:rFonts w:eastAsia="SimSun"/>
              </w:rPr>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4F6B7AFB" w14:textId="77777777" w:rsidR="00A85D8A" w:rsidRPr="00614B7A" w:rsidRDefault="00A85D8A" w:rsidP="00BE3F9E">
            <w:pPr>
              <w:pStyle w:val="TAL"/>
              <w:rPr>
                <w:rFonts w:eastAsia="SimSun"/>
                <w:lang w:eastAsia="zh-CN"/>
              </w:rPr>
            </w:pPr>
            <w:r w:rsidRPr="00614B7A">
              <w:t>C011b</w:t>
            </w:r>
          </w:p>
        </w:tc>
        <w:tc>
          <w:tcPr>
            <w:tcW w:w="3091" w:type="dxa"/>
            <w:tcBorders>
              <w:top w:val="single" w:sz="4" w:space="0" w:color="auto"/>
              <w:left w:val="single" w:sz="4" w:space="0" w:color="auto"/>
              <w:bottom w:val="single" w:sz="4" w:space="0" w:color="auto"/>
              <w:right w:val="single" w:sz="4" w:space="0" w:color="auto"/>
            </w:tcBorders>
            <w:hideMark/>
          </w:tcPr>
          <w:p w14:paraId="6959E0FF" w14:textId="77777777" w:rsidR="00A85D8A" w:rsidRPr="00614B7A" w:rsidRDefault="00A85D8A" w:rsidP="00BE3F9E">
            <w:pPr>
              <w:pStyle w:val="TAL"/>
              <w:rPr>
                <w:rFonts w:eastAsia="SimSun"/>
                <w:lang w:eastAsia="zh-CN"/>
              </w:rPr>
            </w:pPr>
            <w:r w:rsidRPr="00614B7A">
              <w:t xml:space="preserve">UEs supporting inter-band EN-DC within FR1 </w:t>
            </w:r>
            <w:r w:rsidRPr="00614B7A">
              <w:rPr>
                <w:rFonts w:eastAsia="SimSun"/>
                <w:szCs w:val="18"/>
                <w:lang w:eastAsia="zh-CN"/>
              </w:rPr>
              <w:t xml:space="preserve">with </w:t>
            </w:r>
            <w:r w:rsidRPr="00614B7A">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8199378" w14:textId="77777777" w:rsidR="00A85D8A" w:rsidRPr="00614B7A" w:rsidRDefault="00A85D8A" w:rsidP="00BE3F9E">
            <w:pPr>
              <w:pStyle w:val="TAL"/>
              <w:rPr>
                <w:rFonts w:eastAsia="SimSun"/>
                <w:lang w:eastAsia="zh-CN"/>
              </w:rPr>
            </w:pPr>
            <w:r w:rsidRPr="00614B7A">
              <w:t>E005b</w:t>
            </w:r>
          </w:p>
        </w:tc>
        <w:tc>
          <w:tcPr>
            <w:tcW w:w="1184" w:type="dxa"/>
            <w:tcBorders>
              <w:top w:val="single" w:sz="4" w:space="0" w:color="auto"/>
              <w:left w:val="single" w:sz="4" w:space="0" w:color="auto"/>
              <w:bottom w:val="single" w:sz="4" w:space="0" w:color="auto"/>
              <w:right w:val="single" w:sz="4" w:space="0" w:color="auto"/>
            </w:tcBorders>
          </w:tcPr>
          <w:p w14:paraId="483B2D99"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151199B" w14:textId="77777777" w:rsidR="00A85D8A" w:rsidRPr="00614B7A" w:rsidRDefault="00A85D8A" w:rsidP="00BE3F9E">
            <w:pPr>
              <w:pStyle w:val="TAL"/>
            </w:pPr>
            <w:r w:rsidRPr="00614B7A">
              <w:t>NOTE 5</w:t>
            </w:r>
          </w:p>
          <w:p w14:paraId="3F500CAD" w14:textId="77777777" w:rsidR="00A85D8A" w:rsidRPr="00614B7A" w:rsidRDefault="00A85D8A" w:rsidP="00BE3F9E">
            <w:pPr>
              <w:pStyle w:val="TAL"/>
            </w:pPr>
            <w:r w:rsidRPr="00614B7A">
              <w:t>Skip TC 6.3B.8.1.3 if UE supports SA and TS 38.521-1 TC 6.3.4.2 has been executed.</w:t>
            </w:r>
          </w:p>
        </w:tc>
      </w:tr>
      <w:tr w:rsidR="00A85D8A" w:rsidRPr="00614B7A" w14:paraId="5A4C0D5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AFABB41" w14:textId="77777777" w:rsidR="00A85D8A" w:rsidRPr="00614B7A" w:rsidRDefault="00A85D8A" w:rsidP="00BE3F9E">
            <w:pPr>
              <w:pStyle w:val="TAL"/>
            </w:pPr>
            <w:r w:rsidRPr="00614B7A">
              <w:t>6.3B.8.1.4</w:t>
            </w:r>
          </w:p>
        </w:tc>
        <w:tc>
          <w:tcPr>
            <w:tcW w:w="4367" w:type="dxa"/>
            <w:tcBorders>
              <w:top w:val="single" w:sz="4" w:space="0" w:color="auto"/>
              <w:left w:val="single" w:sz="4" w:space="0" w:color="auto"/>
              <w:bottom w:val="single" w:sz="4" w:space="0" w:color="auto"/>
              <w:right w:val="single" w:sz="4" w:space="0" w:color="auto"/>
            </w:tcBorders>
            <w:hideMark/>
          </w:tcPr>
          <w:p w14:paraId="7FEEAC5D" w14:textId="77777777" w:rsidR="00A85D8A" w:rsidRPr="00614B7A" w:rsidRDefault="00A85D8A" w:rsidP="00BE3F9E">
            <w:pPr>
              <w:pStyle w:val="TAL"/>
            </w:pPr>
            <w:r w:rsidRPr="00614B7A">
              <w:t>Absolute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2576074" w14:textId="77777777" w:rsidR="00A85D8A" w:rsidRPr="00614B7A" w:rsidRDefault="00A85D8A" w:rsidP="00BE3F9E">
            <w:pPr>
              <w:pStyle w:val="TAC"/>
              <w:rPr>
                <w:rFonts w:eastAsia="SimSun"/>
              </w:rPr>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6D1BEE92" w14:textId="77777777" w:rsidR="00A85D8A" w:rsidRPr="00614B7A" w:rsidRDefault="00A85D8A" w:rsidP="00BE3F9E">
            <w:pPr>
              <w:pStyle w:val="TAL"/>
              <w:rPr>
                <w:rFonts w:eastAsia="SimSun"/>
                <w:lang w:eastAsia="zh-CN"/>
              </w:rPr>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639C4C3A" w14:textId="77777777" w:rsidR="00A85D8A" w:rsidRPr="00614B7A" w:rsidRDefault="00A85D8A" w:rsidP="00BE3F9E">
            <w:pPr>
              <w:pStyle w:val="TAL"/>
              <w:rPr>
                <w:rFonts w:eastAsia="SimSun"/>
                <w:lang w:eastAsia="zh-CN"/>
              </w:rPr>
            </w:pPr>
            <w:r w:rsidRPr="00614B7A">
              <w:t>FFS</w:t>
            </w:r>
          </w:p>
        </w:tc>
        <w:tc>
          <w:tcPr>
            <w:tcW w:w="1551" w:type="dxa"/>
            <w:tcBorders>
              <w:top w:val="single" w:sz="4" w:space="0" w:color="auto"/>
              <w:left w:val="single" w:sz="4" w:space="0" w:color="auto"/>
              <w:bottom w:val="single" w:sz="4" w:space="0" w:color="auto"/>
              <w:right w:val="single" w:sz="4" w:space="0" w:color="auto"/>
            </w:tcBorders>
            <w:hideMark/>
          </w:tcPr>
          <w:p w14:paraId="7E254148" w14:textId="77777777" w:rsidR="00A85D8A" w:rsidRPr="00614B7A" w:rsidRDefault="00A85D8A" w:rsidP="00BE3F9E">
            <w:pPr>
              <w:pStyle w:val="TAL"/>
              <w:rPr>
                <w:rFonts w:eastAsia="SimSun"/>
                <w:lang w:eastAsia="zh-CN"/>
              </w:rPr>
            </w:pPr>
            <w:r w:rsidRPr="00614B7A">
              <w:t>FFS</w:t>
            </w:r>
          </w:p>
        </w:tc>
        <w:tc>
          <w:tcPr>
            <w:tcW w:w="1184" w:type="dxa"/>
            <w:tcBorders>
              <w:top w:val="single" w:sz="4" w:space="0" w:color="auto"/>
              <w:left w:val="single" w:sz="4" w:space="0" w:color="auto"/>
              <w:bottom w:val="single" w:sz="4" w:space="0" w:color="auto"/>
              <w:right w:val="single" w:sz="4" w:space="0" w:color="auto"/>
            </w:tcBorders>
          </w:tcPr>
          <w:p w14:paraId="76465CCA"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462B87C" w14:textId="77777777" w:rsidR="00A85D8A" w:rsidRPr="00614B7A" w:rsidRDefault="00A85D8A" w:rsidP="00BE3F9E">
            <w:pPr>
              <w:pStyle w:val="TAL"/>
            </w:pPr>
            <w:r w:rsidRPr="00614B7A">
              <w:t>NOTE 1</w:t>
            </w:r>
          </w:p>
        </w:tc>
      </w:tr>
      <w:tr w:rsidR="00A85D8A" w:rsidRPr="00614B7A" w14:paraId="0EF2D23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2A8A776" w14:textId="77777777" w:rsidR="00A85D8A" w:rsidRPr="00614B7A" w:rsidRDefault="00A85D8A" w:rsidP="00BE3F9E">
            <w:pPr>
              <w:pStyle w:val="TAL"/>
            </w:pPr>
            <w:r w:rsidRPr="00614B7A">
              <w:t>6.3B.8.2.1</w:t>
            </w:r>
          </w:p>
        </w:tc>
        <w:tc>
          <w:tcPr>
            <w:tcW w:w="4367" w:type="dxa"/>
            <w:tcBorders>
              <w:top w:val="single" w:sz="4" w:space="0" w:color="auto"/>
              <w:left w:val="single" w:sz="4" w:space="0" w:color="auto"/>
              <w:bottom w:val="single" w:sz="4" w:space="0" w:color="auto"/>
              <w:right w:val="single" w:sz="4" w:space="0" w:color="auto"/>
            </w:tcBorders>
            <w:hideMark/>
          </w:tcPr>
          <w:p w14:paraId="0B2D2014" w14:textId="77777777" w:rsidR="00A85D8A" w:rsidRPr="00614B7A" w:rsidRDefault="00A85D8A" w:rsidP="00BE3F9E">
            <w:pPr>
              <w:pStyle w:val="TAL"/>
            </w:pPr>
            <w:r w:rsidRPr="00614B7A">
              <w:t>Relative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D345A4F" w14:textId="77777777" w:rsidR="00A85D8A" w:rsidRPr="00614B7A" w:rsidRDefault="00A85D8A" w:rsidP="00BE3F9E">
            <w:pPr>
              <w:pStyle w:val="TAC"/>
              <w:rPr>
                <w:rFonts w:cs="Arial"/>
              </w:rPr>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3C7967A2" w14:textId="77777777" w:rsidR="00A85D8A" w:rsidRPr="00614B7A" w:rsidRDefault="00A85D8A" w:rsidP="00BE3F9E">
            <w:pPr>
              <w:pStyle w:val="TAL"/>
            </w:pPr>
            <w:r w:rsidRPr="00614B7A">
              <w:t>C009</w:t>
            </w:r>
          </w:p>
        </w:tc>
        <w:tc>
          <w:tcPr>
            <w:tcW w:w="3091" w:type="dxa"/>
            <w:tcBorders>
              <w:top w:val="single" w:sz="4" w:space="0" w:color="auto"/>
              <w:left w:val="single" w:sz="4" w:space="0" w:color="auto"/>
              <w:bottom w:val="single" w:sz="4" w:space="0" w:color="auto"/>
              <w:right w:val="single" w:sz="4" w:space="0" w:color="auto"/>
            </w:tcBorders>
            <w:hideMark/>
          </w:tcPr>
          <w:p w14:paraId="18899103" w14:textId="77777777" w:rsidR="00A85D8A" w:rsidRPr="00614B7A" w:rsidRDefault="00A85D8A" w:rsidP="00BE3F9E">
            <w:pPr>
              <w:pStyle w:val="TAL"/>
              <w:rPr>
                <w:lang w:eastAsia="zh-CN"/>
              </w:rPr>
            </w:pPr>
            <w:r w:rsidRPr="00614B7A">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708CEDCA" w14:textId="77777777" w:rsidR="00A85D8A" w:rsidRPr="00614B7A" w:rsidRDefault="00A85D8A" w:rsidP="00BE3F9E">
            <w:pPr>
              <w:pStyle w:val="TAL"/>
              <w:rPr>
                <w:rFonts w:eastAsia="SimSun"/>
                <w:szCs w:val="18"/>
              </w:rPr>
            </w:pPr>
            <w:r w:rsidRPr="00614B7A">
              <w:t>E003</w:t>
            </w:r>
          </w:p>
        </w:tc>
        <w:tc>
          <w:tcPr>
            <w:tcW w:w="1184" w:type="dxa"/>
            <w:tcBorders>
              <w:top w:val="single" w:sz="4" w:space="0" w:color="auto"/>
              <w:left w:val="single" w:sz="4" w:space="0" w:color="auto"/>
              <w:bottom w:val="single" w:sz="4" w:space="0" w:color="auto"/>
              <w:right w:val="single" w:sz="4" w:space="0" w:color="auto"/>
            </w:tcBorders>
          </w:tcPr>
          <w:p w14:paraId="698B4615"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F0C7C75" w14:textId="77777777" w:rsidR="00A85D8A" w:rsidRPr="00614B7A" w:rsidRDefault="00A85D8A" w:rsidP="00BE3F9E">
            <w:pPr>
              <w:pStyle w:val="TAL"/>
            </w:pPr>
            <w:r w:rsidRPr="00614B7A">
              <w:t>NOTE 5</w:t>
            </w:r>
          </w:p>
          <w:p w14:paraId="3D0F4C67" w14:textId="77777777" w:rsidR="00A85D8A" w:rsidRPr="00614B7A" w:rsidRDefault="00A85D8A" w:rsidP="00BE3F9E">
            <w:pPr>
              <w:pStyle w:val="TAL"/>
            </w:pPr>
            <w:r w:rsidRPr="00614B7A">
              <w:t>Skip TC 6.3B.8.2.1 if UE supports SA and TS 38.521-1 TC 6.3.4.3 has been executed.</w:t>
            </w:r>
          </w:p>
        </w:tc>
      </w:tr>
      <w:tr w:rsidR="00A85D8A" w:rsidRPr="00614B7A" w14:paraId="761EA95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477C780" w14:textId="77777777" w:rsidR="00A85D8A" w:rsidRPr="00614B7A" w:rsidRDefault="00A85D8A" w:rsidP="00BE3F9E">
            <w:pPr>
              <w:pStyle w:val="TAL"/>
            </w:pPr>
            <w:r w:rsidRPr="00614B7A">
              <w:t>6.3B.8.2.2</w:t>
            </w:r>
          </w:p>
        </w:tc>
        <w:tc>
          <w:tcPr>
            <w:tcW w:w="4367" w:type="dxa"/>
            <w:tcBorders>
              <w:top w:val="single" w:sz="4" w:space="0" w:color="auto"/>
              <w:left w:val="single" w:sz="4" w:space="0" w:color="auto"/>
              <w:bottom w:val="single" w:sz="4" w:space="0" w:color="auto"/>
              <w:right w:val="single" w:sz="4" w:space="0" w:color="auto"/>
            </w:tcBorders>
            <w:hideMark/>
          </w:tcPr>
          <w:p w14:paraId="522D3777" w14:textId="77777777" w:rsidR="00A85D8A" w:rsidRPr="00614B7A" w:rsidRDefault="00A85D8A" w:rsidP="00BE3F9E">
            <w:pPr>
              <w:pStyle w:val="TAL"/>
            </w:pPr>
            <w:r w:rsidRPr="00614B7A">
              <w:t>Relative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BB5B263" w14:textId="77777777" w:rsidR="00A85D8A" w:rsidRPr="00614B7A" w:rsidRDefault="00A85D8A" w:rsidP="00BE3F9E">
            <w:pPr>
              <w:pStyle w:val="TAC"/>
              <w:rPr>
                <w:rFonts w:eastAsia="SimSun"/>
              </w:rPr>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748957DA" w14:textId="77777777" w:rsidR="00A85D8A" w:rsidRPr="00614B7A" w:rsidRDefault="00A85D8A" w:rsidP="00BE3F9E">
            <w:pPr>
              <w:pStyle w:val="TAL"/>
              <w:rPr>
                <w:rFonts w:eastAsia="SimSun"/>
                <w:lang w:eastAsia="zh-CN"/>
              </w:rPr>
            </w:pPr>
            <w:r w:rsidRPr="00614B7A">
              <w:t>C010</w:t>
            </w:r>
          </w:p>
        </w:tc>
        <w:tc>
          <w:tcPr>
            <w:tcW w:w="3091" w:type="dxa"/>
            <w:tcBorders>
              <w:top w:val="single" w:sz="4" w:space="0" w:color="auto"/>
              <w:left w:val="single" w:sz="4" w:space="0" w:color="auto"/>
              <w:bottom w:val="single" w:sz="4" w:space="0" w:color="auto"/>
              <w:right w:val="single" w:sz="4" w:space="0" w:color="auto"/>
            </w:tcBorders>
            <w:hideMark/>
          </w:tcPr>
          <w:p w14:paraId="53FC48DF" w14:textId="77777777" w:rsidR="00A85D8A" w:rsidRPr="00614B7A" w:rsidRDefault="00A85D8A" w:rsidP="00BE3F9E">
            <w:pPr>
              <w:pStyle w:val="TAL"/>
              <w:rPr>
                <w:rFonts w:eastAsia="SimSun"/>
                <w:lang w:eastAsia="zh-CN"/>
              </w:rPr>
            </w:pPr>
            <w:r w:rsidRPr="00614B7A">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10846476" w14:textId="77777777" w:rsidR="00A85D8A" w:rsidRPr="00614B7A" w:rsidRDefault="00A85D8A" w:rsidP="00BE3F9E">
            <w:pPr>
              <w:pStyle w:val="TAL"/>
              <w:rPr>
                <w:rFonts w:eastAsia="SimSun"/>
                <w:lang w:eastAsia="zh-CN"/>
              </w:rPr>
            </w:pPr>
            <w:r w:rsidRPr="00614B7A">
              <w:t>E004</w:t>
            </w:r>
          </w:p>
        </w:tc>
        <w:tc>
          <w:tcPr>
            <w:tcW w:w="1184" w:type="dxa"/>
            <w:tcBorders>
              <w:top w:val="single" w:sz="4" w:space="0" w:color="auto"/>
              <w:left w:val="single" w:sz="4" w:space="0" w:color="auto"/>
              <w:bottom w:val="single" w:sz="4" w:space="0" w:color="auto"/>
              <w:right w:val="single" w:sz="4" w:space="0" w:color="auto"/>
            </w:tcBorders>
          </w:tcPr>
          <w:p w14:paraId="420EC75A"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C02A249" w14:textId="77777777" w:rsidR="00A85D8A" w:rsidRPr="00614B7A" w:rsidRDefault="00A85D8A" w:rsidP="00BE3F9E">
            <w:pPr>
              <w:pStyle w:val="TAL"/>
            </w:pPr>
            <w:r w:rsidRPr="00614B7A">
              <w:t>NOTE 5</w:t>
            </w:r>
          </w:p>
          <w:p w14:paraId="1C189527" w14:textId="77777777" w:rsidR="00A85D8A" w:rsidRPr="00614B7A" w:rsidRDefault="00A85D8A" w:rsidP="00BE3F9E">
            <w:pPr>
              <w:pStyle w:val="TAL"/>
            </w:pPr>
            <w:r w:rsidRPr="00614B7A">
              <w:t>Skip TC 6.3B.8.2.2 if UE supports SA and TS 38.521-1 TC 6.3.4.3 has been executed.</w:t>
            </w:r>
          </w:p>
        </w:tc>
      </w:tr>
      <w:tr w:rsidR="00A85D8A" w:rsidRPr="00614B7A" w14:paraId="55FA18B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1538D4F" w14:textId="77777777" w:rsidR="00A85D8A" w:rsidRPr="00614B7A" w:rsidRDefault="00A85D8A" w:rsidP="00BE3F9E">
            <w:pPr>
              <w:pStyle w:val="TAL"/>
            </w:pPr>
            <w:r w:rsidRPr="00614B7A">
              <w:lastRenderedPageBreak/>
              <w:t>6.3B.8.2.3</w:t>
            </w:r>
          </w:p>
        </w:tc>
        <w:tc>
          <w:tcPr>
            <w:tcW w:w="4367" w:type="dxa"/>
            <w:tcBorders>
              <w:top w:val="single" w:sz="4" w:space="0" w:color="auto"/>
              <w:left w:val="single" w:sz="4" w:space="0" w:color="auto"/>
              <w:bottom w:val="single" w:sz="4" w:space="0" w:color="auto"/>
              <w:right w:val="single" w:sz="4" w:space="0" w:color="auto"/>
            </w:tcBorders>
            <w:hideMark/>
          </w:tcPr>
          <w:p w14:paraId="4D60B863" w14:textId="77777777" w:rsidR="00A85D8A" w:rsidRPr="00614B7A" w:rsidRDefault="00A85D8A" w:rsidP="00BE3F9E">
            <w:pPr>
              <w:pStyle w:val="TAL"/>
            </w:pPr>
            <w:r w:rsidRPr="00614B7A">
              <w:t>Relative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28E79A5" w14:textId="77777777" w:rsidR="00A85D8A" w:rsidRPr="00614B7A" w:rsidRDefault="00A85D8A" w:rsidP="00BE3F9E">
            <w:pPr>
              <w:pStyle w:val="TAC"/>
              <w:rPr>
                <w:rFonts w:eastAsia="SimSun"/>
              </w:rPr>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7EDD73F2" w14:textId="77777777" w:rsidR="00A85D8A" w:rsidRPr="00614B7A" w:rsidRDefault="00A85D8A" w:rsidP="00BE3F9E">
            <w:pPr>
              <w:pStyle w:val="TAL"/>
              <w:rPr>
                <w:rFonts w:eastAsia="SimSun"/>
                <w:lang w:eastAsia="zh-CN"/>
              </w:rPr>
            </w:pPr>
            <w:r w:rsidRPr="00614B7A">
              <w:t>C011b</w:t>
            </w:r>
          </w:p>
        </w:tc>
        <w:tc>
          <w:tcPr>
            <w:tcW w:w="3091" w:type="dxa"/>
            <w:tcBorders>
              <w:top w:val="single" w:sz="4" w:space="0" w:color="auto"/>
              <w:left w:val="single" w:sz="4" w:space="0" w:color="auto"/>
              <w:bottom w:val="single" w:sz="4" w:space="0" w:color="auto"/>
              <w:right w:val="single" w:sz="4" w:space="0" w:color="auto"/>
            </w:tcBorders>
            <w:hideMark/>
          </w:tcPr>
          <w:p w14:paraId="10B61649" w14:textId="77777777" w:rsidR="00A85D8A" w:rsidRPr="00614B7A" w:rsidRDefault="00A85D8A" w:rsidP="00BE3F9E">
            <w:pPr>
              <w:pStyle w:val="TAL"/>
              <w:rPr>
                <w:rFonts w:eastAsia="SimSun"/>
                <w:lang w:eastAsia="zh-CN"/>
              </w:rPr>
            </w:pPr>
            <w:r w:rsidRPr="00614B7A">
              <w:t xml:space="preserve">UEs supporting inter-band EN-DC within FR1 </w:t>
            </w:r>
            <w:r w:rsidRPr="00614B7A">
              <w:rPr>
                <w:rFonts w:eastAsia="SimSun"/>
                <w:szCs w:val="18"/>
                <w:lang w:eastAsia="zh-CN"/>
              </w:rPr>
              <w:t xml:space="preserve">with </w:t>
            </w:r>
            <w:r w:rsidRPr="00614B7A">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4819C4D" w14:textId="77777777" w:rsidR="00A85D8A" w:rsidRPr="00614B7A" w:rsidRDefault="00A85D8A" w:rsidP="00BE3F9E">
            <w:pPr>
              <w:pStyle w:val="TAL"/>
              <w:rPr>
                <w:rFonts w:eastAsia="SimSun"/>
                <w:lang w:eastAsia="zh-CN"/>
              </w:rPr>
            </w:pPr>
            <w:r w:rsidRPr="00614B7A">
              <w:t>E005b</w:t>
            </w:r>
          </w:p>
        </w:tc>
        <w:tc>
          <w:tcPr>
            <w:tcW w:w="1184" w:type="dxa"/>
            <w:tcBorders>
              <w:top w:val="single" w:sz="4" w:space="0" w:color="auto"/>
              <w:left w:val="single" w:sz="4" w:space="0" w:color="auto"/>
              <w:bottom w:val="single" w:sz="4" w:space="0" w:color="auto"/>
              <w:right w:val="single" w:sz="4" w:space="0" w:color="auto"/>
            </w:tcBorders>
          </w:tcPr>
          <w:p w14:paraId="6B560F23"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F8F9166" w14:textId="77777777" w:rsidR="00A85D8A" w:rsidRPr="00614B7A" w:rsidRDefault="00A85D8A" w:rsidP="00BE3F9E">
            <w:pPr>
              <w:pStyle w:val="TAL"/>
            </w:pPr>
            <w:r w:rsidRPr="00614B7A">
              <w:t>NOTE 5</w:t>
            </w:r>
          </w:p>
          <w:p w14:paraId="21C9CE3F" w14:textId="77777777" w:rsidR="00A85D8A" w:rsidRPr="00614B7A" w:rsidRDefault="00A85D8A" w:rsidP="00BE3F9E">
            <w:pPr>
              <w:pStyle w:val="TAL"/>
            </w:pPr>
            <w:r w:rsidRPr="00614B7A">
              <w:t>Skip TC 6.3B.8.2.3 if UE supports SA and TS 38.521-1 TC 6.3.4.3 has been executed.</w:t>
            </w:r>
          </w:p>
        </w:tc>
      </w:tr>
      <w:tr w:rsidR="00A85D8A" w:rsidRPr="00614B7A" w14:paraId="4BDE0BE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692BF14" w14:textId="77777777" w:rsidR="00A85D8A" w:rsidRPr="00614B7A" w:rsidRDefault="00A85D8A" w:rsidP="00BE3F9E">
            <w:pPr>
              <w:pStyle w:val="TAL"/>
            </w:pPr>
            <w:r w:rsidRPr="00614B7A">
              <w:t>6.3B.8.2.4</w:t>
            </w:r>
          </w:p>
        </w:tc>
        <w:tc>
          <w:tcPr>
            <w:tcW w:w="4367" w:type="dxa"/>
            <w:tcBorders>
              <w:top w:val="single" w:sz="4" w:space="0" w:color="auto"/>
              <w:left w:val="single" w:sz="4" w:space="0" w:color="auto"/>
              <w:bottom w:val="single" w:sz="4" w:space="0" w:color="auto"/>
              <w:right w:val="single" w:sz="4" w:space="0" w:color="auto"/>
            </w:tcBorders>
            <w:hideMark/>
          </w:tcPr>
          <w:p w14:paraId="76B94E9C" w14:textId="77777777" w:rsidR="00A85D8A" w:rsidRPr="00614B7A" w:rsidRDefault="00A85D8A" w:rsidP="00BE3F9E">
            <w:pPr>
              <w:pStyle w:val="TAL"/>
            </w:pPr>
            <w:r w:rsidRPr="00614B7A">
              <w:t>Relative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E09A9B0" w14:textId="77777777" w:rsidR="00A85D8A" w:rsidRPr="00614B7A" w:rsidRDefault="00A85D8A" w:rsidP="00BE3F9E">
            <w:pPr>
              <w:pStyle w:val="TAC"/>
              <w:rPr>
                <w:rFonts w:eastAsia="SimSun"/>
              </w:rPr>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13BF97E3" w14:textId="77777777" w:rsidR="00A85D8A" w:rsidRPr="00614B7A" w:rsidRDefault="00A85D8A" w:rsidP="00BE3F9E">
            <w:pPr>
              <w:pStyle w:val="TAL"/>
              <w:rPr>
                <w:rFonts w:eastAsia="SimSun"/>
                <w:lang w:eastAsia="zh-CN"/>
              </w:rPr>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383295DD" w14:textId="77777777" w:rsidR="00A85D8A" w:rsidRPr="00614B7A" w:rsidRDefault="00A85D8A" w:rsidP="00BE3F9E">
            <w:pPr>
              <w:pStyle w:val="TAL"/>
              <w:rPr>
                <w:rFonts w:eastAsia="SimSun"/>
                <w:lang w:eastAsia="zh-CN"/>
              </w:rPr>
            </w:pPr>
            <w:r w:rsidRPr="00614B7A">
              <w:t>FFS</w:t>
            </w:r>
          </w:p>
        </w:tc>
        <w:tc>
          <w:tcPr>
            <w:tcW w:w="1551" w:type="dxa"/>
            <w:tcBorders>
              <w:top w:val="single" w:sz="4" w:space="0" w:color="auto"/>
              <w:left w:val="single" w:sz="4" w:space="0" w:color="auto"/>
              <w:bottom w:val="single" w:sz="4" w:space="0" w:color="auto"/>
              <w:right w:val="single" w:sz="4" w:space="0" w:color="auto"/>
            </w:tcBorders>
            <w:hideMark/>
          </w:tcPr>
          <w:p w14:paraId="07AC142F" w14:textId="77777777" w:rsidR="00A85D8A" w:rsidRPr="00614B7A" w:rsidRDefault="00A85D8A" w:rsidP="00BE3F9E">
            <w:pPr>
              <w:pStyle w:val="TAL"/>
              <w:rPr>
                <w:rFonts w:eastAsia="SimSun"/>
                <w:lang w:eastAsia="zh-CN"/>
              </w:rPr>
            </w:pPr>
            <w:r w:rsidRPr="00614B7A">
              <w:t>FFS</w:t>
            </w:r>
          </w:p>
        </w:tc>
        <w:tc>
          <w:tcPr>
            <w:tcW w:w="1184" w:type="dxa"/>
            <w:tcBorders>
              <w:top w:val="single" w:sz="4" w:space="0" w:color="auto"/>
              <w:left w:val="single" w:sz="4" w:space="0" w:color="auto"/>
              <w:bottom w:val="single" w:sz="4" w:space="0" w:color="auto"/>
              <w:right w:val="single" w:sz="4" w:space="0" w:color="auto"/>
            </w:tcBorders>
          </w:tcPr>
          <w:p w14:paraId="6F8EFAD4"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B399A37" w14:textId="77777777" w:rsidR="00A85D8A" w:rsidRPr="00614B7A" w:rsidRDefault="00A85D8A" w:rsidP="00BE3F9E">
            <w:pPr>
              <w:pStyle w:val="TAL"/>
            </w:pPr>
            <w:r w:rsidRPr="00614B7A">
              <w:t>NOTE 1</w:t>
            </w:r>
          </w:p>
        </w:tc>
      </w:tr>
      <w:tr w:rsidR="00A85D8A" w:rsidRPr="00614B7A" w14:paraId="079712E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07C0B58" w14:textId="77777777" w:rsidR="00A85D8A" w:rsidRPr="00614B7A" w:rsidRDefault="00A85D8A" w:rsidP="00BE3F9E">
            <w:pPr>
              <w:pStyle w:val="TAL"/>
            </w:pPr>
            <w:r w:rsidRPr="00614B7A">
              <w:t>6.3B.8.3.1</w:t>
            </w:r>
          </w:p>
        </w:tc>
        <w:tc>
          <w:tcPr>
            <w:tcW w:w="4367" w:type="dxa"/>
            <w:tcBorders>
              <w:top w:val="single" w:sz="4" w:space="0" w:color="auto"/>
              <w:left w:val="single" w:sz="4" w:space="0" w:color="auto"/>
              <w:bottom w:val="single" w:sz="4" w:space="0" w:color="auto"/>
              <w:right w:val="single" w:sz="4" w:space="0" w:color="auto"/>
            </w:tcBorders>
            <w:hideMark/>
          </w:tcPr>
          <w:p w14:paraId="51CBE1B2" w14:textId="77777777" w:rsidR="00A85D8A" w:rsidRPr="00614B7A" w:rsidRDefault="00A85D8A" w:rsidP="00BE3F9E">
            <w:pPr>
              <w:pStyle w:val="TAL"/>
            </w:pPr>
            <w:r w:rsidRPr="00614B7A">
              <w:t>Aggregate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59E4262" w14:textId="77777777" w:rsidR="00A85D8A" w:rsidRPr="00614B7A" w:rsidRDefault="00A85D8A" w:rsidP="00BE3F9E">
            <w:pPr>
              <w:pStyle w:val="TAC"/>
              <w:rPr>
                <w:rFonts w:cs="Arial"/>
              </w:rPr>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73655F79" w14:textId="77777777" w:rsidR="00A85D8A" w:rsidRPr="00614B7A" w:rsidRDefault="00A85D8A" w:rsidP="00BE3F9E">
            <w:pPr>
              <w:pStyle w:val="TAL"/>
            </w:pPr>
            <w:r w:rsidRPr="00614B7A">
              <w:t>C009</w:t>
            </w:r>
          </w:p>
        </w:tc>
        <w:tc>
          <w:tcPr>
            <w:tcW w:w="3091" w:type="dxa"/>
            <w:tcBorders>
              <w:top w:val="single" w:sz="4" w:space="0" w:color="auto"/>
              <w:left w:val="single" w:sz="4" w:space="0" w:color="auto"/>
              <w:bottom w:val="single" w:sz="4" w:space="0" w:color="auto"/>
              <w:right w:val="single" w:sz="4" w:space="0" w:color="auto"/>
            </w:tcBorders>
            <w:hideMark/>
          </w:tcPr>
          <w:p w14:paraId="130C95CD" w14:textId="77777777" w:rsidR="00A85D8A" w:rsidRPr="00614B7A" w:rsidRDefault="00A85D8A" w:rsidP="00BE3F9E">
            <w:pPr>
              <w:pStyle w:val="TAL"/>
              <w:rPr>
                <w:lang w:eastAsia="zh-CN"/>
              </w:rPr>
            </w:pPr>
            <w:r w:rsidRPr="00614B7A">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64DBA23A" w14:textId="77777777" w:rsidR="00A85D8A" w:rsidRPr="00614B7A" w:rsidRDefault="00A85D8A" w:rsidP="00BE3F9E">
            <w:pPr>
              <w:pStyle w:val="TAL"/>
              <w:rPr>
                <w:rFonts w:eastAsia="SimSun"/>
                <w:szCs w:val="18"/>
              </w:rPr>
            </w:pPr>
            <w:r w:rsidRPr="00614B7A">
              <w:t>E003</w:t>
            </w:r>
          </w:p>
        </w:tc>
        <w:tc>
          <w:tcPr>
            <w:tcW w:w="1184" w:type="dxa"/>
            <w:tcBorders>
              <w:top w:val="single" w:sz="4" w:space="0" w:color="auto"/>
              <w:left w:val="single" w:sz="4" w:space="0" w:color="auto"/>
              <w:bottom w:val="single" w:sz="4" w:space="0" w:color="auto"/>
              <w:right w:val="single" w:sz="4" w:space="0" w:color="auto"/>
            </w:tcBorders>
          </w:tcPr>
          <w:p w14:paraId="58EB7338"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BB0179D" w14:textId="77777777" w:rsidR="00A85D8A" w:rsidRPr="00614B7A" w:rsidRDefault="00A85D8A" w:rsidP="00BE3F9E">
            <w:pPr>
              <w:pStyle w:val="TAL"/>
            </w:pPr>
            <w:r w:rsidRPr="00614B7A">
              <w:t>NOTE 5</w:t>
            </w:r>
          </w:p>
          <w:p w14:paraId="0D86CDEF" w14:textId="77777777" w:rsidR="00A85D8A" w:rsidRPr="00614B7A" w:rsidRDefault="00A85D8A" w:rsidP="00BE3F9E">
            <w:pPr>
              <w:pStyle w:val="TAL"/>
            </w:pPr>
            <w:r w:rsidRPr="00614B7A">
              <w:t>Skip TC 6.3B.8.3.1 if UE supports SA and TS 38.521-1 TC 6.3.4.4 has been executed.</w:t>
            </w:r>
          </w:p>
        </w:tc>
      </w:tr>
      <w:tr w:rsidR="00A85D8A" w:rsidRPr="00614B7A" w14:paraId="59C9B86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9BC1F66" w14:textId="77777777" w:rsidR="00A85D8A" w:rsidRPr="00614B7A" w:rsidRDefault="00A85D8A" w:rsidP="00BE3F9E">
            <w:pPr>
              <w:pStyle w:val="TAL"/>
            </w:pPr>
            <w:r w:rsidRPr="00614B7A">
              <w:t>6.3B.8.3.2</w:t>
            </w:r>
          </w:p>
        </w:tc>
        <w:tc>
          <w:tcPr>
            <w:tcW w:w="4367" w:type="dxa"/>
            <w:tcBorders>
              <w:top w:val="single" w:sz="4" w:space="0" w:color="auto"/>
              <w:left w:val="single" w:sz="4" w:space="0" w:color="auto"/>
              <w:bottom w:val="single" w:sz="4" w:space="0" w:color="auto"/>
              <w:right w:val="single" w:sz="4" w:space="0" w:color="auto"/>
            </w:tcBorders>
            <w:hideMark/>
          </w:tcPr>
          <w:p w14:paraId="510D67D7" w14:textId="77777777" w:rsidR="00A85D8A" w:rsidRPr="00614B7A" w:rsidRDefault="00A85D8A" w:rsidP="00BE3F9E">
            <w:pPr>
              <w:pStyle w:val="TAL"/>
            </w:pPr>
            <w:r w:rsidRPr="00614B7A">
              <w:t>Aggregate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A559081" w14:textId="77777777" w:rsidR="00A85D8A" w:rsidRPr="00614B7A" w:rsidRDefault="00A85D8A" w:rsidP="00BE3F9E">
            <w:pPr>
              <w:pStyle w:val="TAC"/>
              <w:rPr>
                <w:rFonts w:eastAsia="SimSun"/>
              </w:rPr>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0F955FD6" w14:textId="77777777" w:rsidR="00A85D8A" w:rsidRPr="00614B7A" w:rsidRDefault="00A85D8A" w:rsidP="00BE3F9E">
            <w:pPr>
              <w:pStyle w:val="TAL"/>
              <w:rPr>
                <w:rFonts w:eastAsia="SimSun"/>
                <w:lang w:eastAsia="zh-CN"/>
              </w:rPr>
            </w:pPr>
            <w:r w:rsidRPr="00614B7A">
              <w:t>C010</w:t>
            </w:r>
          </w:p>
        </w:tc>
        <w:tc>
          <w:tcPr>
            <w:tcW w:w="3091" w:type="dxa"/>
            <w:tcBorders>
              <w:top w:val="single" w:sz="4" w:space="0" w:color="auto"/>
              <w:left w:val="single" w:sz="4" w:space="0" w:color="auto"/>
              <w:bottom w:val="single" w:sz="4" w:space="0" w:color="auto"/>
              <w:right w:val="single" w:sz="4" w:space="0" w:color="auto"/>
            </w:tcBorders>
            <w:hideMark/>
          </w:tcPr>
          <w:p w14:paraId="708A4658" w14:textId="77777777" w:rsidR="00A85D8A" w:rsidRPr="00614B7A" w:rsidRDefault="00A85D8A" w:rsidP="00BE3F9E">
            <w:pPr>
              <w:pStyle w:val="TAL"/>
              <w:rPr>
                <w:rFonts w:eastAsia="SimSun"/>
                <w:lang w:eastAsia="zh-CN"/>
              </w:rPr>
            </w:pPr>
            <w:r w:rsidRPr="00614B7A">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03B98141" w14:textId="77777777" w:rsidR="00A85D8A" w:rsidRPr="00614B7A" w:rsidRDefault="00A85D8A" w:rsidP="00BE3F9E">
            <w:pPr>
              <w:pStyle w:val="TAL"/>
              <w:rPr>
                <w:rFonts w:eastAsia="SimSun"/>
                <w:lang w:eastAsia="zh-CN"/>
              </w:rPr>
            </w:pPr>
            <w:r w:rsidRPr="00614B7A">
              <w:t>E004</w:t>
            </w:r>
          </w:p>
        </w:tc>
        <w:tc>
          <w:tcPr>
            <w:tcW w:w="1184" w:type="dxa"/>
            <w:tcBorders>
              <w:top w:val="single" w:sz="4" w:space="0" w:color="auto"/>
              <w:left w:val="single" w:sz="4" w:space="0" w:color="auto"/>
              <w:bottom w:val="single" w:sz="4" w:space="0" w:color="auto"/>
              <w:right w:val="single" w:sz="4" w:space="0" w:color="auto"/>
            </w:tcBorders>
          </w:tcPr>
          <w:p w14:paraId="7EA041A6"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5036F7E" w14:textId="77777777" w:rsidR="00A85D8A" w:rsidRPr="00614B7A" w:rsidRDefault="00A85D8A" w:rsidP="00BE3F9E">
            <w:pPr>
              <w:pStyle w:val="TAL"/>
            </w:pPr>
            <w:r w:rsidRPr="00614B7A">
              <w:t>NOTE 5</w:t>
            </w:r>
          </w:p>
          <w:p w14:paraId="4FD92E15" w14:textId="77777777" w:rsidR="00A85D8A" w:rsidRPr="00614B7A" w:rsidRDefault="00A85D8A" w:rsidP="00BE3F9E">
            <w:pPr>
              <w:pStyle w:val="TAL"/>
            </w:pPr>
            <w:r w:rsidRPr="00614B7A">
              <w:t>Skip TC 6.3B.8.3.2 if UE supports SA and TS 38.521-1 TC 6.3.4.4 has been executed.</w:t>
            </w:r>
          </w:p>
        </w:tc>
      </w:tr>
      <w:tr w:rsidR="00A85D8A" w:rsidRPr="00614B7A" w14:paraId="15F89A5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AB3A939" w14:textId="77777777" w:rsidR="00A85D8A" w:rsidRPr="00614B7A" w:rsidRDefault="00A85D8A" w:rsidP="00BE3F9E">
            <w:pPr>
              <w:pStyle w:val="TAL"/>
            </w:pPr>
            <w:r w:rsidRPr="00614B7A">
              <w:t>6.3B.8.3.3</w:t>
            </w:r>
          </w:p>
        </w:tc>
        <w:tc>
          <w:tcPr>
            <w:tcW w:w="4367" w:type="dxa"/>
            <w:tcBorders>
              <w:top w:val="single" w:sz="4" w:space="0" w:color="auto"/>
              <w:left w:val="single" w:sz="4" w:space="0" w:color="auto"/>
              <w:bottom w:val="single" w:sz="4" w:space="0" w:color="auto"/>
              <w:right w:val="single" w:sz="4" w:space="0" w:color="auto"/>
            </w:tcBorders>
            <w:hideMark/>
          </w:tcPr>
          <w:p w14:paraId="496FC1D4" w14:textId="77777777" w:rsidR="00A85D8A" w:rsidRPr="00614B7A" w:rsidRDefault="00A85D8A" w:rsidP="00BE3F9E">
            <w:pPr>
              <w:pStyle w:val="TAL"/>
            </w:pPr>
            <w:r w:rsidRPr="00614B7A">
              <w:t>Aggregate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F6BBEDA" w14:textId="77777777" w:rsidR="00A85D8A" w:rsidRPr="00614B7A" w:rsidRDefault="00A85D8A" w:rsidP="00BE3F9E">
            <w:pPr>
              <w:pStyle w:val="TAC"/>
              <w:rPr>
                <w:rFonts w:eastAsia="SimSun"/>
              </w:rPr>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43858D0F" w14:textId="77777777" w:rsidR="00A85D8A" w:rsidRPr="00614B7A" w:rsidRDefault="00A85D8A" w:rsidP="00BE3F9E">
            <w:pPr>
              <w:pStyle w:val="TAL"/>
              <w:rPr>
                <w:rFonts w:eastAsia="SimSun"/>
                <w:lang w:eastAsia="zh-CN"/>
              </w:rPr>
            </w:pPr>
            <w:r w:rsidRPr="00614B7A">
              <w:t>C011b</w:t>
            </w:r>
          </w:p>
        </w:tc>
        <w:tc>
          <w:tcPr>
            <w:tcW w:w="3091" w:type="dxa"/>
            <w:tcBorders>
              <w:top w:val="single" w:sz="4" w:space="0" w:color="auto"/>
              <w:left w:val="single" w:sz="4" w:space="0" w:color="auto"/>
              <w:bottom w:val="single" w:sz="4" w:space="0" w:color="auto"/>
              <w:right w:val="single" w:sz="4" w:space="0" w:color="auto"/>
            </w:tcBorders>
            <w:hideMark/>
          </w:tcPr>
          <w:p w14:paraId="75814672" w14:textId="77777777" w:rsidR="00A85D8A" w:rsidRPr="00614B7A" w:rsidRDefault="00A85D8A" w:rsidP="00BE3F9E">
            <w:pPr>
              <w:pStyle w:val="TAL"/>
              <w:rPr>
                <w:rFonts w:eastAsia="SimSun"/>
                <w:lang w:eastAsia="zh-CN"/>
              </w:rPr>
            </w:pPr>
            <w:r w:rsidRPr="00614B7A">
              <w:t xml:space="preserve">UEs supporting inter-band EN-DC within FR1 </w:t>
            </w:r>
            <w:r w:rsidRPr="00614B7A">
              <w:rPr>
                <w:rFonts w:eastAsia="SimSun"/>
                <w:szCs w:val="18"/>
                <w:lang w:eastAsia="zh-CN"/>
              </w:rPr>
              <w:t xml:space="preserve">with </w:t>
            </w:r>
            <w:r w:rsidRPr="00614B7A">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B7886FC" w14:textId="77777777" w:rsidR="00A85D8A" w:rsidRPr="00614B7A" w:rsidRDefault="00A85D8A" w:rsidP="00BE3F9E">
            <w:pPr>
              <w:pStyle w:val="TAL"/>
              <w:rPr>
                <w:rFonts w:eastAsia="SimSun"/>
                <w:lang w:eastAsia="zh-CN"/>
              </w:rPr>
            </w:pPr>
            <w:r w:rsidRPr="00614B7A">
              <w:t>E005b</w:t>
            </w:r>
          </w:p>
        </w:tc>
        <w:tc>
          <w:tcPr>
            <w:tcW w:w="1184" w:type="dxa"/>
            <w:tcBorders>
              <w:top w:val="single" w:sz="4" w:space="0" w:color="auto"/>
              <w:left w:val="single" w:sz="4" w:space="0" w:color="auto"/>
              <w:bottom w:val="single" w:sz="4" w:space="0" w:color="auto"/>
              <w:right w:val="single" w:sz="4" w:space="0" w:color="auto"/>
            </w:tcBorders>
          </w:tcPr>
          <w:p w14:paraId="59DF7040"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BE22715" w14:textId="77777777" w:rsidR="00A85D8A" w:rsidRPr="00614B7A" w:rsidRDefault="00A85D8A" w:rsidP="00BE3F9E">
            <w:pPr>
              <w:pStyle w:val="TAL"/>
            </w:pPr>
            <w:r w:rsidRPr="00614B7A">
              <w:t>NOTE 5</w:t>
            </w:r>
          </w:p>
          <w:p w14:paraId="5E0236AE" w14:textId="77777777" w:rsidR="00A85D8A" w:rsidRPr="00614B7A" w:rsidRDefault="00A85D8A" w:rsidP="00BE3F9E">
            <w:pPr>
              <w:pStyle w:val="TAL"/>
            </w:pPr>
            <w:r w:rsidRPr="00614B7A">
              <w:t>Skip TC 6.3B.8.3.3 if UE supports SA and TS 38.521-1 TC 6.3.4.4 has been executed.</w:t>
            </w:r>
          </w:p>
        </w:tc>
      </w:tr>
      <w:tr w:rsidR="00A85D8A" w:rsidRPr="00614B7A" w14:paraId="79FAE61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D45A902" w14:textId="77777777" w:rsidR="00A85D8A" w:rsidRPr="00614B7A" w:rsidRDefault="00A85D8A" w:rsidP="00BE3F9E">
            <w:pPr>
              <w:pStyle w:val="TAL"/>
            </w:pPr>
            <w:r w:rsidRPr="00614B7A">
              <w:t>6.3B.8.3.4</w:t>
            </w:r>
          </w:p>
        </w:tc>
        <w:tc>
          <w:tcPr>
            <w:tcW w:w="4367" w:type="dxa"/>
            <w:tcBorders>
              <w:top w:val="single" w:sz="4" w:space="0" w:color="auto"/>
              <w:left w:val="single" w:sz="4" w:space="0" w:color="auto"/>
              <w:bottom w:val="single" w:sz="4" w:space="0" w:color="auto"/>
              <w:right w:val="single" w:sz="4" w:space="0" w:color="auto"/>
            </w:tcBorders>
            <w:hideMark/>
          </w:tcPr>
          <w:p w14:paraId="7471B4C6" w14:textId="77777777" w:rsidR="00A85D8A" w:rsidRPr="00614B7A" w:rsidRDefault="00A85D8A" w:rsidP="00BE3F9E">
            <w:pPr>
              <w:pStyle w:val="TAL"/>
            </w:pPr>
            <w:r w:rsidRPr="00614B7A">
              <w:t>Aggregate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4931044B" w14:textId="77777777" w:rsidR="00A85D8A" w:rsidRPr="00614B7A" w:rsidRDefault="00A85D8A" w:rsidP="00BE3F9E">
            <w:pPr>
              <w:pStyle w:val="TAC"/>
              <w:rPr>
                <w:rFonts w:eastAsia="SimSun"/>
              </w:rPr>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787E8E87" w14:textId="77777777" w:rsidR="00A85D8A" w:rsidRPr="00614B7A" w:rsidRDefault="00A85D8A" w:rsidP="00BE3F9E">
            <w:pPr>
              <w:pStyle w:val="TAL"/>
              <w:rPr>
                <w:rFonts w:eastAsia="SimSun"/>
                <w:lang w:eastAsia="zh-CN"/>
              </w:rPr>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2A2ED6B7" w14:textId="77777777" w:rsidR="00A85D8A" w:rsidRPr="00614B7A" w:rsidRDefault="00A85D8A" w:rsidP="00BE3F9E">
            <w:pPr>
              <w:pStyle w:val="TAL"/>
              <w:rPr>
                <w:rFonts w:eastAsia="SimSun"/>
                <w:lang w:eastAsia="zh-CN"/>
              </w:rPr>
            </w:pPr>
            <w:r w:rsidRPr="00614B7A">
              <w:t>FFS</w:t>
            </w:r>
          </w:p>
        </w:tc>
        <w:tc>
          <w:tcPr>
            <w:tcW w:w="1551" w:type="dxa"/>
            <w:tcBorders>
              <w:top w:val="single" w:sz="4" w:space="0" w:color="auto"/>
              <w:left w:val="single" w:sz="4" w:space="0" w:color="auto"/>
              <w:bottom w:val="single" w:sz="4" w:space="0" w:color="auto"/>
              <w:right w:val="single" w:sz="4" w:space="0" w:color="auto"/>
            </w:tcBorders>
            <w:hideMark/>
          </w:tcPr>
          <w:p w14:paraId="61F0061E" w14:textId="77777777" w:rsidR="00A85D8A" w:rsidRPr="00614B7A" w:rsidRDefault="00A85D8A" w:rsidP="00BE3F9E">
            <w:pPr>
              <w:pStyle w:val="TAL"/>
              <w:rPr>
                <w:rFonts w:eastAsia="SimSun"/>
                <w:lang w:eastAsia="zh-CN"/>
              </w:rPr>
            </w:pPr>
            <w:r w:rsidRPr="00614B7A">
              <w:t>FFS</w:t>
            </w:r>
          </w:p>
        </w:tc>
        <w:tc>
          <w:tcPr>
            <w:tcW w:w="1184" w:type="dxa"/>
            <w:tcBorders>
              <w:top w:val="single" w:sz="4" w:space="0" w:color="auto"/>
              <w:left w:val="single" w:sz="4" w:space="0" w:color="auto"/>
              <w:bottom w:val="single" w:sz="4" w:space="0" w:color="auto"/>
              <w:right w:val="single" w:sz="4" w:space="0" w:color="auto"/>
            </w:tcBorders>
          </w:tcPr>
          <w:p w14:paraId="50278C5B"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84068A3" w14:textId="77777777" w:rsidR="00A85D8A" w:rsidRPr="00614B7A" w:rsidRDefault="00A85D8A" w:rsidP="00BE3F9E">
            <w:pPr>
              <w:pStyle w:val="TAL"/>
            </w:pPr>
            <w:r w:rsidRPr="00614B7A">
              <w:t>NOTE 1</w:t>
            </w:r>
          </w:p>
        </w:tc>
      </w:tr>
      <w:tr w:rsidR="00A85D8A" w:rsidRPr="00614B7A" w14:paraId="0928C36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9590480" w14:textId="77777777" w:rsidR="00A85D8A" w:rsidRPr="00614B7A" w:rsidRDefault="00A85D8A" w:rsidP="00BE3F9E">
            <w:pPr>
              <w:pStyle w:val="TAL"/>
              <w:rPr>
                <w:b/>
              </w:rPr>
            </w:pPr>
            <w:r w:rsidRPr="00614B7A">
              <w:rPr>
                <w:b/>
              </w:rPr>
              <w:t>6.4B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70E72BF" w14:textId="77777777" w:rsidR="00A85D8A" w:rsidRPr="00614B7A" w:rsidRDefault="00A85D8A" w:rsidP="00BE3F9E">
            <w:pPr>
              <w:pStyle w:val="TAL"/>
              <w:rPr>
                <w:b/>
                <w:lang w:eastAsia="zh-CN"/>
              </w:rPr>
            </w:pPr>
            <w:r w:rsidRPr="00614B7A">
              <w:rPr>
                <w:b/>
              </w:rPr>
              <w:t>Transmit Signal Quality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54F7D4"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6B4762E" w14:textId="77777777" w:rsidR="00A85D8A" w:rsidRPr="00614B7A"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4268758" w14:textId="77777777" w:rsidR="00A85D8A" w:rsidRPr="00614B7A"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523237F" w14:textId="77777777" w:rsidR="00A85D8A" w:rsidRPr="00614B7A"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0158187" w14:textId="77777777" w:rsidR="00A85D8A" w:rsidRPr="00614B7A"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416C8F8" w14:textId="77777777" w:rsidR="00A85D8A" w:rsidRPr="00614B7A" w:rsidRDefault="00A85D8A" w:rsidP="00BE3F9E">
            <w:pPr>
              <w:pStyle w:val="TAL"/>
              <w:rPr>
                <w:b/>
                <w:lang w:eastAsia="zh-CN"/>
              </w:rPr>
            </w:pPr>
          </w:p>
        </w:tc>
      </w:tr>
      <w:tr w:rsidR="00A85D8A" w:rsidRPr="00614B7A" w14:paraId="1478DE5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BDC86A7" w14:textId="77777777" w:rsidR="00A85D8A" w:rsidRPr="00614B7A" w:rsidRDefault="00A85D8A" w:rsidP="00BE3F9E">
            <w:pPr>
              <w:pStyle w:val="TAL"/>
            </w:pPr>
            <w:r w:rsidRPr="00614B7A">
              <w:t>6.4B.1.1</w:t>
            </w:r>
          </w:p>
        </w:tc>
        <w:tc>
          <w:tcPr>
            <w:tcW w:w="4367" w:type="dxa"/>
            <w:tcBorders>
              <w:top w:val="single" w:sz="4" w:space="0" w:color="auto"/>
              <w:left w:val="single" w:sz="4" w:space="0" w:color="auto"/>
              <w:bottom w:val="single" w:sz="4" w:space="0" w:color="auto"/>
              <w:right w:val="single" w:sz="4" w:space="0" w:color="auto"/>
            </w:tcBorders>
            <w:hideMark/>
          </w:tcPr>
          <w:p w14:paraId="56269EC4" w14:textId="77777777" w:rsidR="00A85D8A" w:rsidRPr="00614B7A" w:rsidRDefault="00A85D8A" w:rsidP="00BE3F9E">
            <w:pPr>
              <w:pStyle w:val="TAL"/>
            </w:pPr>
            <w:r w:rsidRPr="00614B7A">
              <w:t xml:space="preserve">Frequency Error for intra-band contiguous EN-DC </w:t>
            </w:r>
          </w:p>
        </w:tc>
        <w:tc>
          <w:tcPr>
            <w:tcW w:w="850" w:type="dxa"/>
            <w:tcBorders>
              <w:top w:val="single" w:sz="4" w:space="0" w:color="auto"/>
              <w:left w:val="single" w:sz="4" w:space="0" w:color="auto"/>
              <w:bottom w:val="single" w:sz="4" w:space="0" w:color="auto"/>
              <w:right w:val="single" w:sz="4" w:space="0" w:color="auto"/>
            </w:tcBorders>
            <w:hideMark/>
          </w:tcPr>
          <w:p w14:paraId="22A5A6D6" w14:textId="77777777" w:rsidR="00A85D8A" w:rsidRPr="00614B7A" w:rsidRDefault="00A85D8A" w:rsidP="00BE3F9E">
            <w:pPr>
              <w:pStyle w:val="TAC"/>
              <w:rPr>
                <w:rFonts w:eastAsia="SimSun"/>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7FE2D38" w14:textId="77777777" w:rsidR="00A85D8A" w:rsidRPr="00614B7A" w:rsidRDefault="00A85D8A" w:rsidP="00BE3F9E">
            <w:pPr>
              <w:pStyle w:val="TAL"/>
              <w:rPr>
                <w:rFonts w:eastAsia="SimSun"/>
                <w:lang w:eastAsia="zh-CN"/>
              </w:rPr>
            </w:pPr>
            <w:r w:rsidRPr="00614B7A">
              <w:t>C009</w:t>
            </w:r>
          </w:p>
        </w:tc>
        <w:tc>
          <w:tcPr>
            <w:tcW w:w="3091" w:type="dxa"/>
            <w:tcBorders>
              <w:top w:val="single" w:sz="4" w:space="0" w:color="auto"/>
              <w:left w:val="single" w:sz="4" w:space="0" w:color="auto"/>
              <w:bottom w:val="single" w:sz="4" w:space="0" w:color="auto"/>
              <w:right w:val="single" w:sz="4" w:space="0" w:color="auto"/>
            </w:tcBorders>
            <w:hideMark/>
          </w:tcPr>
          <w:p w14:paraId="7D199023" w14:textId="77777777" w:rsidR="00A85D8A" w:rsidRPr="00614B7A" w:rsidRDefault="00A85D8A" w:rsidP="00BE3F9E">
            <w:pPr>
              <w:pStyle w:val="TAL"/>
              <w:rPr>
                <w:rFonts w:eastAsia="SimSun"/>
                <w:lang w:eastAsia="zh-CN"/>
              </w:rPr>
            </w:pPr>
            <w:r w:rsidRPr="00614B7A">
              <w:rPr>
                <w:lang w:eastAsia="zh-CN"/>
              </w:rPr>
              <w:t>UEs supporting Intra-Band 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8BB83E7" w14:textId="77777777" w:rsidR="00A85D8A" w:rsidRPr="00614B7A" w:rsidRDefault="00A85D8A" w:rsidP="00BE3F9E">
            <w:pPr>
              <w:pStyle w:val="TAL"/>
              <w:rPr>
                <w:rFonts w:eastAsia="SimSun"/>
                <w:lang w:eastAsia="zh-CN"/>
              </w:rPr>
            </w:pPr>
            <w:r w:rsidRPr="00614B7A">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2CC0120E"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F817475" w14:textId="77777777" w:rsidR="00A85D8A" w:rsidRPr="00614B7A" w:rsidRDefault="00A85D8A" w:rsidP="00BE3F9E">
            <w:pPr>
              <w:pStyle w:val="TAL"/>
            </w:pPr>
            <w:r w:rsidRPr="00614B7A">
              <w:t>NOTE 5</w:t>
            </w:r>
          </w:p>
          <w:p w14:paraId="045D9063" w14:textId="77777777" w:rsidR="00A85D8A" w:rsidRPr="00614B7A" w:rsidRDefault="00A85D8A" w:rsidP="00BE3F9E">
            <w:pPr>
              <w:pStyle w:val="TAL"/>
            </w:pPr>
            <w:r w:rsidRPr="00614B7A">
              <w:rPr>
                <w:rFonts w:cs="Arial"/>
              </w:rPr>
              <w:t>Skip TC 6.4B.1.1 if UE supports SA and TS 38.521-</w:t>
            </w:r>
            <w:r w:rsidRPr="00614B7A">
              <w:rPr>
                <w:rFonts w:eastAsia="SimSun" w:cs="Arial"/>
                <w:lang w:eastAsia="zh-CN"/>
              </w:rPr>
              <w:t>1</w:t>
            </w:r>
            <w:r w:rsidRPr="00614B7A">
              <w:rPr>
                <w:rFonts w:cs="Arial"/>
              </w:rPr>
              <w:t xml:space="preserve"> TC 6.4.1 has been executed.</w:t>
            </w:r>
          </w:p>
        </w:tc>
      </w:tr>
      <w:tr w:rsidR="00A85D8A" w:rsidRPr="00614B7A" w14:paraId="1CA6AB7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BF56D50" w14:textId="77777777" w:rsidR="00A85D8A" w:rsidRPr="00614B7A" w:rsidRDefault="00A85D8A" w:rsidP="00BE3F9E">
            <w:pPr>
              <w:pStyle w:val="TAL"/>
            </w:pPr>
            <w:r w:rsidRPr="00614B7A">
              <w:t>6.4B.1.2</w:t>
            </w:r>
          </w:p>
        </w:tc>
        <w:tc>
          <w:tcPr>
            <w:tcW w:w="4367" w:type="dxa"/>
            <w:tcBorders>
              <w:top w:val="single" w:sz="4" w:space="0" w:color="auto"/>
              <w:left w:val="single" w:sz="4" w:space="0" w:color="auto"/>
              <w:bottom w:val="single" w:sz="4" w:space="0" w:color="auto"/>
              <w:right w:val="single" w:sz="4" w:space="0" w:color="auto"/>
            </w:tcBorders>
            <w:hideMark/>
          </w:tcPr>
          <w:p w14:paraId="116F967E" w14:textId="77777777" w:rsidR="00A85D8A" w:rsidRPr="00614B7A" w:rsidRDefault="00A85D8A" w:rsidP="00BE3F9E">
            <w:pPr>
              <w:pStyle w:val="TAL"/>
            </w:pPr>
            <w:r w:rsidRPr="00614B7A">
              <w:t>Frequency Error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0ED2024" w14:textId="77777777" w:rsidR="00A85D8A" w:rsidRPr="00614B7A" w:rsidRDefault="00A85D8A" w:rsidP="00BE3F9E">
            <w:pPr>
              <w:pStyle w:val="TAC"/>
              <w:rPr>
                <w:rFonts w:eastAsia="SimSun"/>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3F6B9AE" w14:textId="77777777" w:rsidR="00A85D8A" w:rsidRPr="00614B7A" w:rsidRDefault="00A85D8A" w:rsidP="00BE3F9E">
            <w:pPr>
              <w:pStyle w:val="TAL"/>
              <w:rPr>
                <w:rFonts w:eastAsia="SimSun"/>
                <w:lang w:eastAsia="zh-CN"/>
              </w:rPr>
            </w:pPr>
            <w:r w:rsidRPr="00614B7A">
              <w:t>C010</w:t>
            </w:r>
          </w:p>
        </w:tc>
        <w:tc>
          <w:tcPr>
            <w:tcW w:w="3091" w:type="dxa"/>
            <w:tcBorders>
              <w:top w:val="single" w:sz="4" w:space="0" w:color="auto"/>
              <w:left w:val="single" w:sz="4" w:space="0" w:color="auto"/>
              <w:bottom w:val="single" w:sz="4" w:space="0" w:color="auto"/>
              <w:right w:val="single" w:sz="4" w:space="0" w:color="auto"/>
            </w:tcBorders>
            <w:hideMark/>
          </w:tcPr>
          <w:p w14:paraId="4B3E0F52" w14:textId="77777777" w:rsidR="00A85D8A" w:rsidRPr="00614B7A" w:rsidRDefault="00A85D8A" w:rsidP="00BE3F9E">
            <w:pPr>
              <w:pStyle w:val="TAL"/>
              <w:rPr>
                <w:rFonts w:eastAsia="SimSun"/>
                <w:lang w:eastAsia="zh-CN"/>
              </w:rPr>
            </w:pPr>
            <w:r w:rsidRPr="00614B7A">
              <w:rPr>
                <w:lang w:eastAsia="zh-CN"/>
              </w:rPr>
              <w:t>UEs supporting intra-band non-contiguous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6DE8A3B" w14:textId="77777777" w:rsidR="00A85D8A" w:rsidRPr="00614B7A" w:rsidRDefault="00A85D8A" w:rsidP="00BE3F9E">
            <w:pPr>
              <w:pStyle w:val="TAL"/>
              <w:rPr>
                <w:rFonts w:eastAsia="SimSun"/>
                <w:lang w:eastAsia="zh-CN"/>
              </w:rPr>
            </w:pPr>
            <w:r w:rsidRPr="00614B7A">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4269B587"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C65C971" w14:textId="77777777" w:rsidR="00A85D8A" w:rsidRPr="00614B7A" w:rsidRDefault="00A85D8A" w:rsidP="00BE3F9E">
            <w:pPr>
              <w:pStyle w:val="TAL"/>
            </w:pPr>
            <w:r w:rsidRPr="00614B7A">
              <w:t>NOTE 5</w:t>
            </w:r>
          </w:p>
          <w:p w14:paraId="17EDE63F" w14:textId="77777777" w:rsidR="00A85D8A" w:rsidRPr="00614B7A" w:rsidRDefault="00A85D8A" w:rsidP="00BE3F9E">
            <w:pPr>
              <w:pStyle w:val="TAL"/>
            </w:pPr>
            <w:r w:rsidRPr="00614B7A">
              <w:rPr>
                <w:rFonts w:cs="Arial"/>
              </w:rPr>
              <w:t>Skip TC 6.4B.1.2 if UE supports SA and TS 38.521-</w:t>
            </w:r>
            <w:r w:rsidRPr="00614B7A">
              <w:rPr>
                <w:rFonts w:eastAsia="SimSun" w:cs="Arial"/>
                <w:lang w:eastAsia="zh-CN"/>
              </w:rPr>
              <w:t>1</w:t>
            </w:r>
            <w:r w:rsidRPr="00614B7A">
              <w:rPr>
                <w:rFonts w:cs="Arial"/>
              </w:rPr>
              <w:t xml:space="preserve"> TC 6.4.1 has been executed.</w:t>
            </w:r>
          </w:p>
        </w:tc>
      </w:tr>
      <w:tr w:rsidR="00A85D8A" w:rsidRPr="00614B7A" w14:paraId="2414BD6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10CF75B" w14:textId="77777777" w:rsidR="00A85D8A" w:rsidRPr="00614B7A" w:rsidRDefault="00A85D8A" w:rsidP="00BE3F9E">
            <w:pPr>
              <w:pStyle w:val="TAL"/>
              <w:rPr>
                <w:bCs/>
              </w:rPr>
            </w:pPr>
            <w:r w:rsidRPr="00614B7A">
              <w:lastRenderedPageBreak/>
              <w:t>6.4B.1.3</w:t>
            </w:r>
          </w:p>
        </w:tc>
        <w:tc>
          <w:tcPr>
            <w:tcW w:w="4367" w:type="dxa"/>
            <w:tcBorders>
              <w:top w:val="single" w:sz="4" w:space="0" w:color="auto"/>
              <w:left w:val="single" w:sz="4" w:space="0" w:color="auto"/>
              <w:bottom w:val="single" w:sz="4" w:space="0" w:color="auto"/>
              <w:right w:val="single" w:sz="4" w:space="0" w:color="auto"/>
            </w:tcBorders>
            <w:hideMark/>
          </w:tcPr>
          <w:p w14:paraId="297A32F4" w14:textId="77777777" w:rsidR="00A85D8A" w:rsidRPr="00614B7A" w:rsidRDefault="00A85D8A" w:rsidP="00BE3F9E">
            <w:pPr>
              <w:pStyle w:val="TAL"/>
            </w:pPr>
            <w:r w:rsidRPr="00614B7A">
              <w:t>Frequency error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0018CC3"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681F1AD" w14:textId="77777777" w:rsidR="00A85D8A" w:rsidRPr="00614B7A" w:rsidRDefault="00A85D8A" w:rsidP="00BE3F9E">
            <w:pPr>
              <w:pStyle w:val="TAL"/>
            </w:pPr>
            <w:r w:rsidRPr="00614B7A">
              <w:t>C011b</w:t>
            </w:r>
          </w:p>
        </w:tc>
        <w:tc>
          <w:tcPr>
            <w:tcW w:w="3091" w:type="dxa"/>
            <w:tcBorders>
              <w:top w:val="single" w:sz="4" w:space="0" w:color="auto"/>
              <w:left w:val="single" w:sz="4" w:space="0" w:color="auto"/>
              <w:bottom w:val="single" w:sz="4" w:space="0" w:color="auto"/>
              <w:right w:val="single" w:sz="4" w:space="0" w:color="auto"/>
            </w:tcBorders>
            <w:hideMark/>
          </w:tcPr>
          <w:p w14:paraId="222155B6" w14:textId="77777777" w:rsidR="00A85D8A" w:rsidRPr="00614B7A" w:rsidRDefault="00A85D8A" w:rsidP="00BE3F9E">
            <w:pPr>
              <w:pStyle w:val="TAL"/>
            </w:pPr>
            <w:r w:rsidRPr="00614B7A">
              <w:t xml:space="preserve">UEs supporting inter-band EN-DC within FR1 </w:t>
            </w:r>
            <w:r w:rsidRPr="00614B7A">
              <w:rPr>
                <w:rFonts w:eastAsia="SimSun"/>
                <w:szCs w:val="18"/>
                <w:lang w:eastAsia="zh-CN"/>
              </w:rPr>
              <w:t xml:space="preserve">with </w:t>
            </w:r>
            <w:r w:rsidRPr="00614B7A">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3E1F51D" w14:textId="77777777" w:rsidR="00A85D8A" w:rsidRPr="00614B7A" w:rsidRDefault="00A85D8A" w:rsidP="00BE3F9E">
            <w:pPr>
              <w:pStyle w:val="TAL"/>
            </w:pPr>
            <w:r w:rsidRPr="00614B7A">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tcPr>
          <w:p w14:paraId="3E855D1C"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D51D384" w14:textId="77777777" w:rsidR="00A85D8A" w:rsidRPr="00614B7A" w:rsidRDefault="00A85D8A" w:rsidP="00BE3F9E">
            <w:pPr>
              <w:pStyle w:val="TAL"/>
              <w:rPr>
                <w:rFonts w:cs="Arial"/>
              </w:rPr>
            </w:pPr>
            <w:r w:rsidRPr="00614B7A">
              <w:rPr>
                <w:rFonts w:cs="Arial"/>
              </w:rPr>
              <w:t>NOTE 5</w:t>
            </w:r>
          </w:p>
          <w:p w14:paraId="672C2859" w14:textId="77777777" w:rsidR="00A85D8A" w:rsidRPr="00614B7A" w:rsidRDefault="00A85D8A" w:rsidP="00BE3F9E">
            <w:pPr>
              <w:pStyle w:val="TAL"/>
            </w:pPr>
            <w:r w:rsidRPr="00614B7A">
              <w:rPr>
                <w:rFonts w:cs="Arial"/>
              </w:rPr>
              <w:t>Skip TC 6.4B.1.3 if UE supports SA and TS 38.521-1 TC 6.4.1 has been executed.</w:t>
            </w:r>
          </w:p>
        </w:tc>
      </w:tr>
      <w:tr w:rsidR="00A85D8A" w:rsidRPr="00614B7A" w14:paraId="2926099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AB3789A" w14:textId="77777777" w:rsidR="00A85D8A" w:rsidRPr="00614B7A" w:rsidRDefault="00A85D8A" w:rsidP="00BE3F9E">
            <w:pPr>
              <w:pStyle w:val="TAL"/>
              <w:rPr>
                <w:bCs/>
              </w:rPr>
            </w:pPr>
            <w:r w:rsidRPr="00614B7A">
              <w:t>6.4B.1.4</w:t>
            </w:r>
          </w:p>
        </w:tc>
        <w:tc>
          <w:tcPr>
            <w:tcW w:w="4367" w:type="dxa"/>
            <w:tcBorders>
              <w:top w:val="single" w:sz="4" w:space="0" w:color="auto"/>
              <w:left w:val="single" w:sz="4" w:space="0" w:color="auto"/>
              <w:bottom w:val="single" w:sz="4" w:space="0" w:color="auto"/>
              <w:right w:val="single" w:sz="4" w:space="0" w:color="auto"/>
            </w:tcBorders>
            <w:hideMark/>
          </w:tcPr>
          <w:p w14:paraId="622697C4" w14:textId="77777777" w:rsidR="00A85D8A" w:rsidRPr="00614B7A" w:rsidRDefault="00A85D8A" w:rsidP="00BE3F9E">
            <w:pPr>
              <w:pStyle w:val="TAL"/>
            </w:pPr>
            <w:r w:rsidRPr="00614B7A">
              <w:t>Frequency Error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7D9922A6"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76D34272" w14:textId="77777777" w:rsidR="00A85D8A" w:rsidRPr="00614B7A" w:rsidRDefault="00A85D8A" w:rsidP="00BE3F9E">
            <w:pPr>
              <w:pStyle w:val="TAL"/>
            </w:pPr>
            <w:r w:rsidRPr="00614B7A">
              <w:t>C012</w:t>
            </w:r>
          </w:p>
        </w:tc>
        <w:tc>
          <w:tcPr>
            <w:tcW w:w="3091" w:type="dxa"/>
            <w:tcBorders>
              <w:top w:val="single" w:sz="4" w:space="0" w:color="auto"/>
              <w:left w:val="single" w:sz="4" w:space="0" w:color="auto"/>
              <w:bottom w:val="single" w:sz="4" w:space="0" w:color="auto"/>
              <w:right w:val="single" w:sz="4" w:space="0" w:color="auto"/>
            </w:tcBorders>
            <w:hideMark/>
          </w:tcPr>
          <w:p w14:paraId="21A91144" w14:textId="77777777" w:rsidR="00A85D8A" w:rsidRPr="00614B7A" w:rsidRDefault="00A85D8A" w:rsidP="00BE3F9E">
            <w:pPr>
              <w:pStyle w:val="TAL"/>
            </w:pPr>
            <w:r w:rsidRPr="00614B7A">
              <w:rPr>
                <w:lang w:eastAsia="zh-CN"/>
              </w:rPr>
              <w:t xml:space="preserve">UEs supporting </w:t>
            </w:r>
            <w:r w:rsidRPr="00614B7A">
              <w:t>Inter-Band EN-DC including FR2</w:t>
            </w:r>
            <w:r w:rsidRPr="00614B7A">
              <w:rPr>
                <w:rFonts w:eastAsia="SimSun"/>
                <w:szCs w:val="18"/>
                <w:lang w:eastAsia="zh-CN"/>
              </w:rPr>
              <w:t xml:space="preserve"> </w:t>
            </w:r>
            <w:r w:rsidRPr="00614B7A">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E082F4C" w14:textId="77777777" w:rsidR="00A85D8A" w:rsidRPr="00614B7A" w:rsidRDefault="00A85D8A" w:rsidP="00BE3F9E">
            <w:pPr>
              <w:pStyle w:val="TAL"/>
            </w:pPr>
            <w:r w:rsidRPr="00614B7A">
              <w:rPr>
                <w:rFonts w:eastAsia="SimSun"/>
                <w:szCs w:val="18"/>
              </w:rPr>
              <w:t>E0</w:t>
            </w:r>
            <w:r w:rsidRPr="00614B7A">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B0B6F65"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0BD480A" w14:textId="77777777" w:rsidR="00A85D8A" w:rsidRPr="00614B7A" w:rsidRDefault="00A85D8A" w:rsidP="00BE3F9E">
            <w:pPr>
              <w:pStyle w:val="TAL"/>
              <w:rPr>
                <w:rFonts w:cs="Arial"/>
              </w:rPr>
            </w:pPr>
            <w:r w:rsidRPr="00614B7A">
              <w:rPr>
                <w:rFonts w:cs="Arial"/>
              </w:rPr>
              <w:t>NOTE 5</w:t>
            </w:r>
          </w:p>
          <w:p w14:paraId="48817303" w14:textId="77777777" w:rsidR="00A85D8A" w:rsidRPr="00614B7A" w:rsidRDefault="00A85D8A" w:rsidP="00BE3F9E">
            <w:pPr>
              <w:pStyle w:val="TAL"/>
            </w:pPr>
            <w:r w:rsidRPr="00614B7A">
              <w:rPr>
                <w:rFonts w:cs="Arial"/>
              </w:rPr>
              <w:t>Skip TC 6.4B.1.4 if UE supports SA and TS 38.521-2 TC 6.4.1 has been executed.</w:t>
            </w:r>
          </w:p>
        </w:tc>
      </w:tr>
      <w:tr w:rsidR="00A85D8A" w:rsidRPr="00614B7A" w14:paraId="58C9264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34AB4FB" w14:textId="77777777" w:rsidR="00A85D8A" w:rsidRPr="00614B7A" w:rsidRDefault="00A85D8A" w:rsidP="00BE3F9E">
            <w:pPr>
              <w:pStyle w:val="TAL"/>
              <w:rPr>
                <w:b/>
              </w:rPr>
            </w:pPr>
            <w:r w:rsidRPr="00614B7A">
              <w:rPr>
                <w:b/>
              </w:rPr>
              <w:t>6.4B.1.4_1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40DD3D4" w14:textId="77777777" w:rsidR="00A85D8A" w:rsidRPr="00614B7A" w:rsidRDefault="00A85D8A" w:rsidP="00BE3F9E">
            <w:pPr>
              <w:pStyle w:val="TAL"/>
              <w:rPr>
                <w:b/>
                <w:lang w:eastAsia="zh-CN"/>
              </w:rPr>
            </w:pPr>
            <w:r w:rsidRPr="00614B7A">
              <w:rPr>
                <w:b/>
              </w:rPr>
              <w:t>Frequency Error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845345"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C7B3D15" w14:textId="77777777" w:rsidR="00A85D8A" w:rsidRPr="00614B7A"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EE31F40" w14:textId="77777777" w:rsidR="00A85D8A" w:rsidRPr="00614B7A"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A32C52C" w14:textId="77777777" w:rsidR="00A85D8A" w:rsidRPr="00614B7A"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8C30A8B" w14:textId="77777777" w:rsidR="00A85D8A" w:rsidRPr="00614B7A"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D783D02" w14:textId="77777777" w:rsidR="00A85D8A" w:rsidRPr="00614B7A" w:rsidRDefault="00A85D8A" w:rsidP="00BE3F9E">
            <w:pPr>
              <w:pStyle w:val="TAL"/>
              <w:rPr>
                <w:b/>
                <w:lang w:eastAsia="zh-CN"/>
              </w:rPr>
            </w:pPr>
          </w:p>
        </w:tc>
      </w:tr>
      <w:tr w:rsidR="00A85D8A" w:rsidRPr="00614B7A" w14:paraId="1F1B004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7CE669B" w14:textId="77777777" w:rsidR="00A85D8A" w:rsidRPr="00614B7A" w:rsidRDefault="00A85D8A" w:rsidP="00BE3F9E">
            <w:pPr>
              <w:pStyle w:val="TAL"/>
            </w:pPr>
            <w:r w:rsidRPr="00614B7A">
              <w:rPr>
                <w:rFonts w:cs="Arial"/>
              </w:rPr>
              <w:t>6.4B.1.4_1.1</w:t>
            </w:r>
          </w:p>
        </w:tc>
        <w:tc>
          <w:tcPr>
            <w:tcW w:w="4367" w:type="dxa"/>
            <w:tcBorders>
              <w:top w:val="single" w:sz="4" w:space="0" w:color="auto"/>
              <w:left w:val="single" w:sz="4" w:space="0" w:color="auto"/>
              <w:bottom w:val="single" w:sz="4" w:space="0" w:color="auto"/>
              <w:right w:val="single" w:sz="4" w:space="0" w:color="auto"/>
            </w:tcBorders>
            <w:hideMark/>
          </w:tcPr>
          <w:p w14:paraId="044328F8" w14:textId="77777777" w:rsidR="00A85D8A" w:rsidRPr="00614B7A" w:rsidRDefault="00A85D8A" w:rsidP="00BE3F9E">
            <w:pPr>
              <w:pStyle w:val="TAL"/>
            </w:pPr>
            <w:r w:rsidRPr="00614B7A">
              <w:rPr>
                <w:rFonts w:cs="Arial"/>
              </w:rPr>
              <w:t>Frequency Error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F8771B6"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A220EC3" w14:textId="77777777" w:rsidR="00A85D8A" w:rsidRPr="00614B7A" w:rsidRDefault="00A85D8A" w:rsidP="00BE3F9E">
            <w:pPr>
              <w:pStyle w:val="TAL"/>
              <w:rPr>
                <w:rFonts w:cs="Arial"/>
              </w:rPr>
            </w:pPr>
            <w:r w:rsidRPr="00614B7A">
              <w:rPr>
                <w:rFonts w:cs="Arial"/>
              </w:rPr>
              <w:t>C012</w:t>
            </w:r>
            <w:r w:rsidRPr="00614B7A">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779D18CA" w14:textId="77777777" w:rsidR="00A85D8A" w:rsidRPr="00614B7A" w:rsidRDefault="00A85D8A" w:rsidP="00BE3F9E">
            <w:pPr>
              <w:pStyle w:val="TAL"/>
              <w:rPr>
                <w:lang w:eastAsia="zh-CN"/>
              </w:rPr>
            </w:pPr>
            <w:r w:rsidRPr="00614B7A">
              <w:rPr>
                <w:rFonts w:cs="Arial"/>
              </w:rPr>
              <w:t>UEs supporting Inter-Band EN-DC including FR2</w:t>
            </w:r>
            <w:r w:rsidRPr="00614B7A">
              <w:rPr>
                <w:rFonts w:eastAsia="SimSun"/>
                <w:szCs w:val="18"/>
                <w:lang w:eastAsia="zh-CN"/>
              </w:rPr>
              <w:t xml:space="preserve"> </w:t>
            </w:r>
            <w:r w:rsidRPr="00614B7A">
              <w:t xml:space="preserve">with </w:t>
            </w:r>
            <w:r w:rsidRPr="00614B7A">
              <w:rPr>
                <w:rFonts w:eastAsia="SimSun"/>
                <w:lang w:eastAsia="zh-CN"/>
              </w:rPr>
              <w:t xml:space="preserve">2 </w:t>
            </w:r>
            <w:r w:rsidRPr="00614B7A">
              <w:t xml:space="preserve">NR </w:t>
            </w:r>
            <w:r w:rsidRPr="00614B7A">
              <w:rPr>
                <w:rFonts w:eastAsia="SimSun"/>
                <w:lang w:eastAsia="zh-CN"/>
              </w:rPr>
              <w:t xml:space="preserve">UL </w:t>
            </w:r>
            <w:r w:rsidRPr="00614B7A">
              <w:t>CCs</w:t>
            </w:r>
          </w:p>
        </w:tc>
        <w:tc>
          <w:tcPr>
            <w:tcW w:w="1551" w:type="dxa"/>
            <w:tcBorders>
              <w:top w:val="single" w:sz="4" w:space="0" w:color="auto"/>
              <w:left w:val="single" w:sz="4" w:space="0" w:color="auto"/>
              <w:bottom w:val="single" w:sz="4" w:space="0" w:color="auto"/>
              <w:right w:val="single" w:sz="4" w:space="0" w:color="auto"/>
            </w:tcBorders>
            <w:hideMark/>
          </w:tcPr>
          <w:p w14:paraId="60CD084C" w14:textId="77777777" w:rsidR="00A85D8A" w:rsidRPr="00614B7A" w:rsidRDefault="00A85D8A" w:rsidP="00BE3F9E">
            <w:pPr>
              <w:pStyle w:val="TAL"/>
              <w:rPr>
                <w:rFonts w:eastAsia="SimSun"/>
                <w:lang w:eastAsia="zh-CN"/>
              </w:rPr>
            </w:pPr>
            <w:r w:rsidRPr="00614B7A">
              <w:rPr>
                <w:rFonts w:eastAsia="SimSun"/>
                <w:szCs w:val="18"/>
              </w:rPr>
              <w:t>E0</w:t>
            </w:r>
            <w:r w:rsidRPr="00614B7A">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34C442D2" w14:textId="77777777" w:rsidR="00A85D8A" w:rsidRPr="00614B7A" w:rsidRDefault="00A85D8A" w:rsidP="00BE3F9E">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68444BC0" w14:textId="77777777" w:rsidR="00A85D8A" w:rsidRPr="00614B7A" w:rsidRDefault="00A85D8A" w:rsidP="00BE3F9E">
            <w:pPr>
              <w:pStyle w:val="TAL"/>
            </w:pPr>
            <w:r w:rsidRPr="00614B7A">
              <w:rPr>
                <w:rFonts w:cs="Arial"/>
              </w:rPr>
              <w:t>NOTE 5</w:t>
            </w:r>
          </w:p>
        </w:tc>
      </w:tr>
      <w:tr w:rsidR="00A85D8A" w:rsidRPr="00614B7A" w14:paraId="0C4DA02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9E79E54" w14:textId="77777777" w:rsidR="00A85D8A" w:rsidRPr="00614B7A" w:rsidRDefault="00A85D8A" w:rsidP="00BE3F9E">
            <w:pPr>
              <w:pStyle w:val="TAL"/>
            </w:pPr>
            <w:r w:rsidRPr="00614B7A">
              <w:rPr>
                <w:rFonts w:cs="Arial"/>
              </w:rPr>
              <w:t>6.4B.1.4_1.2</w:t>
            </w:r>
          </w:p>
        </w:tc>
        <w:tc>
          <w:tcPr>
            <w:tcW w:w="4367" w:type="dxa"/>
            <w:tcBorders>
              <w:top w:val="single" w:sz="4" w:space="0" w:color="auto"/>
              <w:left w:val="single" w:sz="4" w:space="0" w:color="auto"/>
              <w:bottom w:val="single" w:sz="4" w:space="0" w:color="auto"/>
              <w:right w:val="single" w:sz="4" w:space="0" w:color="auto"/>
            </w:tcBorders>
            <w:hideMark/>
          </w:tcPr>
          <w:p w14:paraId="75B1EF3A" w14:textId="77777777" w:rsidR="00A85D8A" w:rsidRPr="00614B7A" w:rsidRDefault="00A85D8A" w:rsidP="00BE3F9E">
            <w:pPr>
              <w:pStyle w:val="TAL"/>
            </w:pPr>
            <w:r w:rsidRPr="00614B7A">
              <w:rPr>
                <w:rFonts w:cs="Arial"/>
              </w:rPr>
              <w:t>Frequency Error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63387CB"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1ED5D2C" w14:textId="77777777" w:rsidR="00A85D8A" w:rsidRPr="00614B7A" w:rsidRDefault="00A85D8A" w:rsidP="00BE3F9E">
            <w:pPr>
              <w:pStyle w:val="TAL"/>
              <w:rPr>
                <w:rFonts w:cs="Arial"/>
              </w:rPr>
            </w:pPr>
            <w:r w:rsidRPr="00614B7A">
              <w:rPr>
                <w:rFonts w:cs="Arial"/>
              </w:rPr>
              <w:t>C012</w:t>
            </w:r>
            <w:r w:rsidRPr="00614B7A">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4A1C4670" w14:textId="77777777" w:rsidR="00A85D8A" w:rsidRPr="00614B7A" w:rsidRDefault="00A85D8A" w:rsidP="00BE3F9E">
            <w:pPr>
              <w:pStyle w:val="TAL"/>
              <w:rPr>
                <w:lang w:eastAsia="zh-CN"/>
              </w:rPr>
            </w:pPr>
            <w:r w:rsidRPr="00614B7A">
              <w:rPr>
                <w:rFonts w:cs="Arial"/>
              </w:rPr>
              <w:t>UEs supporting Inter-Band EN-DC including FR2</w:t>
            </w:r>
            <w:r w:rsidRPr="00614B7A">
              <w:rPr>
                <w:rFonts w:eastAsia="SimSun"/>
                <w:szCs w:val="18"/>
                <w:lang w:eastAsia="zh-CN"/>
              </w:rPr>
              <w:t xml:space="preserve"> </w:t>
            </w:r>
            <w:r w:rsidRPr="00614B7A">
              <w:t xml:space="preserve">with 3 NR </w:t>
            </w:r>
            <w:r w:rsidRPr="00614B7A">
              <w:rPr>
                <w:rFonts w:eastAsia="SimSun"/>
                <w:lang w:eastAsia="zh-CN"/>
              </w:rPr>
              <w:t xml:space="preserve">UL </w:t>
            </w:r>
            <w:r w:rsidRPr="00614B7A">
              <w:t>CCs</w:t>
            </w:r>
          </w:p>
        </w:tc>
        <w:tc>
          <w:tcPr>
            <w:tcW w:w="1551" w:type="dxa"/>
            <w:tcBorders>
              <w:top w:val="single" w:sz="4" w:space="0" w:color="auto"/>
              <w:left w:val="single" w:sz="4" w:space="0" w:color="auto"/>
              <w:bottom w:val="single" w:sz="4" w:space="0" w:color="auto"/>
              <w:right w:val="single" w:sz="4" w:space="0" w:color="auto"/>
            </w:tcBorders>
            <w:hideMark/>
          </w:tcPr>
          <w:p w14:paraId="39C70E48" w14:textId="77777777" w:rsidR="00A85D8A" w:rsidRPr="00614B7A" w:rsidRDefault="00A85D8A" w:rsidP="00BE3F9E">
            <w:pPr>
              <w:pStyle w:val="TAL"/>
              <w:rPr>
                <w:lang w:eastAsia="ko-KR"/>
              </w:rPr>
            </w:pPr>
            <w:r w:rsidRPr="00614B7A">
              <w:rPr>
                <w:rFonts w:eastAsia="SimSun"/>
                <w:szCs w:val="18"/>
              </w:rPr>
              <w:t>E0</w:t>
            </w:r>
            <w:r w:rsidRPr="00614B7A">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247BA099" w14:textId="77777777" w:rsidR="00A85D8A" w:rsidRPr="00614B7A" w:rsidRDefault="00A85D8A" w:rsidP="00BE3F9E">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35CCC927" w14:textId="77777777" w:rsidR="00A85D8A" w:rsidRPr="00614B7A" w:rsidRDefault="00A85D8A" w:rsidP="00BE3F9E">
            <w:pPr>
              <w:pStyle w:val="TAL"/>
            </w:pPr>
            <w:r w:rsidRPr="00614B7A">
              <w:rPr>
                <w:rFonts w:cs="Arial"/>
              </w:rPr>
              <w:t>NOTE 5</w:t>
            </w:r>
          </w:p>
        </w:tc>
      </w:tr>
      <w:tr w:rsidR="00A85D8A" w:rsidRPr="00614B7A" w14:paraId="2C7143A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905E0D8" w14:textId="77777777" w:rsidR="00A85D8A" w:rsidRPr="00614B7A" w:rsidRDefault="00A85D8A" w:rsidP="00BE3F9E">
            <w:pPr>
              <w:pStyle w:val="TAL"/>
            </w:pPr>
            <w:r w:rsidRPr="00614B7A">
              <w:rPr>
                <w:rFonts w:cs="Arial"/>
              </w:rPr>
              <w:t>6.4B.1.4_1.3</w:t>
            </w:r>
          </w:p>
        </w:tc>
        <w:tc>
          <w:tcPr>
            <w:tcW w:w="4367" w:type="dxa"/>
            <w:tcBorders>
              <w:top w:val="single" w:sz="4" w:space="0" w:color="auto"/>
              <w:left w:val="single" w:sz="4" w:space="0" w:color="auto"/>
              <w:bottom w:val="single" w:sz="4" w:space="0" w:color="auto"/>
              <w:right w:val="single" w:sz="4" w:space="0" w:color="auto"/>
            </w:tcBorders>
            <w:hideMark/>
          </w:tcPr>
          <w:p w14:paraId="118F8ECC" w14:textId="77777777" w:rsidR="00A85D8A" w:rsidRPr="00614B7A" w:rsidRDefault="00A85D8A" w:rsidP="00BE3F9E">
            <w:pPr>
              <w:pStyle w:val="TAL"/>
            </w:pPr>
            <w:r w:rsidRPr="00614B7A">
              <w:rPr>
                <w:rFonts w:cs="Arial"/>
              </w:rPr>
              <w:t>Frequency Error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4B65D0CC"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C07EDCA" w14:textId="77777777" w:rsidR="00A85D8A" w:rsidRPr="00614B7A" w:rsidRDefault="00A85D8A" w:rsidP="00BE3F9E">
            <w:pPr>
              <w:pStyle w:val="TAL"/>
              <w:rPr>
                <w:rFonts w:cs="Arial"/>
              </w:rPr>
            </w:pPr>
            <w:r w:rsidRPr="00614B7A">
              <w:rPr>
                <w:rFonts w:cs="Arial"/>
              </w:rPr>
              <w:t>C012</w:t>
            </w:r>
            <w:r w:rsidRPr="00614B7A">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773A2364" w14:textId="77777777" w:rsidR="00A85D8A" w:rsidRPr="00614B7A" w:rsidRDefault="00A85D8A" w:rsidP="00BE3F9E">
            <w:pPr>
              <w:pStyle w:val="TAL"/>
              <w:rPr>
                <w:lang w:eastAsia="zh-CN"/>
              </w:rPr>
            </w:pPr>
            <w:r w:rsidRPr="00614B7A">
              <w:rPr>
                <w:rFonts w:cs="Arial"/>
              </w:rPr>
              <w:t>UEs supporting Inter-Band EN-DC including FR2</w:t>
            </w:r>
            <w:r w:rsidRPr="00614B7A">
              <w:rPr>
                <w:rFonts w:eastAsia="SimSun"/>
                <w:szCs w:val="18"/>
                <w:lang w:eastAsia="zh-CN"/>
              </w:rPr>
              <w:t xml:space="preserve"> </w:t>
            </w:r>
            <w:r w:rsidRPr="00614B7A">
              <w:t xml:space="preserve">with </w:t>
            </w:r>
            <w:r w:rsidRPr="00614B7A">
              <w:rPr>
                <w:rFonts w:eastAsia="SimSun"/>
                <w:lang w:eastAsia="zh-CN"/>
              </w:rPr>
              <w:t xml:space="preserve">4 </w:t>
            </w:r>
            <w:r w:rsidRPr="00614B7A">
              <w:t xml:space="preserve">NR </w:t>
            </w:r>
            <w:r w:rsidRPr="00614B7A">
              <w:rPr>
                <w:rFonts w:eastAsia="SimSun"/>
                <w:lang w:eastAsia="zh-CN"/>
              </w:rPr>
              <w:t xml:space="preserve">UL </w:t>
            </w:r>
            <w:r w:rsidRPr="00614B7A">
              <w:t>CCs</w:t>
            </w:r>
          </w:p>
        </w:tc>
        <w:tc>
          <w:tcPr>
            <w:tcW w:w="1551" w:type="dxa"/>
            <w:tcBorders>
              <w:top w:val="single" w:sz="4" w:space="0" w:color="auto"/>
              <w:left w:val="single" w:sz="4" w:space="0" w:color="auto"/>
              <w:bottom w:val="single" w:sz="4" w:space="0" w:color="auto"/>
              <w:right w:val="single" w:sz="4" w:space="0" w:color="auto"/>
            </w:tcBorders>
            <w:hideMark/>
          </w:tcPr>
          <w:p w14:paraId="0C6C9856" w14:textId="77777777" w:rsidR="00A85D8A" w:rsidRPr="00614B7A" w:rsidRDefault="00A85D8A" w:rsidP="00BE3F9E">
            <w:pPr>
              <w:pStyle w:val="TAL"/>
              <w:rPr>
                <w:lang w:eastAsia="ko-KR"/>
              </w:rPr>
            </w:pPr>
            <w:r w:rsidRPr="00614B7A">
              <w:rPr>
                <w:rFonts w:eastAsia="SimSun"/>
                <w:szCs w:val="18"/>
              </w:rPr>
              <w:t>E0</w:t>
            </w:r>
            <w:r w:rsidRPr="00614B7A">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3D1CC906" w14:textId="77777777" w:rsidR="00A85D8A" w:rsidRPr="00614B7A" w:rsidRDefault="00A85D8A" w:rsidP="00BE3F9E">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1458C459" w14:textId="77777777" w:rsidR="00A85D8A" w:rsidRPr="00614B7A" w:rsidRDefault="00A85D8A" w:rsidP="00BE3F9E">
            <w:pPr>
              <w:pStyle w:val="TAL"/>
            </w:pPr>
            <w:r w:rsidRPr="00614B7A">
              <w:rPr>
                <w:rFonts w:cs="Arial"/>
              </w:rPr>
              <w:t>NOTE 5</w:t>
            </w:r>
          </w:p>
        </w:tc>
      </w:tr>
      <w:tr w:rsidR="00A85D8A" w:rsidRPr="00614B7A" w14:paraId="324E403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03D35C9" w14:textId="77777777" w:rsidR="00A85D8A" w:rsidRPr="00614B7A" w:rsidRDefault="00A85D8A" w:rsidP="00BE3F9E">
            <w:pPr>
              <w:pStyle w:val="TAL"/>
              <w:rPr>
                <w:bCs/>
              </w:rPr>
            </w:pPr>
            <w:r w:rsidRPr="00614B7A">
              <w:t>6.4B.2.1.1</w:t>
            </w:r>
          </w:p>
        </w:tc>
        <w:tc>
          <w:tcPr>
            <w:tcW w:w="4367" w:type="dxa"/>
            <w:tcBorders>
              <w:top w:val="single" w:sz="4" w:space="0" w:color="auto"/>
              <w:left w:val="single" w:sz="4" w:space="0" w:color="auto"/>
              <w:bottom w:val="single" w:sz="4" w:space="0" w:color="auto"/>
              <w:right w:val="single" w:sz="4" w:space="0" w:color="auto"/>
            </w:tcBorders>
            <w:hideMark/>
          </w:tcPr>
          <w:p w14:paraId="17452AE0" w14:textId="77777777" w:rsidR="00A85D8A" w:rsidRPr="00614B7A" w:rsidRDefault="00A85D8A" w:rsidP="00BE3F9E">
            <w:pPr>
              <w:pStyle w:val="TAL"/>
            </w:pPr>
            <w:r w:rsidRPr="00614B7A">
              <w:t>Error Vector Magnitude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38A9875"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0707AC7B" w14:textId="77777777" w:rsidR="00A85D8A" w:rsidRPr="00614B7A" w:rsidRDefault="00A85D8A" w:rsidP="00BE3F9E">
            <w:pPr>
              <w:pStyle w:val="TAL"/>
            </w:pPr>
            <w:r w:rsidRPr="00614B7A">
              <w:t>C009</w:t>
            </w:r>
          </w:p>
        </w:tc>
        <w:tc>
          <w:tcPr>
            <w:tcW w:w="3091" w:type="dxa"/>
            <w:tcBorders>
              <w:top w:val="single" w:sz="4" w:space="0" w:color="auto"/>
              <w:left w:val="single" w:sz="4" w:space="0" w:color="auto"/>
              <w:bottom w:val="single" w:sz="4" w:space="0" w:color="auto"/>
              <w:right w:val="single" w:sz="4" w:space="0" w:color="auto"/>
            </w:tcBorders>
            <w:hideMark/>
          </w:tcPr>
          <w:p w14:paraId="4C709458" w14:textId="77777777" w:rsidR="00A85D8A" w:rsidRPr="00614B7A" w:rsidRDefault="00A85D8A" w:rsidP="00BE3F9E">
            <w:pPr>
              <w:pStyle w:val="TAL"/>
            </w:pPr>
            <w:r w:rsidRPr="00614B7A">
              <w:rPr>
                <w:lang w:eastAsia="zh-CN"/>
              </w:rPr>
              <w:t>UEs supporting intra-band 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5F7CD83" w14:textId="77777777" w:rsidR="00A85D8A" w:rsidRPr="00614B7A" w:rsidRDefault="00A85D8A" w:rsidP="00BE3F9E">
            <w:pPr>
              <w:pStyle w:val="TAL"/>
            </w:pPr>
            <w:r w:rsidRPr="00614B7A">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E93D063"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7AE4FD6" w14:textId="77777777" w:rsidR="00A85D8A" w:rsidRPr="00614B7A" w:rsidRDefault="00A85D8A" w:rsidP="00BE3F9E">
            <w:pPr>
              <w:pStyle w:val="TAL"/>
              <w:rPr>
                <w:rFonts w:cs="Arial"/>
              </w:rPr>
            </w:pPr>
            <w:r w:rsidRPr="00614B7A">
              <w:rPr>
                <w:rFonts w:cs="Arial"/>
              </w:rPr>
              <w:t>NOTE 5</w:t>
            </w:r>
          </w:p>
          <w:p w14:paraId="2539B7D6" w14:textId="77777777" w:rsidR="00A85D8A" w:rsidRPr="00614B7A" w:rsidRDefault="00A85D8A" w:rsidP="00BE3F9E">
            <w:pPr>
              <w:pStyle w:val="TAL"/>
            </w:pPr>
            <w:r w:rsidRPr="00614B7A">
              <w:rPr>
                <w:rFonts w:cs="Arial"/>
              </w:rPr>
              <w:t>Skip TC 6.4B.2.1.1 if UE supports SA and TS 38.521-1 TC 6.4.2.1 has been executed.</w:t>
            </w:r>
          </w:p>
        </w:tc>
      </w:tr>
      <w:tr w:rsidR="00A85D8A" w:rsidRPr="00614B7A" w14:paraId="2CE2BD0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F027603" w14:textId="77777777" w:rsidR="00A85D8A" w:rsidRPr="00614B7A" w:rsidRDefault="00A85D8A" w:rsidP="00BE3F9E">
            <w:pPr>
              <w:pStyle w:val="TAL"/>
              <w:rPr>
                <w:bCs/>
              </w:rPr>
            </w:pPr>
            <w:r w:rsidRPr="00614B7A">
              <w:rPr>
                <w:lang w:eastAsia="ko-KR"/>
              </w:rPr>
              <w:t>6.4B.2.1.</w:t>
            </w:r>
            <w:r w:rsidRPr="00614B7A">
              <w:rPr>
                <w:rFonts w:eastAsia="Malgun Gothic"/>
                <w:lang w:eastAsia="ko-KR"/>
              </w:rPr>
              <w:t>2</w:t>
            </w:r>
          </w:p>
        </w:tc>
        <w:tc>
          <w:tcPr>
            <w:tcW w:w="4367" w:type="dxa"/>
            <w:tcBorders>
              <w:top w:val="single" w:sz="4" w:space="0" w:color="auto"/>
              <w:left w:val="single" w:sz="4" w:space="0" w:color="auto"/>
              <w:bottom w:val="single" w:sz="4" w:space="0" w:color="auto"/>
              <w:right w:val="single" w:sz="4" w:space="0" w:color="auto"/>
            </w:tcBorders>
            <w:hideMark/>
          </w:tcPr>
          <w:p w14:paraId="1C7650D8" w14:textId="77777777" w:rsidR="00A85D8A" w:rsidRPr="00614B7A" w:rsidRDefault="00A85D8A" w:rsidP="00BE3F9E">
            <w:pPr>
              <w:pStyle w:val="TAL"/>
            </w:pPr>
            <w:r w:rsidRPr="00614B7A">
              <w:t>Carrier Leakage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2083CC6"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1110244A" w14:textId="77777777" w:rsidR="00A85D8A" w:rsidRPr="00614B7A" w:rsidRDefault="00A85D8A" w:rsidP="00BE3F9E">
            <w:pPr>
              <w:pStyle w:val="TAL"/>
            </w:pPr>
            <w:r w:rsidRPr="00614B7A">
              <w:t>C009</w:t>
            </w:r>
          </w:p>
        </w:tc>
        <w:tc>
          <w:tcPr>
            <w:tcW w:w="3091" w:type="dxa"/>
            <w:tcBorders>
              <w:top w:val="single" w:sz="4" w:space="0" w:color="auto"/>
              <w:left w:val="single" w:sz="4" w:space="0" w:color="auto"/>
              <w:bottom w:val="single" w:sz="4" w:space="0" w:color="auto"/>
              <w:right w:val="single" w:sz="4" w:space="0" w:color="auto"/>
            </w:tcBorders>
            <w:hideMark/>
          </w:tcPr>
          <w:p w14:paraId="334CF2BE" w14:textId="77777777" w:rsidR="00A85D8A" w:rsidRPr="00614B7A" w:rsidRDefault="00A85D8A" w:rsidP="00BE3F9E">
            <w:pPr>
              <w:pStyle w:val="TAL"/>
            </w:pPr>
            <w:r w:rsidRPr="00614B7A">
              <w:rPr>
                <w:lang w:eastAsia="zh-CN"/>
              </w:rPr>
              <w:t>UEs supporting intra-band 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A0934EC" w14:textId="77777777" w:rsidR="00A85D8A" w:rsidRPr="00614B7A" w:rsidRDefault="00A85D8A" w:rsidP="00BE3F9E">
            <w:pPr>
              <w:pStyle w:val="TAL"/>
            </w:pPr>
            <w:r w:rsidRPr="00614B7A">
              <w:rPr>
                <w:lang w:eastAsia="ko-KR"/>
              </w:rPr>
              <w:t>E00</w:t>
            </w:r>
            <w:r w:rsidRPr="00614B7A">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3E4009AA"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9BFA6FC" w14:textId="77777777" w:rsidR="00A85D8A" w:rsidRPr="00614B7A" w:rsidRDefault="00A85D8A" w:rsidP="00BE3F9E">
            <w:pPr>
              <w:pStyle w:val="TAL"/>
              <w:rPr>
                <w:rFonts w:cs="Arial"/>
              </w:rPr>
            </w:pPr>
            <w:r w:rsidRPr="00614B7A">
              <w:rPr>
                <w:rFonts w:cs="Arial"/>
              </w:rPr>
              <w:t>NOTE 5</w:t>
            </w:r>
          </w:p>
          <w:p w14:paraId="0875DE6D" w14:textId="77777777" w:rsidR="00A85D8A" w:rsidRPr="00614B7A" w:rsidRDefault="00A85D8A" w:rsidP="00BE3F9E">
            <w:pPr>
              <w:pStyle w:val="TAL"/>
            </w:pPr>
            <w:r w:rsidRPr="00614B7A">
              <w:rPr>
                <w:rFonts w:cs="Arial"/>
              </w:rPr>
              <w:t>Skip TC 6.4B.2.1.2 if UE supports SA and TS 38.521-1 TC 6.4.2.2 has been executed.</w:t>
            </w:r>
          </w:p>
        </w:tc>
      </w:tr>
      <w:tr w:rsidR="00A85D8A" w:rsidRPr="00614B7A" w14:paraId="4D84A96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179E586" w14:textId="77777777" w:rsidR="00A85D8A" w:rsidRPr="00614B7A" w:rsidRDefault="00A85D8A" w:rsidP="00BE3F9E">
            <w:pPr>
              <w:pStyle w:val="TAL"/>
              <w:rPr>
                <w:bCs/>
              </w:rPr>
            </w:pPr>
            <w:r w:rsidRPr="00614B7A">
              <w:t>6.4B.2.1.3</w:t>
            </w:r>
          </w:p>
        </w:tc>
        <w:tc>
          <w:tcPr>
            <w:tcW w:w="4367" w:type="dxa"/>
            <w:tcBorders>
              <w:top w:val="single" w:sz="4" w:space="0" w:color="auto"/>
              <w:left w:val="single" w:sz="4" w:space="0" w:color="auto"/>
              <w:bottom w:val="single" w:sz="4" w:space="0" w:color="auto"/>
              <w:right w:val="single" w:sz="4" w:space="0" w:color="auto"/>
            </w:tcBorders>
            <w:hideMark/>
          </w:tcPr>
          <w:p w14:paraId="0C66F975" w14:textId="77777777" w:rsidR="00A85D8A" w:rsidRPr="00614B7A" w:rsidRDefault="00A85D8A" w:rsidP="00BE3F9E">
            <w:pPr>
              <w:pStyle w:val="TAL"/>
            </w:pPr>
            <w:r w:rsidRPr="00614B7A">
              <w:t>In-band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57CC4AF"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7E925CD7" w14:textId="77777777" w:rsidR="00A85D8A" w:rsidRPr="00614B7A" w:rsidRDefault="00A85D8A" w:rsidP="00BE3F9E">
            <w:pPr>
              <w:pStyle w:val="TAL"/>
            </w:pPr>
            <w:r w:rsidRPr="00614B7A">
              <w:t>C009</w:t>
            </w:r>
          </w:p>
        </w:tc>
        <w:tc>
          <w:tcPr>
            <w:tcW w:w="3091" w:type="dxa"/>
            <w:tcBorders>
              <w:top w:val="single" w:sz="4" w:space="0" w:color="auto"/>
              <w:left w:val="single" w:sz="4" w:space="0" w:color="auto"/>
              <w:bottom w:val="single" w:sz="4" w:space="0" w:color="auto"/>
              <w:right w:val="single" w:sz="4" w:space="0" w:color="auto"/>
            </w:tcBorders>
            <w:hideMark/>
          </w:tcPr>
          <w:p w14:paraId="50009A31" w14:textId="77777777" w:rsidR="00A85D8A" w:rsidRPr="00614B7A" w:rsidRDefault="00A85D8A" w:rsidP="00BE3F9E">
            <w:pPr>
              <w:pStyle w:val="TAL"/>
            </w:pPr>
            <w:r w:rsidRPr="00614B7A">
              <w:rPr>
                <w:lang w:eastAsia="zh-CN"/>
              </w:rPr>
              <w:t>UEs supporting intra-band 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2282DD5" w14:textId="77777777" w:rsidR="00A85D8A" w:rsidRPr="00614B7A" w:rsidRDefault="00A85D8A" w:rsidP="00BE3F9E">
            <w:pPr>
              <w:pStyle w:val="TAL"/>
            </w:pPr>
            <w:r w:rsidRPr="00614B7A">
              <w:rPr>
                <w:lang w:eastAsia="ko-KR"/>
              </w:rPr>
              <w:t>E00</w:t>
            </w:r>
            <w:r w:rsidRPr="00614B7A">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1A730AAA"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4A6CDDC5" w14:textId="77777777" w:rsidR="00A85D8A" w:rsidRPr="00614B7A" w:rsidRDefault="00A85D8A" w:rsidP="00BE3F9E">
            <w:pPr>
              <w:pStyle w:val="TAL"/>
            </w:pPr>
          </w:p>
        </w:tc>
      </w:tr>
      <w:tr w:rsidR="00A85D8A" w:rsidRPr="00614B7A" w14:paraId="7D61F46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562CDC5" w14:textId="77777777" w:rsidR="00A85D8A" w:rsidRPr="00614B7A" w:rsidRDefault="00A85D8A" w:rsidP="00BE3F9E">
            <w:pPr>
              <w:pStyle w:val="TAL"/>
            </w:pPr>
            <w:r w:rsidRPr="00614B7A">
              <w:rPr>
                <w:rFonts w:eastAsia="Malgun Gothic"/>
                <w:lang w:eastAsia="ko-KR"/>
              </w:rPr>
              <w:t>6.4B.2.1.4</w:t>
            </w:r>
          </w:p>
        </w:tc>
        <w:tc>
          <w:tcPr>
            <w:tcW w:w="4367" w:type="dxa"/>
            <w:tcBorders>
              <w:top w:val="single" w:sz="4" w:space="0" w:color="auto"/>
              <w:left w:val="single" w:sz="4" w:space="0" w:color="auto"/>
              <w:bottom w:val="single" w:sz="4" w:space="0" w:color="auto"/>
              <w:right w:val="single" w:sz="4" w:space="0" w:color="auto"/>
            </w:tcBorders>
            <w:hideMark/>
          </w:tcPr>
          <w:p w14:paraId="6A7CEF1B" w14:textId="77777777" w:rsidR="00A85D8A" w:rsidRPr="00614B7A" w:rsidRDefault="00A85D8A" w:rsidP="00BE3F9E">
            <w:pPr>
              <w:pStyle w:val="TAL"/>
            </w:pPr>
            <w:r w:rsidRPr="00614B7A">
              <w:t>EVM Equalizer Flatness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5EDD86B" w14:textId="77777777" w:rsidR="00A85D8A" w:rsidRPr="00614B7A" w:rsidRDefault="00A85D8A" w:rsidP="00BE3F9E">
            <w:pPr>
              <w:pStyle w:val="TAC"/>
            </w:pPr>
            <w:r w:rsidRPr="00614B7A">
              <w:rPr>
                <w:rFonts w:eastAsia="Malgun Gothic"/>
                <w:lang w:eastAsia="ko-KR"/>
              </w:rPr>
              <w:t>Rel-15</w:t>
            </w:r>
          </w:p>
        </w:tc>
        <w:tc>
          <w:tcPr>
            <w:tcW w:w="1125" w:type="dxa"/>
            <w:tcBorders>
              <w:top w:val="single" w:sz="4" w:space="0" w:color="auto"/>
              <w:left w:val="single" w:sz="4" w:space="0" w:color="auto"/>
              <w:bottom w:val="single" w:sz="4" w:space="0" w:color="auto"/>
              <w:right w:val="single" w:sz="4" w:space="0" w:color="auto"/>
            </w:tcBorders>
            <w:hideMark/>
          </w:tcPr>
          <w:p w14:paraId="20945325" w14:textId="77777777" w:rsidR="00A85D8A" w:rsidRPr="00614B7A" w:rsidRDefault="00A85D8A" w:rsidP="00BE3F9E">
            <w:pPr>
              <w:pStyle w:val="TAL"/>
            </w:pPr>
            <w:r w:rsidRPr="00614B7A">
              <w:rPr>
                <w:rFonts w:eastAsia="Malgun Gothic"/>
                <w:lang w:eastAsia="ko-KR"/>
              </w:rPr>
              <w:t>C009</w:t>
            </w:r>
          </w:p>
        </w:tc>
        <w:tc>
          <w:tcPr>
            <w:tcW w:w="3091" w:type="dxa"/>
            <w:tcBorders>
              <w:top w:val="single" w:sz="4" w:space="0" w:color="auto"/>
              <w:left w:val="single" w:sz="4" w:space="0" w:color="auto"/>
              <w:bottom w:val="single" w:sz="4" w:space="0" w:color="auto"/>
              <w:right w:val="single" w:sz="4" w:space="0" w:color="auto"/>
            </w:tcBorders>
            <w:hideMark/>
          </w:tcPr>
          <w:p w14:paraId="754676D9" w14:textId="77777777" w:rsidR="00A85D8A" w:rsidRPr="00614B7A" w:rsidRDefault="00A85D8A" w:rsidP="00BE3F9E">
            <w:pPr>
              <w:pStyle w:val="TAL"/>
              <w:rPr>
                <w:lang w:eastAsia="zh-CN"/>
              </w:rPr>
            </w:pPr>
            <w:r w:rsidRPr="00614B7A">
              <w:rPr>
                <w:lang w:eastAsia="zh-CN"/>
              </w:rPr>
              <w:t>UEs supporting intra-band 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B4A5CD1" w14:textId="77777777" w:rsidR="00A85D8A" w:rsidRPr="00614B7A" w:rsidRDefault="00A85D8A" w:rsidP="00BE3F9E">
            <w:pPr>
              <w:pStyle w:val="TAL"/>
              <w:rPr>
                <w:lang w:eastAsia="ko-KR"/>
              </w:rPr>
            </w:pPr>
            <w:r w:rsidRPr="00614B7A">
              <w:rPr>
                <w:lang w:eastAsia="ko-KR"/>
              </w:rPr>
              <w:t>E00</w:t>
            </w:r>
            <w:r w:rsidRPr="00614B7A">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5ED78CAD"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E3C9F05" w14:textId="77777777" w:rsidR="00A85D8A" w:rsidRPr="00614B7A" w:rsidRDefault="00A85D8A" w:rsidP="00BE3F9E">
            <w:pPr>
              <w:pStyle w:val="TAL"/>
              <w:rPr>
                <w:rFonts w:cs="Arial"/>
              </w:rPr>
            </w:pPr>
            <w:r w:rsidRPr="00614B7A">
              <w:rPr>
                <w:rFonts w:cs="Arial"/>
              </w:rPr>
              <w:t>NOTE 5</w:t>
            </w:r>
          </w:p>
          <w:p w14:paraId="46AD31F2" w14:textId="77777777" w:rsidR="00A85D8A" w:rsidRPr="00614B7A" w:rsidRDefault="00A85D8A" w:rsidP="00BE3F9E">
            <w:pPr>
              <w:pStyle w:val="TAL"/>
            </w:pPr>
            <w:r w:rsidRPr="00614B7A">
              <w:rPr>
                <w:rFonts w:cs="Arial"/>
              </w:rPr>
              <w:t xml:space="preserve">Skip </w:t>
            </w:r>
            <w:r w:rsidRPr="00614B7A">
              <w:rPr>
                <w:lang w:eastAsia="zh-CN"/>
              </w:rPr>
              <w:t>TC 6.4B.2.1.4</w:t>
            </w:r>
            <w:r w:rsidRPr="00614B7A">
              <w:rPr>
                <w:rFonts w:cs="Arial"/>
              </w:rPr>
              <w:t xml:space="preserve"> if UE supports SA and </w:t>
            </w:r>
            <w:r w:rsidRPr="00614B7A">
              <w:rPr>
                <w:lang w:eastAsia="zh-CN"/>
              </w:rPr>
              <w:t>TS 38.521-1 TC 6.4.2.4</w:t>
            </w:r>
            <w:r w:rsidRPr="00614B7A">
              <w:rPr>
                <w:rFonts w:cs="Arial"/>
              </w:rPr>
              <w:t xml:space="preserve"> has been executed.</w:t>
            </w:r>
          </w:p>
        </w:tc>
      </w:tr>
      <w:tr w:rsidR="00A85D8A" w:rsidRPr="00614B7A" w14:paraId="3D7DA0D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1EA8F1A" w14:textId="77777777" w:rsidR="00A85D8A" w:rsidRPr="00614B7A" w:rsidRDefault="00A85D8A" w:rsidP="00BE3F9E">
            <w:pPr>
              <w:pStyle w:val="TAL"/>
              <w:rPr>
                <w:bCs/>
              </w:rPr>
            </w:pPr>
            <w:r w:rsidRPr="00614B7A">
              <w:lastRenderedPageBreak/>
              <w:t>6.4B.2.2.1</w:t>
            </w:r>
          </w:p>
        </w:tc>
        <w:tc>
          <w:tcPr>
            <w:tcW w:w="4367" w:type="dxa"/>
            <w:tcBorders>
              <w:top w:val="single" w:sz="4" w:space="0" w:color="auto"/>
              <w:left w:val="single" w:sz="4" w:space="0" w:color="auto"/>
              <w:bottom w:val="single" w:sz="4" w:space="0" w:color="auto"/>
              <w:right w:val="single" w:sz="4" w:space="0" w:color="auto"/>
            </w:tcBorders>
            <w:hideMark/>
          </w:tcPr>
          <w:p w14:paraId="0E80B762" w14:textId="77777777" w:rsidR="00A85D8A" w:rsidRPr="00614B7A" w:rsidRDefault="00A85D8A" w:rsidP="00BE3F9E">
            <w:pPr>
              <w:pStyle w:val="TAL"/>
            </w:pPr>
            <w:r w:rsidRPr="00614B7A">
              <w:rPr>
                <w:lang w:eastAsia="ko-KR"/>
              </w:rPr>
              <w:t>Error Vector Magnitude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B07E365"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78AB8DC1" w14:textId="77777777" w:rsidR="00A85D8A" w:rsidRPr="00614B7A" w:rsidRDefault="00A85D8A" w:rsidP="00BE3F9E">
            <w:pPr>
              <w:pStyle w:val="TAL"/>
            </w:pPr>
            <w:r w:rsidRPr="00614B7A">
              <w:t>C010</w:t>
            </w:r>
          </w:p>
        </w:tc>
        <w:tc>
          <w:tcPr>
            <w:tcW w:w="3091" w:type="dxa"/>
            <w:tcBorders>
              <w:top w:val="single" w:sz="4" w:space="0" w:color="auto"/>
              <w:left w:val="single" w:sz="4" w:space="0" w:color="auto"/>
              <w:bottom w:val="single" w:sz="4" w:space="0" w:color="auto"/>
              <w:right w:val="single" w:sz="4" w:space="0" w:color="auto"/>
            </w:tcBorders>
            <w:hideMark/>
          </w:tcPr>
          <w:p w14:paraId="686A0CE3" w14:textId="77777777" w:rsidR="00A85D8A" w:rsidRPr="00614B7A" w:rsidRDefault="00A85D8A" w:rsidP="00BE3F9E">
            <w:pPr>
              <w:pStyle w:val="TAL"/>
            </w:pPr>
            <w:r w:rsidRPr="00614B7A">
              <w:rPr>
                <w:lang w:eastAsia="zh-CN"/>
              </w:rPr>
              <w:t>UEs supporting intra-band non-contiguous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77D5055" w14:textId="77777777" w:rsidR="00A85D8A" w:rsidRPr="00614B7A" w:rsidRDefault="00A85D8A" w:rsidP="00BE3F9E">
            <w:pPr>
              <w:pStyle w:val="TAL"/>
              <w:rPr>
                <w:lang w:eastAsia="ko-KR"/>
              </w:rPr>
            </w:pPr>
            <w:r w:rsidRPr="00614B7A">
              <w:rPr>
                <w:lang w:eastAsia="ko-KR"/>
              </w:rPr>
              <w:t>E00</w:t>
            </w:r>
            <w:r w:rsidRPr="00614B7A">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D7FADFD"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64285F9" w14:textId="77777777" w:rsidR="00A85D8A" w:rsidRPr="00614B7A" w:rsidRDefault="00A85D8A" w:rsidP="00BE3F9E">
            <w:pPr>
              <w:pStyle w:val="TAL"/>
              <w:rPr>
                <w:rFonts w:cs="Arial"/>
              </w:rPr>
            </w:pPr>
            <w:r w:rsidRPr="00614B7A">
              <w:rPr>
                <w:rFonts w:cs="Arial"/>
              </w:rPr>
              <w:t>NOTE 5</w:t>
            </w:r>
          </w:p>
          <w:p w14:paraId="111A6ABD" w14:textId="77777777" w:rsidR="00A85D8A" w:rsidRPr="00614B7A" w:rsidRDefault="00A85D8A" w:rsidP="00BE3F9E">
            <w:pPr>
              <w:pStyle w:val="TAL"/>
            </w:pPr>
            <w:r w:rsidRPr="00614B7A">
              <w:rPr>
                <w:rFonts w:cs="Arial"/>
              </w:rPr>
              <w:t xml:space="preserve">Skip </w:t>
            </w:r>
            <w:r w:rsidRPr="00614B7A">
              <w:rPr>
                <w:lang w:eastAsia="zh-CN"/>
              </w:rPr>
              <w:t>TC 6.4B.2.2.1</w:t>
            </w:r>
            <w:r w:rsidRPr="00614B7A">
              <w:rPr>
                <w:rFonts w:cs="Arial"/>
              </w:rPr>
              <w:t xml:space="preserve"> if UE supports SA and </w:t>
            </w:r>
            <w:r w:rsidRPr="00614B7A">
              <w:rPr>
                <w:lang w:eastAsia="zh-CN"/>
              </w:rPr>
              <w:t>TS 38.521-1 TC 6.4.2.1</w:t>
            </w:r>
            <w:r w:rsidRPr="00614B7A">
              <w:rPr>
                <w:rFonts w:cs="Arial"/>
              </w:rPr>
              <w:t xml:space="preserve"> has been executed.</w:t>
            </w:r>
          </w:p>
        </w:tc>
      </w:tr>
      <w:tr w:rsidR="00A85D8A" w:rsidRPr="00614B7A" w14:paraId="7BDEEA2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7910DB6" w14:textId="77777777" w:rsidR="00A85D8A" w:rsidRPr="00614B7A" w:rsidRDefault="00A85D8A" w:rsidP="00BE3F9E">
            <w:pPr>
              <w:pStyle w:val="TAL"/>
              <w:rPr>
                <w:bCs/>
              </w:rPr>
            </w:pPr>
            <w:r w:rsidRPr="00614B7A">
              <w:t>6.4B.2.2.2</w:t>
            </w:r>
          </w:p>
        </w:tc>
        <w:tc>
          <w:tcPr>
            <w:tcW w:w="4367" w:type="dxa"/>
            <w:tcBorders>
              <w:top w:val="single" w:sz="4" w:space="0" w:color="auto"/>
              <w:left w:val="single" w:sz="4" w:space="0" w:color="auto"/>
              <w:bottom w:val="single" w:sz="4" w:space="0" w:color="auto"/>
              <w:right w:val="single" w:sz="4" w:space="0" w:color="auto"/>
            </w:tcBorders>
            <w:hideMark/>
          </w:tcPr>
          <w:p w14:paraId="32C7C746" w14:textId="77777777" w:rsidR="00A85D8A" w:rsidRPr="00614B7A" w:rsidRDefault="00A85D8A" w:rsidP="00BE3F9E">
            <w:pPr>
              <w:pStyle w:val="TAL"/>
            </w:pPr>
            <w:r w:rsidRPr="00614B7A">
              <w:rPr>
                <w:lang w:eastAsia="ko-KR"/>
              </w:rPr>
              <w:t>Carrier Leakage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5349F33"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3ECC280A" w14:textId="77777777" w:rsidR="00A85D8A" w:rsidRPr="00614B7A" w:rsidRDefault="00A85D8A" w:rsidP="00BE3F9E">
            <w:pPr>
              <w:pStyle w:val="TAL"/>
            </w:pPr>
            <w:r w:rsidRPr="00614B7A">
              <w:t>C010</w:t>
            </w:r>
          </w:p>
        </w:tc>
        <w:tc>
          <w:tcPr>
            <w:tcW w:w="3091" w:type="dxa"/>
            <w:tcBorders>
              <w:top w:val="single" w:sz="4" w:space="0" w:color="auto"/>
              <w:left w:val="single" w:sz="4" w:space="0" w:color="auto"/>
              <w:bottom w:val="single" w:sz="4" w:space="0" w:color="auto"/>
              <w:right w:val="single" w:sz="4" w:space="0" w:color="auto"/>
            </w:tcBorders>
            <w:hideMark/>
          </w:tcPr>
          <w:p w14:paraId="3928F088" w14:textId="77777777" w:rsidR="00A85D8A" w:rsidRPr="00614B7A" w:rsidRDefault="00A85D8A" w:rsidP="00BE3F9E">
            <w:pPr>
              <w:pStyle w:val="TAL"/>
            </w:pPr>
            <w:r w:rsidRPr="00614B7A">
              <w:rPr>
                <w:lang w:eastAsia="zh-CN"/>
              </w:rPr>
              <w:t>UEs supporting intra-band non-contiguous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2A076A2" w14:textId="77777777" w:rsidR="00A85D8A" w:rsidRPr="00614B7A" w:rsidRDefault="00A85D8A" w:rsidP="00BE3F9E">
            <w:pPr>
              <w:pStyle w:val="TAL"/>
            </w:pPr>
            <w:r w:rsidRPr="00614B7A">
              <w:rPr>
                <w:lang w:eastAsia="ko-KR"/>
              </w:rPr>
              <w:t>E00</w:t>
            </w:r>
            <w:r w:rsidRPr="00614B7A">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0F40DE7"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DC623DE" w14:textId="77777777" w:rsidR="00A85D8A" w:rsidRPr="00614B7A" w:rsidRDefault="00A85D8A" w:rsidP="00BE3F9E">
            <w:pPr>
              <w:pStyle w:val="TAL"/>
              <w:rPr>
                <w:rFonts w:cs="Arial"/>
              </w:rPr>
            </w:pPr>
            <w:r w:rsidRPr="00614B7A">
              <w:rPr>
                <w:rFonts w:cs="Arial"/>
              </w:rPr>
              <w:t>NOTE 5</w:t>
            </w:r>
          </w:p>
          <w:p w14:paraId="355AEA65" w14:textId="77777777" w:rsidR="00A85D8A" w:rsidRPr="00614B7A" w:rsidRDefault="00A85D8A" w:rsidP="00BE3F9E">
            <w:pPr>
              <w:pStyle w:val="TAL"/>
            </w:pPr>
            <w:r w:rsidRPr="00614B7A">
              <w:rPr>
                <w:rFonts w:cs="Arial"/>
              </w:rPr>
              <w:t>Skip TC 6.4B.2.2.2 if UE supports SA and TS 38.521-1 TC 6.4.2.2has been executed.</w:t>
            </w:r>
          </w:p>
        </w:tc>
      </w:tr>
      <w:tr w:rsidR="00A85D8A" w:rsidRPr="00614B7A" w14:paraId="3CEC52B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1C99C42" w14:textId="77777777" w:rsidR="00A85D8A" w:rsidRPr="00614B7A" w:rsidRDefault="00A85D8A" w:rsidP="00BE3F9E">
            <w:pPr>
              <w:pStyle w:val="TAL"/>
              <w:rPr>
                <w:bCs/>
              </w:rPr>
            </w:pPr>
            <w:r w:rsidRPr="00614B7A">
              <w:t>6.4B.2.2.3</w:t>
            </w:r>
          </w:p>
        </w:tc>
        <w:tc>
          <w:tcPr>
            <w:tcW w:w="4367" w:type="dxa"/>
            <w:tcBorders>
              <w:top w:val="single" w:sz="4" w:space="0" w:color="auto"/>
              <w:left w:val="single" w:sz="4" w:space="0" w:color="auto"/>
              <w:bottom w:val="single" w:sz="4" w:space="0" w:color="auto"/>
              <w:right w:val="single" w:sz="4" w:space="0" w:color="auto"/>
            </w:tcBorders>
            <w:hideMark/>
          </w:tcPr>
          <w:p w14:paraId="1E7C4B8C" w14:textId="77777777" w:rsidR="00A85D8A" w:rsidRPr="00614B7A" w:rsidRDefault="00A85D8A" w:rsidP="00BE3F9E">
            <w:pPr>
              <w:pStyle w:val="TAL"/>
            </w:pPr>
            <w:r w:rsidRPr="00614B7A">
              <w:t>In-band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16AFCD9"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2072D325" w14:textId="77777777" w:rsidR="00A85D8A" w:rsidRPr="00614B7A" w:rsidRDefault="00A85D8A" w:rsidP="00BE3F9E">
            <w:pPr>
              <w:pStyle w:val="TAL"/>
            </w:pPr>
            <w:r w:rsidRPr="00614B7A">
              <w:t>C010</w:t>
            </w:r>
          </w:p>
        </w:tc>
        <w:tc>
          <w:tcPr>
            <w:tcW w:w="3091" w:type="dxa"/>
            <w:tcBorders>
              <w:top w:val="single" w:sz="4" w:space="0" w:color="auto"/>
              <w:left w:val="single" w:sz="4" w:space="0" w:color="auto"/>
              <w:bottom w:val="single" w:sz="4" w:space="0" w:color="auto"/>
              <w:right w:val="single" w:sz="4" w:space="0" w:color="auto"/>
            </w:tcBorders>
            <w:hideMark/>
          </w:tcPr>
          <w:p w14:paraId="701B02C3" w14:textId="77777777" w:rsidR="00A85D8A" w:rsidRPr="00614B7A" w:rsidRDefault="00A85D8A" w:rsidP="00BE3F9E">
            <w:pPr>
              <w:pStyle w:val="TAL"/>
            </w:pPr>
            <w:r w:rsidRPr="00614B7A">
              <w:rPr>
                <w:lang w:eastAsia="zh-CN"/>
              </w:rPr>
              <w:t>UEs supporting intra-band non-contiguous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745E840" w14:textId="77777777" w:rsidR="00A85D8A" w:rsidRPr="00614B7A" w:rsidRDefault="00A85D8A" w:rsidP="00BE3F9E">
            <w:pPr>
              <w:pStyle w:val="TAL"/>
            </w:pPr>
            <w:r w:rsidRPr="00614B7A">
              <w:rPr>
                <w:lang w:eastAsia="ko-KR"/>
              </w:rPr>
              <w:t>E00</w:t>
            </w:r>
            <w:r w:rsidRPr="00614B7A">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FEBD15E"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4CBCF21" w14:textId="77777777" w:rsidR="00A85D8A" w:rsidRPr="00614B7A" w:rsidRDefault="00A85D8A" w:rsidP="00BE3F9E">
            <w:pPr>
              <w:pStyle w:val="TAL"/>
            </w:pPr>
            <w:r w:rsidRPr="00614B7A">
              <w:t>NOTE 5</w:t>
            </w:r>
          </w:p>
          <w:p w14:paraId="19D5DF83" w14:textId="77777777" w:rsidR="00A85D8A" w:rsidRPr="00614B7A" w:rsidRDefault="00A85D8A" w:rsidP="00BE3F9E">
            <w:pPr>
              <w:pStyle w:val="TAL"/>
            </w:pPr>
            <w:r w:rsidRPr="00614B7A">
              <w:rPr>
                <w:rFonts w:cs="Arial"/>
              </w:rPr>
              <w:t xml:space="preserve">Skip </w:t>
            </w:r>
            <w:r w:rsidRPr="00614B7A">
              <w:t>TC 6.4B.2.2.3</w:t>
            </w:r>
            <w:r w:rsidRPr="00614B7A">
              <w:rPr>
                <w:rFonts w:cs="Arial"/>
              </w:rPr>
              <w:t xml:space="preserve"> if UE supports SA and </w:t>
            </w:r>
            <w:r w:rsidRPr="00614B7A">
              <w:t>TS 38.521-1 TC 6.4.2.3</w:t>
            </w:r>
            <w:r w:rsidRPr="00614B7A">
              <w:rPr>
                <w:rFonts w:cs="Arial"/>
              </w:rPr>
              <w:t xml:space="preserve"> has been executed.</w:t>
            </w:r>
          </w:p>
        </w:tc>
      </w:tr>
      <w:tr w:rsidR="00A85D8A" w:rsidRPr="00614B7A" w14:paraId="499E7DC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12F3F07" w14:textId="77777777" w:rsidR="00A85D8A" w:rsidRPr="00614B7A" w:rsidRDefault="00A85D8A" w:rsidP="00BE3F9E">
            <w:pPr>
              <w:pStyle w:val="TAL"/>
            </w:pPr>
            <w:r w:rsidRPr="00614B7A">
              <w:t>6.4B.2.2.4</w:t>
            </w:r>
          </w:p>
        </w:tc>
        <w:tc>
          <w:tcPr>
            <w:tcW w:w="4367" w:type="dxa"/>
            <w:tcBorders>
              <w:top w:val="single" w:sz="4" w:space="0" w:color="auto"/>
              <w:left w:val="single" w:sz="4" w:space="0" w:color="auto"/>
              <w:bottom w:val="single" w:sz="4" w:space="0" w:color="auto"/>
              <w:right w:val="single" w:sz="4" w:space="0" w:color="auto"/>
            </w:tcBorders>
            <w:hideMark/>
          </w:tcPr>
          <w:p w14:paraId="1C91E0FD" w14:textId="77777777" w:rsidR="00A85D8A" w:rsidRPr="00614B7A" w:rsidRDefault="00A85D8A" w:rsidP="00BE3F9E">
            <w:pPr>
              <w:pStyle w:val="TAL"/>
            </w:pPr>
            <w:r w:rsidRPr="00614B7A">
              <w:t>EVM Equalizer Flatness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370FD8A" w14:textId="77777777" w:rsidR="00A85D8A" w:rsidRPr="00614B7A" w:rsidRDefault="00A85D8A" w:rsidP="00BE3F9E">
            <w:pPr>
              <w:pStyle w:val="TAC"/>
              <w:rPr>
                <w:rFonts w:eastAsia="SimSun"/>
                <w:lang w:eastAsia="zh-CN"/>
              </w:rPr>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40BB5061" w14:textId="77777777" w:rsidR="00A85D8A" w:rsidRPr="00614B7A" w:rsidRDefault="00A85D8A" w:rsidP="00BE3F9E">
            <w:pPr>
              <w:pStyle w:val="TAL"/>
            </w:pPr>
            <w:r w:rsidRPr="00614B7A">
              <w:t>C010</w:t>
            </w:r>
          </w:p>
        </w:tc>
        <w:tc>
          <w:tcPr>
            <w:tcW w:w="3091" w:type="dxa"/>
            <w:tcBorders>
              <w:top w:val="single" w:sz="4" w:space="0" w:color="auto"/>
              <w:left w:val="single" w:sz="4" w:space="0" w:color="auto"/>
              <w:bottom w:val="single" w:sz="4" w:space="0" w:color="auto"/>
              <w:right w:val="single" w:sz="4" w:space="0" w:color="auto"/>
            </w:tcBorders>
            <w:hideMark/>
          </w:tcPr>
          <w:p w14:paraId="6D076A62" w14:textId="77777777" w:rsidR="00A85D8A" w:rsidRPr="00614B7A" w:rsidRDefault="00A85D8A" w:rsidP="00BE3F9E">
            <w:pPr>
              <w:pStyle w:val="TAL"/>
              <w:rPr>
                <w:lang w:eastAsia="zh-CN"/>
              </w:rPr>
            </w:pPr>
            <w:r w:rsidRPr="00614B7A">
              <w:rPr>
                <w:lang w:eastAsia="zh-CN"/>
              </w:rPr>
              <w:t>UEs supporting intra-band non-contiguous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08926F0" w14:textId="77777777" w:rsidR="00A85D8A" w:rsidRPr="00614B7A" w:rsidRDefault="00A85D8A" w:rsidP="00BE3F9E">
            <w:pPr>
              <w:pStyle w:val="TAL"/>
              <w:rPr>
                <w:rFonts w:eastAsia="SimSun"/>
                <w:lang w:eastAsia="zh-CN"/>
              </w:rPr>
            </w:pPr>
            <w:r w:rsidRPr="00614B7A">
              <w:rPr>
                <w:lang w:eastAsia="ko-KR"/>
              </w:rPr>
              <w:t>E00</w:t>
            </w:r>
            <w:r w:rsidRPr="00614B7A">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38A7B069"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4278337" w14:textId="77777777" w:rsidR="00A85D8A" w:rsidRPr="00614B7A" w:rsidRDefault="00A85D8A" w:rsidP="00BE3F9E">
            <w:pPr>
              <w:pStyle w:val="TAL"/>
              <w:rPr>
                <w:rFonts w:cs="Arial"/>
              </w:rPr>
            </w:pPr>
            <w:r w:rsidRPr="00614B7A">
              <w:rPr>
                <w:rFonts w:cs="Arial"/>
              </w:rPr>
              <w:t>NOTE 5</w:t>
            </w:r>
          </w:p>
          <w:p w14:paraId="4AE18B01" w14:textId="77777777" w:rsidR="00A85D8A" w:rsidRPr="00614B7A" w:rsidRDefault="00A85D8A" w:rsidP="00BE3F9E">
            <w:pPr>
              <w:pStyle w:val="TAL"/>
            </w:pPr>
            <w:r w:rsidRPr="00614B7A">
              <w:rPr>
                <w:rFonts w:cs="Arial"/>
              </w:rPr>
              <w:t xml:space="preserve">Skip TC 6.4B.2.2.4 if UE supports SA and TS 38.521-1 TC 6.4.2.4 has been executed. </w:t>
            </w:r>
          </w:p>
        </w:tc>
      </w:tr>
      <w:tr w:rsidR="00A85D8A" w:rsidRPr="00614B7A" w14:paraId="4B74380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04C2205" w14:textId="77777777" w:rsidR="00A85D8A" w:rsidRPr="00614B7A" w:rsidRDefault="00A85D8A" w:rsidP="00BE3F9E">
            <w:pPr>
              <w:pStyle w:val="TAL"/>
              <w:rPr>
                <w:bCs/>
              </w:rPr>
            </w:pPr>
            <w:r w:rsidRPr="00614B7A">
              <w:t>6.4B.2.3.1</w:t>
            </w:r>
          </w:p>
        </w:tc>
        <w:tc>
          <w:tcPr>
            <w:tcW w:w="4367" w:type="dxa"/>
            <w:tcBorders>
              <w:top w:val="single" w:sz="4" w:space="0" w:color="auto"/>
              <w:left w:val="single" w:sz="4" w:space="0" w:color="auto"/>
              <w:bottom w:val="single" w:sz="4" w:space="0" w:color="auto"/>
              <w:right w:val="single" w:sz="4" w:space="0" w:color="auto"/>
            </w:tcBorders>
            <w:hideMark/>
          </w:tcPr>
          <w:p w14:paraId="63C1F4C7" w14:textId="77777777" w:rsidR="00A85D8A" w:rsidRPr="00614B7A" w:rsidRDefault="00A85D8A" w:rsidP="00BE3F9E">
            <w:pPr>
              <w:pStyle w:val="TAL"/>
            </w:pPr>
            <w:r w:rsidRPr="00614B7A">
              <w:rPr>
                <w:lang w:eastAsia="ko-KR"/>
              </w:rPr>
              <w:t xml:space="preserve">Error Vector Magnitude for inter-band EN-DC within FR1 </w:t>
            </w:r>
            <w:r w:rsidRPr="00614B7A">
              <w:t>(1 NR CC)</w:t>
            </w:r>
          </w:p>
        </w:tc>
        <w:tc>
          <w:tcPr>
            <w:tcW w:w="850" w:type="dxa"/>
            <w:tcBorders>
              <w:top w:val="single" w:sz="4" w:space="0" w:color="auto"/>
              <w:left w:val="single" w:sz="4" w:space="0" w:color="auto"/>
              <w:bottom w:val="single" w:sz="4" w:space="0" w:color="auto"/>
              <w:right w:val="single" w:sz="4" w:space="0" w:color="auto"/>
            </w:tcBorders>
            <w:hideMark/>
          </w:tcPr>
          <w:p w14:paraId="22D863C4"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62781823" w14:textId="77777777" w:rsidR="00A85D8A" w:rsidRPr="00614B7A" w:rsidRDefault="00A85D8A" w:rsidP="00BE3F9E">
            <w:pPr>
              <w:pStyle w:val="TAL"/>
            </w:pPr>
            <w:r w:rsidRPr="00614B7A">
              <w:t>C011b</w:t>
            </w:r>
          </w:p>
        </w:tc>
        <w:tc>
          <w:tcPr>
            <w:tcW w:w="3091" w:type="dxa"/>
            <w:tcBorders>
              <w:top w:val="single" w:sz="4" w:space="0" w:color="auto"/>
              <w:left w:val="single" w:sz="4" w:space="0" w:color="auto"/>
              <w:bottom w:val="single" w:sz="4" w:space="0" w:color="auto"/>
              <w:right w:val="single" w:sz="4" w:space="0" w:color="auto"/>
            </w:tcBorders>
            <w:hideMark/>
          </w:tcPr>
          <w:p w14:paraId="3442F0ED" w14:textId="77777777" w:rsidR="00A85D8A" w:rsidRPr="00614B7A" w:rsidRDefault="00A85D8A" w:rsidP="00BE3F9E">
            <w:pPr>
              <w:pStyle w:val="TAL"/>
            </w:pPr>
            <w:r w:rsidRPr="00614B7A">
              <w:rPr>
                <w:lang w:eastAsia="zh-CN"/>
              </w:rPr>
              <w:t>UEs supporting inter-band EN-DC within FR1</w:t>
            </w:r>
            <w:r w:rsidRPr="00614B7A">
              <w:rPr>
                <w:rFonts w:eastAsia="SimSun"/>
                <w:szCs w:val="18"/>
                <w:lang w:eastAsia="zh-CN"/>
              </w:rPr>
              <w:t xml:space="preserve"> with </w:t>
            </w:r>
            <w:r w:rsidRPr="00614B7A">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7217165" w14:textId="77777777" w:rsidR="00A85D8A" w:rsidRPr="00614B7A" w:rsidRDefault="00A85D8A" w:rsidP="00BE3F9E">
            <w:pPr>
              <w:pStyle w:val="TAL"/>
            </w:pPr>
            <w:r w:rsidRPr="00614B7A">
              <w:rPr>
                <w:lang w:eastAsia="ko-KR"/>
              </w:rPr>
              <w:t>E00</w:t>
            </w:r>
            <w:r w:rsidRPr="00614B7A">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907D322"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C3B95F8" w14:textId="77777777" w:rsidR="00A85D8A" w:rsidRPr="00614B7A" w:rsidRDefault="00A85D8A" w:rsidP="00BE3F9E">
            <w:pPr>
              <w:pStyle w:val="TAL"/>
              <w:rPr>
                <w:rFonts w:cs="Arial"/>
              </w:rPr>
            </w:pPr>
            <w:r w:rsidRPr="00614B7A">
              <w:rPr>
                <w:rFonts w:cs="Arial"/>
              </w:rPr>
              <w:t>NOTE 5</w:t>
            </w:r>
          </w:p>
          <w:p w14:paraId="04F5240A" w14:textId="77777777" w:rsidR="00A85D8A" w:rsidRPr="00614B7A" w:rsidRDefault="00A85D8A" w:rsidP="00BE3F9E">
            <w:pPr>
              <w:pStyle w:val="TAL"/>
            </w:pPr>
            <w:r w:rsidRPr="00614B7A">
              <w:rPr>
                <w:rFonts w:cs="Arial"/>
              </w:rPr>
              <w:t xml:space="preserve">Skip </w:t>
            </w:r>
            <w:r w:rsidRPr="00614B7A">
              <w:rPr>
                <w:lang w:eastAsia="zh-CN"/>
              </w:rPr>
              <w:t>TC 6.4B.2.3.1</w:t>
            </w:r>
            <w:r w:rsidRPr="00614B7A">
              <w:rPr>
                <w:rFonts w:cs="Arial"/>
              </w:rPr>
              <w:t xml:space="preserve"> if UE supports SA and </w:t>
            </w:r>
            <w:r w:rsidRPr="00614B7A">
              <w:rPr>
                <w:lang w:eastAsia="zh-CN"/>
              </w:rPr>
              <w:t>TS 38.521-1 TC 6.4.2.1</w:t>
            </w:r>
            <w:r w:rsidRPr="00614B7A">
              <w:rPr>
                <w:rFonts w:cs="Arial"/>
              </w:rPr>
              <w:t xml:space="preserve"> has been executed.</w:t>
            </w:r>
          </w:p>
        </w:tc>
      </w:tr>
      <w:tr w:rsidR="00A85D8A" w:rsidRPr="00614B7A" w14:paraId="679E2A2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49708D7" w14:textId="77777777" w:rsidR="00A85D8A" w:rsidRPr="00614B7A" w:rsidRDefault="00A85D8A" w:rsidP="00BE3F9E">
            <w:pPr>
              <w:pStyle w:val="TAL"/>
              <w:rPr>
                <w:bCs/>
              </w:rPr>
            </w:pPr>
            <w:r w:rsidRPr="00614B7A">
              <w:t>6.4B.2.3.2</w:t>
            </w:r>
          </w:p>
        </w:tc>
        <w:tc>
          <w:tcPr>
            <w:tcW w:w="4367" w:type="dxa"/>
            <w:tcBorders>
              <w:top w:val="single" w:sz="4" w:space="0" w:color="auto"/>
              <w:left w:val="single" w:sz="4" w:space="0" w:color="auto"/>
              <w:bottom w:val="single" w:sz="4" w:space="0" w:color="auto"/>
              <w:right w:val="single" w:sz="4" w:space="0" w:color="auto"/>
            </w:tcBorders>
            <w:hideMark/>
          </w:tcPr>
          <w:p w14:paraId="713AE9D5" w14:textId="77777777" w:rsidR="00A85D8A" w:rsidRPr="00614B7A" w:rsidRDefault="00A85D8A" w:rsidP="00BE3F9E">
            <w:pPr>
              <w:pStyle w:val="TAL"/>
            </w:pPr>
            <w:r w:rsidRPr="00614B7A">
              <w:rPr>
                <w:lang w:eastAsia="ko-KR"/>
              </w:rPr>
              <w:t xml:space="preserve">Carrier Leakage for inter-band EN-DC within FR1 </w:t>
            </w:r>
            <w:r w:rsidRPr="00614B7A">
              <w:t>(1 NR CC)</w:t>
            </w:r>
          </w:p>
        </w:tc>
        <w:tc>
          <w:tcPr>
            <w:tcW w:w="850" w:type="dxa"/>
            <w:tcBorders>
              <w:top w:val="single" w:sz="4" w:space="0" w:color="auto"/>
              <w:left w:val="single" w:sz="4" w:space="0" w:color="auto"/>
              <w:bottom w:val="single" w:sz="4" w:space="0" w:color="auto"/>
              <w:right w:val="single" w:sz="4" w:space="0" w:color="auto"/>
            </w:tcBorders>
            <w:hideMark/>
          </w:tcPr>
          <w:p w14:paraId="7C298663"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60158776" w14:textId="77777777" w:rsidR="00A85D8A" w:rsidRPr="00614B7A" w:rsidRDefault="00A85D8A" w:rsidP="00BE3F9E">
            <w:pPr>
              <w:pStyle w:val="TAL"/>
            </w:pPr>
            <w:r w:rsidRPr="00614B7A">
              <w:t>C011b</w:t>
            </w:r>
          </w:p>
        </w:tc>
        <w:tc>
          <w:tcPr>
            <w:tcW w:w="3091" w:type="dxa"/>
            <w:tcBorders>
              <w:top w:val="single" w:sz="4" w:space="0" w:color="auto"/>
              <w:left w:val="single" w:sz="4" w:space="0" w:color="auto"/>
              <w:bottom w:val="single" w:sz="4" w:space="0" w:color="auto"/>
              <w:right w:val="single" w:sz="4" w:space="0" w:color="auto"/>
            </w:tcBorders>
            <w:hideMark/>
          </w:tcPr>
          <w:p w14:paraId="34FAB1AE" w14:textId="77777777" w:rsidR="00A85D8A" w:rsidRPr="00614B7A" w:rsidRDefault="00A85D8A" w:rsidP="00BE3F9E">
            <w:pPr>
              <w:pStyle w:val="TAL"/>
            </w:pPr>
            <w:r w:rsidRPr="00614B7A">
              <w:rPr>
                <w:lang w:eastAsia="zh-CN"/>
              </w:rPr>
              <w:t>UEs supporting inter-band EN-DC within FR1</w:t>
            </w:r>
            <w:r w:rsidRPr="00614B7A">
              <w:rPr>
                <w:rFonts w:eastAsia="SimSun"/>
                <w:szCs w:val="18"/>
                <w:lang w:eastAsia="zh-CN"/>
              </w:rPr>
              <w:t xml:space="preserve"> with </w:t>
            </w:r>
            <w:r w:rsidRPr="00614B7A">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07F24B3" w14:textId="77777777" w:rsidR="00A85D8A" w:rsidRPr="00614B7A" w:rsidRDefault="00A85D8A" w:rsidP="00BE3F9E">
            <w:pPr>
              <w:pStyle w:val="TAL"/>
            </w:pPr>
            <w:r w:rsidRPr="00614B7A">
              <w:rPr>
                <w:lang w:eastAsia="ko-KR"/>
              </w:rPr>
              <w:t>E00</w:t>
            </w:r>
            <w:r w:rsidRPr="00614B7A">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78AF9B40"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3E3D73F" w14:textId="77777777" w:rsidR="00A85D8A" w:rsidRPr="00614B7A" w:rsidRDefault="00A85D8A" w:rsidP="00BE3F9E">
            <w:pPr>
              <w:pStyle w:val="TAL"/>
              <w:rPr>
                <w:rFonts w:cs="Arial"/>
              </w:rPr>
            </w:pPr>
            <w:r w:rsidRPr="00614B7A">
              <w:rPr>
                <w:rFonts w:cs="Arial"/>
              </w:rPr>
              <w:t>NOTE 5</w:t>
            </w:r>
          </w:p>
          <w:p w14:paraId="56C53C11" w14:textId="77777777" w:rsidR="00A85D8A" w:rsidRPr="00614B7A" w:rsidRDefault="00A85D8A" w:rsidP="00BE3F9E">
            <w:pPr>
              <w:pStyle w:val="TAL"/>
            </w:pPr>
            <w:r w:rsidRPr="00614B7A">
              <w:rPr>
                <w:rFonts w:cs="Arial"/>
              </w:rPr>
              <w:t xml:space="preserve">Skip </w:t>
            </w:r>
            <w:r w:rsidRPr="00614B7A">
              <w:rPr>
                <w:lang w:eastAsia="zh-CN"/>
              </w:rPr>
              <w:t>TC 6.4B.2.3.2</w:t>
            </w:r>
            <w:r w:rsidRPr="00614B7A">
              <w:rPr>
                <w:rFonts w:cs="Arial"/>
              </w:rPr>
              <w:t xml:space="preserve"> if UE supports SA and </w:t>
            </w:r>
            <w:r w:rsidRPr="00614B7A">
              <w:rPr>
                <w:lang w:eastAsia="zh-CN"/>
              </w:rPr>
              <w:t>TS 38.521-1 TC 6.4.2.2</w:t>
            </w:r>
            <w:r w:rsidRPr="00614B7A">
              <w:rPr>
                <w:rFonts w:cs="Arial"/>
              </w:rPr>
              <w:t xml:space="preserve"> has been executed.</w:t>
            </w:r>
          </w:p>
        </w:tc>
      </w:tr>
      <w:tr w:rsidR="00A85D8A" w:rsidRPr="00614B7A" w14:paraId="73325F1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9C3C2B4" w14:textId="77777777" w:rsidR="00A85D8A" w:rsidRPr="00614B7A" w:rsidRDefault="00A85D8A" w:rsidP="00BE3F9E">
            <w:pPr>
              <w:pStyle w:val="TAL"/>
              <w:rPr>
                <w:bCs/>
              </w:rPr>
            </w:pPr>
            <w:r w:rsidRPr="00614B7A">
              <w:lastRenderedPageBreak/>
              <w:t>6.4B.2.3.3</w:t>
            </w:r>
          </w:p>
        </w:tc>
        <w:tc>
          <w:tcPr>
            <w:tcW w:w="4367" w:type="dxa"/>
            <w:tcBorders>
              <w:top w:val="single" w:sz="4" w:space="0" w:color="auto"/>
              <w:left w:val="single" w:sz="4" w:space="0" w:color="auto"/>
              <w:bottom w:val="single" w:sz="4" w:space="0" w:color="auto"/>
              <w:right w:val="single" w:sz="4" w:space="0" w:color="auto"/>
            </w:tcBorders>
            <w:hideMark/>
          </w:tcPr>
          <w:p w14:paraId="2611577F" w14:textId="77777777" w:rsidR="00A85D8A" w:rsidRPr="00614B7A" w:rsidRDefault="00A85D8A" w:rsidP="00BE3F9E">
            <w:pPr>
              <w:pStyle w:val="TAL"/>
            </w:pPr>
            <w:r w:rsidRPr="00614B7A">
              <w:rPr>
                <w:lang w:eastAsia="ko-KR"/>
              </w:rPr>
              <w:t xml:space="preserve">In-band Emissions for inter-band EN-DC within FR1 </w:t>
            </w:r>
            <w:r w:rsidRPr="00614B7A">
              <w:t>(1 NR CC)</w:t>
            </w:r>
          </w:p>
        </w:tc>
        <w:tc>
          <w:tcPr>
            <w:tcW w:w="850" w:type="dxa"/>
            <w:tcBorders>
              <w:top w:val="single" w:sz="4" w:space="0" w:color="auto"/>
              <w:left w:val="single" w:sz="4" w:space="0" w:color="auto"/>
              <w:bottom w:val="single" w:sz="4" w:space="0" w:color="auto"/>
              <w:right w:val="single" w:sz="4" w:space="0" w:color="auto"/>
            </w:tcBorders>
            <w:hideMark/>
          </w:tcPr>
          <w:p w14:paraId="02567064"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49226A38" w14:textId="77777777" w:rsidR="00A85D8A" w:rsidRPr="00614B7A" w:rsidRDefault="00A85D8A" w:rsidP="00BE3F9E">
            <w:pPr>
              <w:pStyle w:val="TAL"/>
            </w:pPr>
            <w:r w:rsidRPr="00614B7A">
              <w:t>C011b</w:t>
            </w:r>
          </w:p>
        </w:tc>
        <w:tc>
          <w:tcPr>
            <w:tcW w:w="3091" w:type="dxa"/>
            <w:tcBorders>
              <w:top w:val="single" w:sz="4" w:space="0" w:color="auto"/>
              <w:left w:val="single" w:sz="4" w:space="0" w:color="auto"/>
              <w:bottom w:val="single" w:sz="4" w:space="0" w:color="auto"/>
              <w:right w:val="single" w:sz="4" w:space="0" w:color="auto"/>
            </w:tcBorders>
            <w:hideMark/>
          </w:tcPr>
          <w:p w14:paraId="4851C189" w14:textId="77777777" w:rsidR="00A85D8A" w:rsidRPr="00614B7A" w:rsidRDefault="00A85D8A" w:rsidP="00BE3F9E">
            <w:pPr>
              <w:pStyle w:val="TAL"/>
            </w:pPr>
            <w:r w:rsidRPr="00614B7A">
              <w:rPr>
                <w:lang w:eastAsia="zh-CN"/>
              </w:rPr>
              <w:t>UEs supporting inter-band EN-DC within FR1</w:t>
            </w:r>
            <w:r w:rsidRPr="00614B7A">
              <w:rPr>
                <w:rFonts w:eastAsia="SimSun"/>
                <w:szCs w:val="18"/>
                <w:lang w:eastAsia="zh-CN"/>
              </w:rPr>
              <w:t xml:space="preserve"> with </w:t>
            </w:r>
            <w:r w:rsidRPr="00614B7A">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37A716D" w14:textId="77777777" w:rsidR="00A85D8A" w:rsidRPr="00614B7A" w:rsidRDefault="00A85D8A" w:rsidP="00BE3F9E">
            <w:pPr>
              <w:pStyle w:val="TAL"/>
            </w:pPr>
            <w:r w:rsidRPr="00614B7A">
              <w:rPr>
                <w:lang w:eastAsia="ko-KR"/>
              </w:rPr>
              <w:t>E00</w:t>
            </w:r>
            <w:r w:rsidRPr="00614B7A">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0B5E0F1C"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276549A" w14:textId="77777777" w:rsidR="00A85D8A" w:rsidRPr="00614B7A" w:rsidRDefault="00A85D8A" w:rsidP="00BE3F9E">
            <w:pPr>
              <w:pStyle w:val="TAL"/>
              <w:rPr>
                <w:rFonts w:cs="Arial"/>
              </w:rPr>
            </w:pPr>
            <w:r w:rsidRPr="00614B7A">
              <w:rPr>
                <w:rFonts w:cs="Arial"/>
              </w:rPr>
              <w:t>NOTE 5</w:t>
            </w:r>
          </w:p>
          <w:p w14:paraId="009870F7" w14:textId="77777777" w:rsidR="00A85D8A" w:rsidRPr="00614B7A" w:rsidRDefault="00A85D8A" w:rsidP="00BE3F9E">
            <w:pPr>
              <w:pStyle w:val="TAL"/>
            </w:pPr>
            <w:r w:rsidRPr="00614B7A">
              <w:rPr>
                <w:rFonts w:cs="Arial"/>
              </w:rPr>
              <w:t xml:space="preserve">Skip </w:t>
            </w:r>
            <w:r w:rsidRPr="00614B7A">
              <w:rPr>
                <w:lang w:eastAsia="zh-CN"/>
              </w:rPr>
              <w:t>TC 6.4B.2.3.3</w:t>
            </w:r>
            <w:r w:rsidRPr="00614B7A">
              <w:rPr>
                <w:rFonts w:cs="Arial"/>
              </w:rPr>
              <w:t xml:space="preserve"> if UE supports SA and </w:t>
            </w:r>
            <w:r w:rsidRPr="00614B7A">
              <w:rPr>
                <w:lang w:eastAsia="zh-CN"/>
              </w:rPr>
              <w:t>TS 38.521-1 TC 6.4.2.3</w:t>
            </w:r>
            <w:r w:rsidRPr="00614B7A">
              <w:rPr>
                <w:rFonts w:cs="Arial"/>
              </w:rPr>
              <w:t xml:space="preserve"> has been executed.</w:t>
            </w:r>
          </w:p>
        </w:tc>
      </w:tr>
      <w:tr w:rsidR="00A85D8A" w:rsidRPr="00614B7A" w14:paraId="42BED14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E77BBE4" w14:textId="77777777" w:rsidR="00A85D8A" w:rsidRPr="00614B7A" w:rsidRDefault="00A85D8A" w:rsidP="00BE3F9E">
            <w:pPr>
              <w:pStyle w:val="TAL"/>
            </w:pPr>
            <w:r w:rsidRPr="00614B7A">
              <w:t>6.4B.2.3.4</w:t>
            </w:r>
          </w:p>
        </w:tc>
        <w:tc>
          <w:tcPr>
            <w:tcW w:w="4367" w:type="dxa"/>
            <w:tcBorders>
              <w:top w:val="single" w:sz="4" w:space="0" w:color="auto"/>
              <w:left w:val="single" w:sz="4" w:space="0" w:color="auto"/>
              <w:bottom w:val="single" w:sz="4" w:space="0" w:color="auto"/>
              <w:right w:val="single" w:sz="4" w:space="0" w:color="auto"/>
            </w:tcBorders>
            <w:hideMark/>
          </w:tcPr>
          <w:p w14:paraId="027015D7" w14:textId="77777777" w:rsidR="00A85D8A" w:rsidRPr="00614B7A" w:rsidRDefault="00A85D8A" w:rsidP="00BE3F9E">
            <w:pPr>
              <w:pStyle w:val="TAL"/>
              <w:rPr>
                <w:lang w:eastAsia="ko-KR"/>
              </w:rPr>
            </w:pPr>
            <w:r w:rsidRPr="00614B7A">
              <w:t>EVM Equalizer Flatness</w:t>
            </w:r>
            <w:r w:rsidRPr="00614B7A">
              <w:rPr>
                <w:rFonts w:eastAsia="SimSun"/>
                <w:lang w:eastAsia="zh-CN"/>
              </w:rPr>
              <w:t xml:space="preserve"> </w:t>
            </w:r>
            <w:r w:rsidRPr="00614B7A">
              <w:t>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21027DE6"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77A49B26" w14:textId="77777777" w:rsidR="00A85D8A" w:rsidRPr="00614B7A" w:rsidRDefault="00A85D8A" w:rsidP="00BE3F9E">
            <w:pPr>
              <w:pStyle w:val="TAL"/>
            </w:pPr>
            <w:r w:rsidRPr="00614B7A">
              <w:t>C011b</w:t>
            </w:r>
          </w:p>
        </w:tc>
        <w:tc>
          <w:tcPr>
            <w:tcW w:w="3091" w:type="dxa"/>
            <w:tcBorders>
              <w:top w:val="single" w:sz="4" w:space="0" w:color="auto"/>
              <w:left w:val="single" w:sz="4" w:space="0" w:color="auto"/>
              <w:bottom w:val="single" w:sz="4" w:space="0" w:color="auto"/>
              <w:right w:val="single" w:sz="4" w:space="0" w:color="auto"/>
            </w:tcBorders>
            <w:hideMark/>
          </w:tcPr>
          <w:p w14:paraId="00E0F34D" w14:textId="77777777" w:rsidR="00A85D8A" w:rsidRPr="00614B7A" w:rsidRDefault="00A85D8A" w:rsidP="00BE3F9E">
            <w:pPr>
              <w:pStyle w:val="TAL"/>
              <w:rPr>
                <w:lang w:eastAsia="zh-CN"/>
              </w:rPr>
            </w:pPr>
            <w:r w:rsidRPr="00614B7A">
              <w:rPr>
                <w:lang w:eastAsia="zh-CN"/>
              </w:rPr>
              <w:t>UEs supporting inter-band EN-DC within FR1</w:t>
            </w:r>
            <w:r w:rsidRPr="00614B7A">
              <w:rPr>
                <w:rFonts w:eastAsia="SimSun"/>
                <w:szCs w:val="18"/>
                <w:lang w:eastAsia="zh-CN"/>
              </w:rPr>
              <w:t xml:space="preserve"> with </w:t>
            </w:r>
            <w:r w:rsidRPr="00614B7A">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0E27310" w14:textId="77777777" w:rsidR="00A85D8A" w:rsidRPr="00614B7A" w:rsidRDefault="00A85D8A" w:rsidP="00BE3F9E">
            <w:pPr>
              <w:pStyle w:val="TAL"/>
              <w:rPr>
                <w:rFonts w:eastAsia="SimSun"/>
                <w:lang w:eastAsia="zh-CN"/>
              </w:rPr>
            </w:pPr>
            <w:r w:rsidRPr="00614B7A">
              <w:rPr>
                <w:lang w:eastAsia="ko-KR"/>
              </w:rPr>
              <w:t>E00</w:t>
            </w:r>
            <w:r w:rsidRPr="00614B7A">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1A651F75"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47486FF" w14:textId="77777777" w:rsidR="00A85D8A" w:rsidRPr="00614B7A" w:rsidRDefault="00A85D8A" w:rsidP="00BE3F9E">
            <w:pPr>
              <w:pStyle w:val="TAL"/>
              <w:rPr>
                <w:rFonts w:cs="Arial"/>
              </w:rPr>
            </w:pPr>
            <w:r w:rsidRPr="00614B7A">
              <w:rPr>
                <w:rFonts w:cs="Arial"/>
              </w:rPr>
              <w:t>NOTE 5</w:t>
            </w:r>
          </w:p>
          <w:p w14:paraId="756BC704" w14:textId="77777777" w:rsidR="00A85D8A" w:rsidRPr="00614B7A" w:rsidRDefault="00A85D8A" w:rsidP="00BE3F9E">
            <w:pPr>
              <w:pStyle w:val="TAL"/>
              <w:rPr>
                <w:lang w:eastAsia="zh-CN"/>
              </w:rPr>
            </w:pPr>
            <w:r w:rsidRPr="00614B7A">
              <w:rPr>
                <w:rFonts w:cs="Arial"/>
              </w:rPr>
              <w:t xml:space="preserve">Skip </w:t>
            </w:r>
            <w:r w:rsidRPr="00614B7A">
              <w:rPr>
                <w:lang w:eastAsia="zh-CN"/>
              </w:rPr>
              <w:t>TC 6.4B.2.3.4</w:t>
            </w:r>
            <w:r w:rsidRPr="00614B7A">
              <w:rPr>
                <w:rFonts w:cs="Arial"/>
              </w:rPr>
              <w:t xml:space="preserve"> if UE supports SA and </w:t>
            </w:r>
            <w:r w:rsidRPr="00614B7A">
              <w:rPr>
                <w:lang w:eastAsia="zh-CN"/>
              </w:rPr>
              <w:t>TS 38.521-1 TC 6.4.2.4</w:t>
            </w:r>
            <w:r w:rsidRPr="00614B7A">
              <w:rPr>
                <w:rFonts w:cs="Arial"/>
              </w:rPr>
              <w:t xml:space="preserve"> has been executed.</w:t>
            </w:r>
          </w:p>
        </w:tc>
      </w:tr>
      <w:tr w:rsidR="00A85D8A" w:rsidRPr="00614B7A" w14:paraId="25757F6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D6E5433" w14:textId="77777777" w:rsidR="00A85D8A" w:rsidRPr="00614B7A" w:rsidRDefault="00A85D8A" w:rsidP="00BE3F9E">
            <w:pPr>
              <w:pStyle w:val="TAL"/>
              <w:rPr>
                <w:bCs/>
              </w:rPr>
            </w:pPr>
            <w:r w:rsidRPr="00614B7A">
              <w:t>6.4B.2.4.1</w:t>
            </w:r>
          </w:p>
        </w:tc>
        <w:tc>
          <w:tcPr>
            <w:tcW w:w="4367" w:type="dxa"/>
            <w:tcBorders>
              <w:top w:val="single" w:sz="4" w:space="0" w:color="auto"/>
              <w:left w:val="single" w:sz="4" w:space="0" w:color="auto"/>
              <w:bottom w:val="single" w:sz="4" w:space="0" w:color="auto"/>
              <w:right w:val="single" w:sz="4" w:space="0" w:color="auto"/>
            </w:tcBorders>
            <w:hideMark/>
          </w:tcPr>
          <w:p w14:paraId="7CA0FB18" w14:textId="77777777" w:rsidR="00A85D8A" w:rsidRPr="00614B7A" w:rsidRDefault="00A85D8A" w:rsidP="00BE3F9E">
            <w:pPr>
              <w:pStyle w:val="TAL"/>
            </w:pPr>
            <w:r w:rsidRPr="00614B7A">
              <w:rPr>
                <w:lang w:eastAsia="zh-CN"/>
              </w:rPr>
              <w:t>Error Vector Magnitude for inter-band EN-DC including FR2</w:t>
            </w:r>
            <w:r w:rsidRPr="00614B7A">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6CDCE5D"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6072AF5C" w14:textId="77777777" w:rsidR="00A85D8A" w:rsidRPr="00614B7A" w:rsidRDefault="00A85D8A" w:rsidP="00BE3F9E">
            <w:pPr>
              <w:pStyle w:val="TAL"/>
            </w:pPr>
            <w:r w:rsidRPr="00614B7A">
              <w:t>C012</w:t>
            </w:r>
          </w:p>
        </w:tc>
        <w:tc>
          <w:tcPr>
            <w:tcW w:w="3091" w:type="dxa"/>
            <w:tcBorders>
              <w:top w:val="single" w:sz="4" w:space="0" w:color="auto"/>
              <w:left w:val="single" w:sz="4" w:space="0" w:color="auto"/>
              <w:bottom w:val="single" w:sz="4" w:space="0" w:color="auto"/>
              <w:right w:val="single" w:sz="4" w:space="0" w:color="auto"/>
            </w:tcBorders>
            <w:hideMark/>
          </w:tcPr>
          <w:p w14:paraId="2ABE33A4" w14:textId="77777777" w:rsidR="00A85D8A" w:rsidRPr="00614B7A" w:rsidRDefault="00A85D8A" w:rsidP="00BE3F9E">
            <w:pPr>
              <w:pStyle w:val="TAL"/>
            </w:pPr>
            <w:r w:rsidRPr="00614B7A">
              <w:rPr>
                <w:lang w:eastAsia="zh-CN"/>
              </w:rPr>
              <w:t>UEs supporting Inter-band including FR2</w:t>
            </w:r>
            <w:r w:rsidRPr="00614B7A">
              <w:rPr>
                <w:rFonts w:eastAsia="SimSun"/>
                <w:szCs w:val="18"/>
                <w:lang w:eastAsia="zh-CN"/>
              </w:rPr>
              <w:t xml:space="preserve"> </w:t>
            </w:r>
            <w:r w:rsidRPr="00614B7A">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DCFDE89" w14:textId="77777777" w:rsidR="00A85D8A" w:rsidRPr="00614B7A" w:rsidRDefault="00A85D8A" w:rsidP="00BE3F9E">
            <w:pPr>
              <w:pStyle w:val="TAL"/>
            </w:pPr>
            <w:r w:rsidRPr="00614B7A">
              <w:rPr>
                <w:rFonts w:eastAsia="SimSun"/>
                <w:szCs w:val="18"/>
              </w:rPr>
              <w:t>E0</w:t>
            </w:r>
            <w:r w:rsidRPr="00614B7A">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A99244F" w14:textId="77777777" w:rsidR="00A85D8A" w:rsidRPr="00614B7A"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012ABD0" w14:textId="77777777" w:rsidR="00A85D8A" w:rsidRPr="00614B7A" w:rsidRDefault="00A85D8A" w:rsidP="00BE3F9E">
            <w:pPr>
              <w:pStyle w:val="TAL"/>
              <w:rPr>
                <w:rFonts w:cs="Arial"/>
                <w:lang w:eastAsia="zh-TW"/>
              </w:rPr>
            </w:pPr>
            <w:r w:rsidRPr="00614B7A">
              <w:rPr>
                <w:rFonts w:cs="Arial"/>
                <w:lang w:eastAsia="zh-TW"/>
              </w:rPr>
              <w:t>NOTE 1</w:t>
            </w:r>
          </w:p>
          <w:p w14:paraId="57561E7B" w14:textId="77777777" w:rsidR="00A85D8A" w:rsidRPr="00614B7A" w:rsidRDefault="00A85D8A" w:rsidP="00BE3F9E">
            <w:pPr>
              <w:pStyle w:val="TAL"/>
              <w:rPr>
                <w:rFonts w:cs="Arial"/>
              </w:rPr>
            </w:pPr>
            <w:r w:rsidRPr="00614B7A">
              <w:rPr>
                <w:rFonts w:cs="Arial"/>
              </w:rPr>
              <w:t>NOTE 5</w:t>
            </w:r>
          </w:p>
          <w:p w14:paraId="1DDC3F4F" w14:textId="77777777" w:rsidR="00A85D8A" w:rsidRPr="00614B7A" w:rsidRDefault="00A85D8A" w:rsidP="00BE3F9E">
            <w:pPr>
              <w:pStyle w:val="TAL"/>
            </w:pPr>
            <w:r w:rsidRPr="00614B7A">
              <w:rPr>
                <w:rFonts w:cs="Arial"/>
              </w:rPr>
              <w:t xml:space="preserve">Skip </w:t>
            </w:r>
            <w:r w:rsidRPr="00614B7A">
              <w:rPr>
                <w:lang w:eastAsia="zh-CN"/>
              </w:rPr>
              <w:t xml:space="preserve">TC </w:t>
            </w:r>
            <w:r w:rsidRPr="00614B7A">
              <w:rPr>
                <w:lang w:eastAsia="ko-KR"/>
              </w:rPr>
              <w:t>6.4B.2.4.1</w:t>
            </w:r>
            <w:r w:rsidRPr="00614B7A">
              <w:rPr>
                <w:rFonts w:cs="Arial"/>
              </w:rPr>
              <w:t xml:space="preserve"> if UE supports SA and </w:t>
            </w:r>
            <w:r w:rsidRPr="00614B7A">
              <w:rPr>
                <w:lang w:eastAsia="ko-KR"/>
              </w:rPr>
              <w:t>TS 38.521-2 TC 6.4.2.1</w:t>
            </w:r>
            <w:r w:rsidRPr="00614B7A">
              <w:rPr>
                <w:rFonts w:cs="Arial"/>
              </w:rPr>
              <w:t xml:space="preserve"> has been executed.</w:t>
            </w:r>
          </w:p>
        </w:tc>
      </w:tr>
      <w:tr w:rsidR="00A85D8A" w:rsidRPr="00614B7A" w14:paraId="1AFFB61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7A4A998" w14:textId="77777777" w:rsidR="00A85D8A" w:rsidRPr="00614B7A" w:rsidRDefault="00A85D8A" w:rsidP="00BE3F9E">
            <w:pPr>
              <w:pStyle w:val="TAL"/>
              <w:rPr>
                <w:b/>
              </w:rPr>
            </w:pPr>
            <w:r w:rsidRPr="00614B7A">
              <w:rPr>
                <w:rFonts w:cs="Arial"/>
                <w:b/>
              </w:rPr>
              <w:t>6.4B.2.4</w:t>
            </w:r>
            <w:r w:rsidRPr="00614B7A">
              <w:rPr>
                <w:rFonts w:cs="Arial"/>
                <w:b/>
                <w:lang w:eastAsia="zh-CN"/>
              </w:rPr>
              <w:t>.1_1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30B01A2" w14:textId="77777777" w:rsidR="00A85D8A" w:rsidRPr="00614B7A" w:rsidRDefault="00A85D8A" w:rsidP="00BE3F9E">
            <w:pPr>
              <w:pStyle w:val="TAL"/>
              <w:rPr>
                <w:b/>
                <w:lang w:eastAsia="zh-CN"/>
              </w:rPr>
            </w:pPr>
            <w:r w:rsidRPr="00614B7A">
              <w:rPr>
                <w:b/>
                <w:lang w:eastAsia="zh-CN"/>
              </w:rPr>
              <w:t>Error Vector Magnitude for inter-band EN-DC including FR2</w:t>
            </w:r>
            <w:r w:rsidRPr="00614B7A">
              <w:rPr>
                <w:rFonts w:cs="Arial"/>
              </w:rPr>
              <w:t xml:space="preserve"> </w:t>
            </w:r>
            <w:r w:rsidRPr="00614B7A">
              <w:rPr>
                <w:rFonts w:cs="Arial"/>
                <w:b/>
              </w:rPr>
              <w:t>(</w:t>
            </w:r>
            <w:r w:rsidRPr="00614B7A">
              <w:rPr>
                <w:rFonts w:cs="Arial"/>
                <w:b/>
                <w:lang w:eastAsia="zh-CN"/>
              </w:rPr>
              <w:t>&gt;1 NR</w:t>
            </w:r>
            <w:r w:rsidRPr="00614B7A">
              <w:rPr>
                <w:rFonts w:cs="Arial"/>
                <w:b/>
              </w:rPr>
              <w:t xml:space="preserve">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4AA6C1"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2EBFA2E" w14:textId="77777777" w:rsidR="00A85D8A" w:rsidRPr="00614B7A"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1E975CD" w14:textId="77777777" w:rsidR="00A85D8A" w:rsidRPr="00614B7A"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4591111" w14:textId="77777777" w:rsidR="00A85D8A" w:rsidRPr="00614B7A"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7F0799D" w14:textId="77777777" w:rsidR="00A85D8A" w:rsidRPr="00614B7A"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F765DF8" w14:textId="77777777" w:rsidR="00A85D8A" w:rsidRPr="00614B7A" w:rsidRDefault="00A85D8A" w:rsidP="00BE3F9E">
            <w:pPr>
              <w:pStyle w:val="TAL"/>
              <w:rPr>
                <w:b/>
                <w:lang w:eastAsia="zh-CN"/>
              </w:rPr>
            </w:pPr>
          </w:p>
        </w:tc>
      </w:tr>
      <w:tr w:rsidR="00A85D8A" w:rsidRPr="00614B7A" w14:paraId="7D5A6D5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EF905F0" w14:textId="77777777" w:rsidR="00A85D8A" w:rsidRPr="00614B7A" w:rsidRDefault="00A85D8A" w:rsidP="00BE3F9E">
            <w:pPr>
              <w:pStyle w:val="TAL"/>
            </w:pPr>
            <w:r w:rsidRPr="00614B7A">
              <w:rPr>
                <w:rFonts w:cs="Arial"/>
              </w:rPr>
              <w:t>6.4B.2.4</w:t>
            </w:r>
            <w:r w:rsidRPr="00614B7A">
              <w:rPr>
                <w:rFonts w:cs="Arial"/>
                <w:lang w:eastAsia="zh-CN"/>
              </w:rPr>
              <w:t>.1_1.1</w:t>
            </w:r>
          </w:p>
        </w:tc>
        <w:tc>
          <w:tcPr>
            <w:tcW w:w="4367" w:type="dxa"/>
            <w:tcBorders>
              <w:top w:val="single" w:sz="4" w:space="0" w:color="auto"/>
              <w:left w:val="single" w:sz="4" w:space="0" w:color="auto"/>
              <w:bottom w:val="single" w:sz="4" w:space="0" w:color="auto"/>
              <w:right w:val="single" w:sz="4" w:space="0" w:color="auto"/>
            </w:tcBorders>
            <w:hideMark/>
          </w:tcPr>
          <w:p w14:paraId="1265BEE1" w14:textId="77777777" w:rsidR="00A85D8A" w:rsidRPr="00614B7A" w:rsidRDefault="00A85D8A" w:rsidP="00BE3F9E">
            <w:pPr>
              <w:pStyle w:val="TAL"/>
              <w:rPr>
                <w:lang w:eastAsia="zh-CN"/>
              </w:rPr>
            </w:pPr>
            <w:r w:rsidRPr="00614B7A">
              <w:rPr>
                <w:lang w:eastAsia="zh-CN"/>
              </w:rPr>
              <w:t>Error Vector Magnitude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458666C"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2E5E2F47" w14:textId="77777777" w:rsidR="00A85D8A" w:rsidRPr="00614B7A" w:rsidRDefault="00A85D8A" w:rsidP="00BE3F9E">
            <w:pPr>
              <w:pStyle w:val="TAL"/>
            </w:pPr>
            <w:r w:rsidRPr="00614B7A">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E487BCD" w14:textId="77777777" w:rsidR="00A85D8A" w:rsidRPr="00614B7A" w:rsidRDefault="00A85D8A" w:rsidP="00BE3F9E">
            <w:pPr>
              <w:pStyle w:val="TAL"/>
              <w:rPr>
                <w:lang w:eastAsia="zh-CN"/>
              </w:rPr>
            </w:pPr>
            <w:r w:rsidRPr="00614B7A">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DC24C79" w14:textId="77777777" w:rsidR="00A85D8A" w:rsidRPr="00614B7A" w:rsidRDefault="00A85D8A" w:rsidP="00BE3F9E">
            <w:pPr>
              <w:pStyle w:val="TAL"/>
              <w:rPr>
                <w:rFonts w:eastAsia="SimSun"/>
                <w:szCs w:val="18"/>
              </w:rPr>
            </w:pPr>
            <w:r w:rsidRPr="00614B7A">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1FCB877" w14:textId="77777777" w:rsidR="00A85D8A" w:rsidRPr="00614B7A"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73D8678" w14:textId="77777777" w:rsidR="00A85D8A" w:rsidRPr="00614B7A" w:rsidRDefault="00A85D8A" w:rsidP="00BE3F9E">
            <w:pPr>
              <w:pStyle w:val="TAL"/>
              <w:rPr>
                <w:rFonts w:cs="Arial"/>
                <w:lang w:eastAsia="zh-TW"/>
              </w:rPr>
            </w:pPr>
            <w:r w:rsidRPr="00614B7A">
              <w:rPr>
                <w:rFonts w:cs="Arial"/>
                <w:lang w:eastAsia="zh-TW"/>
              </w:rPr>
              <w:t>NOTE 1</w:t>
            </w:r>
          </w:p>
          <w:p w14:paraId="3E5C903F" w14:textId="77777777" w:rsidR="00A85D8A" w:rsidRPr="00614B7A" w:rsidRDefault="00A85D8A" w:rsidP="00BE3F9E">
            <w:pPr>
              <w:pStyle w:val="TAL"/>
              <w:rPr>
                <w:rFonts w:cs="Arial"/>
              </w:rPr>
            </w:pPr>
            <w:r w:rsidRPr="00614B7A">
              <w:rPr>
                <w:rFonts w:cs="Arial"/>
              </w:rPr>
              <w:t>NOTE 5</w:t>
            </w:r>
          </w:p>
          <w:p w14:paraId="001694E3" w14:textId="77777777" w:rsidR="00A85D8A" w:rsidRPr="00614B7A" w:rsidRDefault="00A85D8A" w:rsidP="00BE3F9E">
            <w:pPr>
              <w:pStyle w:val="TAL"/>
              <w:rPr>
                <w:rFonts w:cs="Arial"/>
                <w:lang w:eastAsia="zh-TW"/>
              </w:rPr>
            </w:pPr>
            <w:r w:rsidRPr="00614B7A">
              <w:rPr>
                <w:rFonts w:cs="Arial"/>
              </w:rPr>
              <w:t xml:space="preserve">Skip </w:t>
            </w:r>
            <w:r w:rsidRPr="00614B7A">
              <w:rPr>
                <w:lang w:eastAsia="zh-CN"/>
              </w:rPr>
              <w:t xml:space="preserve">TC </w:t>
            </w:r>
            <w:r w:rsidRPr="00614B7A">
              <w:rPr>
                <w:lang w:eastAsia="ko-KR"/>
              </w:rPr>
              <w:t>6.4B.2.4.</w:t>
            </w:r>
            <w:r w:rsidRPr="00614B7A">
              <w:rPr>
                <w:lang w:eastAsia="zh-CN"/>
              </w:rPr>
              <w:t>1_1.1</w:t>
            </w:r>
            <w:r w:rsidRPr="00614B7A">
              <w:rPr>
                <w:rFonts w:cs="Arial"/>
              </w:rPr>
              <w:t xml:space="preserve"> if UE supports SA and </w:t>
            </w:r>
            <w:r w:rsidRPr="00614B7A">
              <w:rPr>
                <w:lang w:eastAsia="ko-KR"/>
              </w:rPr>
              <w:t>TS 38.521-2 TC 6.4</w:t>
            </w:r>
            <w:r w:rsidRPr="00614B7A">
              <w:rPr>
                <w:lang w:eastAsia="zh-CN"/>
              </w:rPr>
              <w:t>A</w:t>
            </w:r>
            <w:r w:rsidRPr="00614B7A">
              <w:rPr>
                <w:lang w:eastAsia="ko-KR"/>
              </w:rPr>
              <w:t>.2.</w:t>
            </w:r>
            <w:r w:rsidRPr="00614B7A">
              <w:rPr>
                <w:lang w:eastAsia="zh-CN"/>
              </w:rPr>
              <w:t>1.1</w:t>
            </w:r>
            <w:r w:rsidRPr="00614B7A">
              <w:rPr>
                <w:rFonts w:cs="Arial"/>
              </w:rPr>
              <w:t xml:space="preserve"> has been executed.</w:t>
            </w:r>
          </w:p>
        </w:tc>
      </w:tr>
      <w:tr w:rsidR="00A85D8A" w:rsidRPr="00614B7A" w14:paraId="399EB99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1211772" w14:textId="77777777" w:rsidR="00A85D8A" w:rsidRPr="00614B7A" w:rsidRDefault="00A85D8A" w:rsidP="00BE3F9E">
            <w:pPr>
              <w:pStyle w:val="TAL"/>
            </w:pPr>
            <w:r w:rsidRPr="00614B7A">
              <w:rPr>
                <w:rFonts w:cs="Arial"/>
              </w:rPr>
              <w:t>6.4B.2.4</w:t>
            </w:r>
            <w:r w:rsidRPr="00614B7A">
              <w:rPr>
                <w:rFonts w:cs="Arial"/>
                <w:lang w:eastAsia="zh-CN"/>
              </w:rPr>
              <w:t>.1_1.2</w:t>
            </w:r>
          </w:p>
        </w:tc>
        <w:tc>
          <w:tcPr>
            <w:tcW w:w="4367" w:type="dxa"/>
            <w:tcBorders>
              <w:top w:val="single" w:sz="4" w:space="0" w:color="auto"/>
              <w:left w:val="single" w:sz="4" w:space="0" w:color="auto"/>
              <w:bottom w:val="single" w:sz="4" w:space="0" w:color="auto"/>
              <w:right w:val="single" w:sz="4" w:space="0" w:color="auto"/>
            </w:tcBorders>
            <w:hideMark/>
          </w:tcPr>
          <w:p w14:paraId="3D8D2F21" w14:textId="77777777" w:rsidR="00A85D8A" w:rsidRPr="00614B7A" w:rsidRDefault="00A85D8A" w:rsidP="00BE3F9E">
            <w:pPr>
              <w:pStyle w:val="TAL"/>
              <w:rPr>
                <w:lang w:eastAsia="zh-CN"/>
              </w:rPr>
            </w:pPr>
            <w:r w:rsidRPr="00614B7A">
              <w:rPr>
                <w:lang w:eastAsia="zh-CN"/>
              </w:rPr>
              <w:t>Error Vector Magnitude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C55E019"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35831A7D" w14:textId="77777777" w:rsidR="00A85D8A" w:rsidRPr="00614B7A" w:rsidRDefault="00A85D8A" w:rsidP="00BE3F9E">
            <w:pPr>
              <w:pStyle w:val="TAL"/>
            </w:pPr>
            <w:r w:rsidRPr="00614B7A">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19C0D8C" w14:textId="77777777" w:rsidR="00A85D8A" w:rsidRPr="00614B7A" w:rsidRDefault="00A85D8A" w:rsidP="00BE3F9E">
            <w:pPr>
              <w:pStyle w:val="TAL"/>
              <w:rPr>
                <w:lang w:eastAsia="zh-CN"/>
              </w:rPr>
            </w:pPr>
            <w:r w:rsidRPr="00614B7A">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AC0690F" w14:textId="77777777" w:rsidR="00A85D8A" w:rsidRPr="00614B7A" w:rsidRDefault="00A85D8A" w:rsidP="00BE3F9E">
            <w:pPr>
              <w:pStyle w:val="TAL"/>
              <w:rPr>
                <w:rFonts w:eastAsia="SimSun"/>
                <w:szCs w:val="18"/>
              </w:rPr>
            </w:pPr>
            <w:r w:rsidRPr="00614B7A">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28B3CF1" w14:textId="77777777" w:rsidR="00A85D8A" w:rsidRPr="00614B7A"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52ADBC59" w14:textId="77777777" w:rsidR="00A85D8A" w:rsidRPr="00614B7A" w:rsidRDefault="00A85D8A" w:rsidP="00BE3F9E">
            <w:pPr>
              <w:pStyle w:val="TAL"/>
              <w:rPr>
                <w:rFonts w:cs="Arial"/>
                <w:lang w:eastAsia="zh-TW"/>
              </w:rPr>
            </w:pPr>
            <w:r w:rsidRPr="00614B7A">
              <w:rPr>
                <w:rFonts w:cs="Arial"/>
                <w:lang w:eastAsia="zh-TW"/>
              </w:rPr>
              <w:t>NOTE 1</w:t>
            </w:r>
          </w:p>
          <w:p w14:paraId="6E1F7127" w14:textId="77777777" w:rsidR="00A85D8A" w:rsidRPr="00614B7A" w:rsidRDefault="00A85D8A" w:rsidP="00BE3F9E">
            <w:pPr>
              <w:pStyle w:val="TAL"/>
              <w:rPr>
                <w:rFonts w:cs="Arial"/>
              </w:rPr>
            </w:pPr>
            <w:r w:rsidRPr="00614B7A">
              <w:rPr>
                <w:rFonts w:cs="Arial"/>
              </w:rPr>
              <w:t>NOTE 5</w:t>
            </w:r>
          </w:p>
          <w:p w14:paraId="4744E8AB" w14:textId="77777777" w:rsidR="00A85D8A" w:rsidRPr="00614B7A" w:rsidRDefault="00A85D8A" w:rsidP="00BE3F9E">
            <w:pPr>
              <w:pStyle w:val="TAL"/>
              <w:rPr>
                <w:rFonts w:cs="Arial"/>
                <w:lang w:eastAsia="zh-TW"/>
              </w:rPr>
            </w:pPr>
            <w:r w:rsidRPr="00614B7A">
              <w:rPr>
                <w:rFonts w:cs="Arial"/>
              </w:rPr>
              <w:t xml:space="preserve">Skip </w:t>
            </w:r>
            <w:r w:rsidRPr="00614B7A">
              <w:rPr>
                <w:lang w:eastAsia="zh-CN"/>
              </w:rPr>
              <w:t xml:space="preserve">TC </w:t>
            </w:r>
            <w:r w:rsidRPr="00614B7A">
              <w:rPr>
                <w:lang w:eastAsia="ko-KR"/>
              </w:rPr>
              <w:t>6.4B.2.4.</w:t>
            </w:r>
            <w:r w:rsidRPr="00614B7A">
              <w:rPr>
                <w:lang w:eastAsia="zh-CN"/>
              </w:rPr>
              <w:t>1_1.2</w:t>
            </w:r>
            <w:r w:rsidRPr="00614B7A">
              <w:rPr>
                <w:rFonts w:cs="Arial"/>
              </w:rPr>
              <w:t xml:space="preserve"> if UE supports SA and </w:t>
            </w:r>
            <w:r w:rsidRPr="00614B7A">
              <w:rPr>
                <w:lang w:eastAsia="ko-KR"/>
              </w:rPr>
              <w:t>TS 38.521-2 TC 6.4</w:t>
            </w:r>
            <w:r w:rsidRPr="00614B7A">
              <w:rPr>
                <w:lang w:eastAsia="zh-CN"/>
              </w:rPr>
              <w:t>A</w:t>
            </w:r>
            <w:r w:rsidRPr="00614B7A">
              <w:rPr>
                <w:lang w:eastAsia="ko-KR"/>
              </w:rPr>
              <w:t>.2.</w:t>
            </w:r>
            <w:r w:rsidRPr="00614B7A">
              <w:rPr>
                <w:lang w:eastAsia="zh-CN"/>
              </w:rPr>
              <w:t>1.2</w:t>
            </w:r>
            <w:r w:rsidRPr="00614B7A">
              <w:rPr>
                <w:rFonts w:cs="Arial"/>
              </w:rPr>
              <w:t xml:space="preserve"> has been executed.</w:t>
            </w:r>
          </w:p>
        </w:tc>
      </w:tr>
      <w:tr w:rsidR="00A85D8A" w:rsidRPr="00614B7A" w14:paraId="334A2D6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941DA87" w14:textId="77777777" w:rsidR="00A85D8A" w:rsidRPr="00614B7A" w:rsidRDefault="00A85D8A" w:rsidP="00BE3F9E">
            <w:pPr>
              <w:pStyle w:val="TAL"/>
            </w:pPr>
            <w:r w:rsidRPr="00614B7A">
              <w:rPr>
                <w:rFonts w:cs="Arial"/>
              </w:rPr>
              <w:lastRenderedPageBreak/>
              <w:t>6.4B.2.4</w:t>
            </w:r>
            <w:r w:rsidRPr="00614B7A">
              <w:rPr>
                <w:rFonts w:cs="Arial"/>
                <w:lang w:eastAsia="zh-CN"/>
              </w:rPr>
              <w:t>.1_1.3</w:t>
            </w:r>
          </w:p>
        </w:tc>
        <w:tc>
          <w:tcPr>
            <w:tcW w:w="4367" w:type="dxa"/>
            <w:tcBorders>
              <w:top w:val="single" w:sz="4" w:space="0" w:color="auto"/>
              <w:left w:val="single" w:sz="4" w:space="0" w:color="auto"/>
              <w:bottom w:val="single" w:sz="4" w:space="0" w:color="auto"/>
              <w:right w:val="single" w:sz="4" w:space="0" w:color="auto"/>
            </w:tcBorders>
            <w:hideMark/>
          </w:tcPr>
          <w:p w14:paraId="0E692145" w14:textId="77777777" w:rsidR="00A85D8A" w:rsidRPr="00614B7A" w:rsidRDefault="00A85D8A" w:rsidP="00BE3F9E">
            <w:pPr>
              <w:pStyle w:val="TAL"/>
              <w:rPr>
                <w:lang w:eastAsia="zh-CN"/>
              </w:rPr>
            </w:pPr>
            <w:r w:rsidRPr="00614B7A">
              <w:rPr>
                <w:lang w:eastAsia="zh-CN"/>
              </w:rPr>
              <w:t>Error Vector Magnitude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722E1EB1"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6E5C6934" w14:textId="77777777" w:rsidR="00A85D8A" w:rsidRPr="00614B7A" w:rsidRDefault="00A85D8A" w:rsidP="00BE3F9E">
            <w:pPr>
              <w:pStyle w:val="TAL"/>
            </w:pPr>
            <w:r w:rsidRPr="00614B7A">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A3CE84C" w14:textId="77777777" w:rsidR="00A85D8A" w:rsidRPr="00614B7A" w:rsidRDefault="00A85D8A" w:rsidP="00BE3F9E">
            <w:pPr>
              <w:pStyle w:val="TAL"/>
              <w:rPr>
                <w:lang w:eastAsia="zh-CN"/>
              </w:rPr>
            </w:pPr>
            <w:r w:rsidRPr="00614B7A">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DA8A7EA" w14:textId="77777777" w:rsidR="00A85D8A" w:rsidRPr="00614B7A" w:rsidRDefault="00A85D8A" w:rsidP="00BE3F9E">
            <w:pPr>
              <w:pStyle w:val="TAL"/>
              <w:rPr>
                <w:rFonts w:eastAsia="SimSun"/>
                <w:szCs w:val="18"/>
              </w:rPr>
            </w:pPr>
            <w:r w:rsidRPr="00614B7A">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A3EA2F7" w14:textId="77777777" w:rsidR="00A85D8A" w:rsidRPr="00614B7A"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1FFE80E0" w14:textId="77777777" w:rsidR="00A85D8A" w:rsidRPr="00614B7A" w:rsidRDefault="00A85D8A" w:rsidP="00BE3F9E">
            <w:pPr>
              <w:pStyle w:val="TAL"/>
              <w:rPr>
                <w:rFonts w:cs="Arial"/>
                <w:lang w:eastAsia="zh-TW"/>
              </w:rPr>
            </w:pPr>
            <w:r w:rsidRPr="00614B7A">
              <w:rPr>
                <w:rFonts w:cs="Arial"/>
                <w:lang w:eastAsia="zh-TW"/>
              </w:rPr>
              <w:t>NOTE 1</w:t>
            </w:r>
          </w:p>
          <w:p w14:paraId="01A2CC1F" w14:textId="77777777" w:rsidR="00A85D8A" w:rsidRPr="00614B7A" w:rsidRDefault="00A85D8A" w:rsidP="00BE3F9E">
            <w:pPr>
              <w:pStyle w:val="TAL"/>
              <w:rPr>
                <w:rFonts w:cs="Arial"/>
              </w:rPr>
            </w:pPr>
            <w:r w:rsidRPr="00614B7A">
              <w:rPr>
                <w:rFonts w:cs="Arial"/>
              </w:rPr>
              <w:t>NOTE 5</w:t>
            </w:r>
          </w:p>
          <w:p w14:paraId="5D7D8452" w14:textId="77777777" w:rsidR="00A85D8A" w:rsidRPr="00614B7A" w:rsidRDefault="00A85D8A" w:rsidP="00BE3F9E">
            <w:pPr>
              <w:pStyle w:val="TAL"/>
              <w:rPr>
                <w:rFonts w:cs="Arial"/>
                <w:lang w:eastAsia="zh-TW"/>
              </w:rPr>
            </w:pPr>
            <w:r w:rsidRPr="00614B7A">
              <w:rPr>
                <w:rFonts w:cs="Arial"/>
              </w:rPr>
              <w:t xml:space="preserve">Skip </w:t>
            </w:r>
            <w:r w:rsidRPr="00614B7A">
              <w:rPr>
                <w:lang w:eastAsia="zh-CN"/>
              </w:rPr>
              <w:t xml:space="preserve">TC </w:t>
            </w:r>
            <w:r w:rsidRPr="00614B7A">
              <w:rPr>
                <w:lang w:eastAsia="ko-KR"/>
              </w:rPr>
              <w:t>6.4B.2.4.</w:t>
            </w:r>
            <w:r w:rsidRPr="00614B7A">
              <w:rPr>
                <w:lang w:eastAsia="zh-CN"/>
              </w:rPr>
              <w:t>1_1.3</w:t>
            </w:r>
            <w:r w:rsidRPr="00614B7A">
              <w:rPr>
                <w:rFonts w:cs="Arial"/>
              </w:rPr>
              <w:t xml:space="preserve"> if UE supports SA and </w:t>
            </w:r>
            <w:r w:rsidRPr="00614B7A">
              <w:rPr>
                <w:lang w:eastAsia="ko-KR"/>
              </w:rPr>
              <w:t>TS 38.521-2 TC 6.4</w:t>
            </w:r>
            <w:r w:rsidRPr="00614B7A">
              <w:rPr>
                <w:lang w:eastAsia="zh-CN"/>
              </w:rPr>
              <w:t>A</w:t>
            </w:r>
            <w:r w:rsidRPr="00614B7A">
              <w:rPr>
                <w:lang w:eastAsia="ko-KR"/>
              </w:rPr>
              <w:t>.2.</w:t>
            </w:r>
            <w:r w:rsidRPr="00614B7A">
              <w:rPr>
                <w:lang w:eastAsia="zh-CN"/>
              </w:rPr>
              <w:t>1.3</w:t>
            </w:r>
            <w:r w:rsidRPr="00614B7A">
              <w:rPr>
                <w:rFonts w:cs="Arial"/>
              </w:rPr>
              <w:t xml:space="preserve"> has been executed.</w:t>
            </w:r>
          </w:p>
        </w:tc>
      </w:tr>
      <w:tr w:rsidR="00A85D8A" w:rsidRPr="00614B7A" w14:paraId="0DA3A59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FBDD2FE" w14:textId="77777777" w:rsidR="00A85D8A" w:rsidRPr="00614B7A" w:rsidRDefault="00A85D8A" w:rsidP="00BE3F9E">
            <w:pPr>
              <w:pStyle w:val="TAL"/>
            </w:pPr>
            <w:r w:rsidRPr="00614B7A">
              <w:rPr>
                <w:bCs/>
              </w:rPr>
              <w:t>6.4B.2.4.1D</w:t>
            </w:r>
          </w:p>
        </w:tc>
        <w:tc>
          <w:tcPr>
            <w:tcW w:w="4367" w:type="dxa"/>
            <w:tcBorders>
              <w:top w:val="single" w:sz="4" w:space="0" w:color="auto"/>
              <w:left w:val="single" w:sz="4" w:space="0" w:color="auto"/>
              <w:bottom w:val="single" w:sz="4" w:space="0" w:color="auto"/>
              <w:right w:val="single" w:sz="4" w:space="0" w:color="auto"/>
            </w:tcBorders>
            <w:hideMark/>
          </w:tcPr>
          <w:p w14:paraId="705421AD" w14:textId="77777777" w:rsidR="00A85D8A" w:rsidRPr="00614B7A" w:rsidRDefault="00A85D8A" w:rsidP="00BE3F9E">
            <w:pPr>
              <w:pStyle w:val="TAL"/>
              <w:rPr>
                <w:lang w:eastAsia="zh-CN"/>
              </w:rPr>
            </w:pPr>
            <w:r w:rsidRPr="00614B7A">
              <w:rPr>
                <w:lang w:eastAsia="zh-CN"/>
              </w:rPr>
              <w:t>Error Vector Magnitude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669CEE05" w14:textId="77777777" w:rsidR="00A85D8A" w:rsidRPr="00614B7A" w:rsidRDefault="00A85D8A" w:rsidP="00BE3F9E">
            <w:pPr>
              <w:pStyle w:val="TAC"/>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2D641F8B" w14:textId="77777777" w:rsidR="00A85D8A" w:rsidRPr="00614B7A" w:rsidRDefault="00A85D8A" w:rsidP="00BE3F9E">
            <w:pPr>
              <w:pStyle w:val="TAL"/>
            </w:pPr>
            <w:r w:rsidRPr="00614B7A">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51AD648" w14:textId="77777777" w:rsidR="00A85D8A" w:rsidRPr="00614B7A" w:rsidRDefault="00A85D8A" w:rsidP="00BE3F9E">
            <w:pPr>
              <w:pStyle w:val="TAL"/>
              <w:rPr>
                <w:lang w:eastAsia="zh-CN"/>
              </w:rPr>
            </w:pPr>
            <w:r w:rsidRPr="00614B7A">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19B909A" w14:textId="77777777" w:rsidR="00A85D8A" w:rsidRPr="00614B7A" w:rsidRDefault="00A85D8A" w:rsidP="00BE3F9E">
            <w:pPr>
              <w:pStyle w:val="TAL"/>
              <w:rPr>
                <w:rFonts w:eastAsia="SimSun"/>
                <w:szCs w:val="18"/>
              </w:rPr>
            </w:pPr>
            <w:r w:rsidRPr="00614B7A">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80734F1" w14:textId="77777777" w:rsidR="00A85D8A" w:rsidRPr="00614B7A"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786E8F3" w14:textId="77777777" w:rsidR="00A85D8A" w:rsidRPr="00614B7A" w:rsidRDefault="00A85D8A" w:rsidP="00BE3F9E">
            <w:pPr>
              <w:pStyle w:val="TAL"/>
              <w:rPr>
                <w:rFonts w:cs="Arial"/>
                <w:lang w:eastAsia="zh-TW"/>
              </w:rPr>
            </w:pPr>
            <w:r w:rsidRPr="00614B7A">
              <w:t>NOTE 1</w:t>
            </w:r>
          </w:p>
        </w:tc>
      </w:tr>
      <w:tr w:rsidR="00A85D8A" w:rsidRPr="00614B7A" w14:paraId="0A963FC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A1480AC" w14:textId="77777777" w:rsidR="00A85D8A" w:rsidRPr="00614B7A" w:rsidRDefault="00A85D8A" w:rsidP="00BE3F9E">
            <w:pPr>
              <w:pStyle w:val="TAL"/>
              <w:rPr>
                <w:bCs/>
              </w:rPr>
            </w:pPr>
            <w:r w:rsidRPr="00614B7A">
              <w:t>6.4B.2.4.2</w:t>
            </w:r>
          </w:p>
        </w:tc>
        <w:tc>
          <w:tcPr>
            <w:tcW w:w="4367" w:type="dxa"/>
            <w:tcBorders>
              <w:top w:val="single" w:sz="4" w:space="0" w:color="auto"/>
              <w:left w:val="single" w:sz="4" w:space="0" w:color="auto"/>
              <w:bottom w:val="single" w:sz="4" w:space="0" w:color="auto"/>
              <w:right w:val="single" w:sz="4" w:space="0" w:color="auto"/>
            </w:tcBorders>
            <w:hideMark/>
          </w:tcPr>
          <w:p w14:paraId="5F993920" w14:textId="77777777" w:rsidR="00A85D8A" w:rsidRPr="00614B7A" w:rsidRDefault="00A85D8A" w:rsidP="00BE3F9E">
            <w:pPr>
              <w:pStyle w:val="TAL"/>
            </w:pPr>
            <w:r w:rsidRPr="00614B7A">
              <w:rPr>
                <w:lang w:eastAsia="zh-CN"/>
              </w:rPr>
              <w:t>Carrier Leakage for inter-band EN-DC including FR2</w:t>
            </w:r>
            <w:r w:rsidRPr="00614B7A">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4315705"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43E41EDA" w14:textId="77777777" w:rsidR="00A85D8A" w:rsidRPr="00614B7A" w:rsidRDefault="00A85D8A" w:rsidP="00BE3F9E">
            <w:pPr>
              <w:pStyle w:val="TAL"/>
            </w:pPr>
            <w:r w:rsidRPr="00614B7A">
              <w:t>C012</w:t>
            </w:r>
          </w:p>
        </w:tc>
        <w:tc>
          <w:tcPr>
            <w:tcW w:w="3091" w:type="dxa"/>
            <w:tcBorders>
              <w:top w:val="single" w:sz="4" w:space="0" w:color="auto"/>
              <w:left w:val="single" w:sz="4" w:space="0" w:color="auto"/>
              <w:bottom w:val="single" w:sz="4" w:space="0" w:color="auto"/>
              <w:right w:val="single" w:sz="4" w:space="0" w:color="auto"/>
            </w:tcBorders>
            <w:hideMark/>
          </w:tcPr>
          <w:p w14:paraId="21806857" w14:textId="77777777" w:rsidR="00A85D8A" w:rsidRPr="00614B7A" w:rsidRDefault="00A85D8A" w:rsidP="00BE3F9E">
            <w:pPr>
              <w:pStyle w:val="TAL"/>
            </w:pPr>
            <w:r w:rsidRPr="00614B7A">
              <w:rPr>
                <w:lang w:eastAsia="zh-CN"/>
              </w:rPr>
              <w:t>UEs supporting Inter-band including FR2</w:t>
            </w:r>
            <w:r w:rsidRPr="00614B7A">
              <w:rPr>
                <w:rFonts w:eastAsia="SimSun"/>
                <w:szCs w:val="18"/>
                <w:lang w:eastAsia="zh-CN"/>
              </w:rPr>
              <w:t xml:space="preserve"> </w:t>
            </w:r>
            <w:r w:rsidRPr="00614B7A">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62F8E99" w14:textId="77777777" w:rsidR="00A85D8A" w:rsidRPr="00614B7A" w:rsidRDefault="00A85D8A" w:rsidP="00BE3F9E">
            <w:pPr>
              <w:pStyle w:val="TAL"/>
            </w:pPr>
            <w:r w:rsidRPr="00614B7A">
              <w:rPr>
                <w:rFonts w:eastAsia="SimSun"/>
                <w:szCs w:val="18"/>
              </w:rPr>
              <w:t>E0</w:t>
            </w:r>
            <w:r w:rsidRPr="00614B7A">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97E57E0" w14:textId="77777777" w:rsidR="00A85D8A" w:rsidRPr="00614B7A"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EFE1379" w14:textId="77777777" w:rsidR="00A85D8A" w:rsidRPr="00614B7A" w:rsidRDefault="00A85D8A" w:rsidP="00BE3F9E">
            <w:pPr>
              <w:pStyle w:val="TAL"/>
              <w:rPr>
                <w:rFonts w:cs="Arial"/>
              </w:rPr>
            </w:pPr>
            <w:r w:rsidRPr="00614B7A">
              <w:rPr>
                <w:rFonts w:cs="Arial"/>
              </w:rPr>
              <w:t>NOTE 5</w:t>
            </w:r>
          </w:p>
          <w:p w14:paraId="743E06C2" w14:textId="77777777" w:rsidR="00A85D8A" w:rsidRPr="00614B7A" w:rsidRDefault="00A85D8A" w:rsidP="00BE3F9E">
            <w:pPr>
              <w:pStyle w:val="TAL"/>
            </w:pPr>
            <w:r w:rsidRPr="00614B7A">
              <w:rPr>
                <w:rFonts w:cs="Arial"/>
              </w:rPr>
              <w:t xml:space="preserve">Skip </w:t>
            </w:r>
            <w:r w:rsidRPr="00614B7A">
              <w:rPr>
                <w:lang w:eastAsia="zh-CN"/>
              </w:rPr>
              <w:t xml:space="preserve">TC </w:t>
            </w:r>
            <w:r w:rsidRPr="00614B7A">
              <w:rPr>
                <w:lang w:eastAsia="ko-KR"/>
              </w:rPr>
              <w:t>6.4B.2.4.2</w:t>
            </w:r>
            <w:r w:rsidRPr="00614B7A">
              <w:rPr>
                <w:rFonts w:cs="Arial"/>
              </w:rPr>
              <w:t xml:space="preserve"> if UE supports SA and </w:t>
            </w:r>
            <w:r w:rsidRPr="00614B7A">
              <w:rPr>
                <w:lang w:eastAsia="ko-KR"/>
              </w:rPr>
              <w:t>TS 38.521-2 TC 6.4.2.2</w:t>
            </w:r>
            <w:r w:rsidRPr="00614B7A">
              <w:rPr>
                <w:rFonts w:cs="Arial"/>
              </w:rPr>
              <w:t xml:space="preserve"> has been executed.</w:t>
            </w:r>
          </w:p>
        </w:tc>
      </w:tr>
      <w:tr w:rsidR="00A85D8A" w:rsidRPr="00614B7A" w14:paraId="01EC89B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119A683" w14:textId="77777777" w:rsidR="00A85D8A" w:rsidRPr="00614B7A" w:rsidRDefault="00A85D8A" w:rsidP="00BE3F9E">
            <w:pPr>
              <w:pStyle w:val="TAL"/>
              <w:rPr>
                <w:b/>
              </w:rPr>
            </w:pPr>
            <w:r w:rsidRPr="00614B7A">
              <w:rPr>
                <w:rFonts w:cs="Arial"/>
                <w:b/>
              </w:rPr>
              <w:t>6.4B.2.4</w:t>
            </w:r>
            <w:r w:rsidRPr="00614B7A">
              <w:rPr>
                <w:rFonts w:cs="Arial"/>
                <w:b/>
                <w:lang w:eastAsia="zh-CN"/>
              </w:rPr>
              <w:t>.2_1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015B4AD" w14:textId="77777777" w:rsidR="00A85D8A" w:rsidRPr="00614B7A" w:rsidRDefault="00A85D8A" w:rsidP="00BE3F9E">
            <w:pPr>
              <w:pStyle w:val="TAL"/>
              <w:rPr>
                <w:b/>
                <w:lang w:eastAsia="zh-CN"/>
              </w:rPr>
            </w:pPr>
            <w:r w:rsidRPr="00614B7A">
              <w:rPr>
                <w:b/>
                <w:lang w:eastAsia="zh-CN"/>
              </w:rPr>
              <w:t>Carrier Leakage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C11675"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9875687" w14:textId="77777777" w:rsidR="00A85D8A" w:rsidRPr="00614B7A"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80F5295" w14:textId="77777777" w:rsidR="00A85D8A" w:rsidRPr="00614B7A"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EDFFA4B" w14:textId="77777777" w:rsidR="00A85D8A" w:rsidRPr="00614B7A"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191D2C2" w14:textId="77777777" w:rsidR="00A85D8A" w:rsidRPr="00614B7A"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24F2935" w14:textId="77777777" w:rsidR="00A85D8A" w:rsidRPr="00614B7A" w:rsidRDefault="00A85D8A" w:rsidP="00BE3F9E">
            <w:pPr>
              <w:pStyle w:val="TAL"/>
              <w:rPr>
                <w:b/>
                <w:lang w:eastAsia="zh-CN"/>
              </w:rPr>
            </w:pPr>
          </w:p>
        </w:tc>
      </w:tr>
      <w:tr w:rsidR="00A85D8A" w:rsidRPr="00614B7A" w14:paraId="4845438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A6C9C9A" w14:textId="77777777" w:rsidR="00A85D8A" w:rsidRPr="00614B7A" w:rsidRDefault="00A85D8A" w:rsidP="00BE3F9E">
            <w:pPr>
              <w:pStyle w:val="TAL"/>
            </w:pPr>
            <w:r w:rsidRPr="00614B7A">
              <w:rPr>
                <w:rFonts w:cs="Arial"/>
              </w:rPr>
              <w:t>6.4B.2.4</w:t>
            </w:r>
            <w:r w:rsidRPr="00614B7A">
              <w:rPr>
                <w:rFonts w:cs="Arial"/>
                <w:lang w:eastAsia="zh-CN"/>
              </w:rPr>
              <w:t>.2_1.1</w:t>
            </w:r>
          </w:p>
        </w:tc>
        <w:tc>
          <w:tcPr>
            <w:tcW w:w="4367" w:type="dxa"/>
            <w:tcBorders>
              <w:top w:val="single" w:sz="4" w:space="0" w:color="auto"/>
              <w:left w:val="single" w:sz="4" w:space="0" w:color="auto"/>
              <w:bottom w:val="single" w:sz="4" w:space="0" w:color="auto"/>
              <w:right w:val="single" w:sz="4" w:space="0" w:color="auto"/>
            </w:tcBorders>
            <w:hideMark/>
          </w:tcPr>
          <w:p w14:paraId="63C0BFB3" w14:textId="77777777" w:rsidR="00A85D8A" w:rsidRPr="00614B7A" w:rsidRDefault="00A85D8A" w:rsidP="00BE3F9E">
            <w:pPr>
              <w:pStyle w:val="TAL"/>
              <w:rPr>
                <w:lang w:eastAsia="zh-CN"/>
              </w:rPr>
            </w:pPr>
            <w:r w:rsidRPr="00614B7A">
              <w:rPr>
                <w:lang w:eastAsia="zh-CN"/>
              </w:rPr>
              <w:t>Carrier Leakage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4871B41"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7E2D75A9" w14:textId="77777777" w:rsidR="00A85D8A" w:rsidRPr="00614B7A" w:rsidRDefault="00A85D8A" w:rsidP="00BE3F9E">
            <w:pPr>
              <w:pStyle w:val="TAL"/>
            </w:pPr>
            <w:r w:rsidRPr="00614B7A">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107C7B6" w14:textId="77777777" w:rsidR="00A85D8A" w:rsidRPr="00614B7A" w:rsidRDefault="00A85D8A" w:rsidP="00BE3F9E">
            <w:pPr>
              <w:pStyle w:val="TAL"/>
              <w:rPr>
                <w:lang w:eastAsia="zh-CN"/>
              </w:rPr>
            </w:pPr>
            <w:r w:rsidRPr="00614B7A">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2855993" w14:textId="77777777" w:rsidR="00A85D8A" w:rsidRPr="00614B7A" w:rsidRDefault="00A85D8A" w:rsidP="00BE3F9E">
            <w:pPr>
              <w:pStyle w:val="TAL"/>
              <w:rPr>
                <w:rFonts w:eastAsia="SimSun"/>
                <w:szCs w:val="18"/>
              </w:rPr>
            </w:pPr>
            <w:r w:rsidRPr="00614B7A">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0CA28AE" w14:textId="77777777" w:rsidR="00A85D8A" w:rsidRPr="00614B7A"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0687719B" w14:textId="77777777" w:rsidR="00A85D8A" w:rsidRPr="00614B7A" w:rsidRDefault="00A85D8A" w:rsidP="00BE3F9E">
            <w:pPr>
              <w:pStyle w:val="TAL"/>
              <w:rPr>
                <w:rFonts w:cs="Arial"/>
                <w:lang w:eastAsia="zh-TW"/>
              </w:rPr>
            </w:pPr>
            <w:r w:rsidRPr="00614B7A">
              <w:rPr>
                <w:rFonts w:cs="Arial"/>
                <w:lang w:eastAsia="zh-TW"/>
              </w:rPr>
              <w:t>NOTE 1</w:t>
            </w:r>
          </w:p>
          <w:p w14:paraId="151E0B59" w14:textId="77777777" w:rsidR="00A85D8A" w:rsidRPr="00614B7A" w:rsidRDefault="00A85D8A" w:rsidP="00BE3F9E">
            <w:pPr>
              <w:pStyle w:val="TAL"/>
              <w:rPr>
                <w:rFonts w:cs="Arial"/>
              </w:rPr>
            </w:pPr>
            <w:r w:rsidRPr="00614B7A">
              <w:rPr>
                <w:rFonts w:cs="Arial"/>
              </w:rPr>
              <w:t>NOTE 5</w:t>
            </w:r>
          </w:p>
          <w:p w14:paraId="3CA6061C" w14:textId="77777777" w:rsidR="00A85D8A" w:rsidRPr="00614B7A" w:rsidRDefault="00A85D8A" w:rsidP="00BE3F9E">
            <w:pPr>
              <w:pStyle w:val="TAL"/>
              <w:rPr>
                <w:rFonts w:cs="Arial"/>
                <w:lang w:eastAsia="zh-TW"/>
              </w:rPr>
            </w:pPr>
            <w:r w:rsidRPr="00614B7A">
              <w:rPr>
                <w:rFonts w:cs="Arial"/>
              </w:rPr>
              <w:t xml:space="preserve">Skip </w:t>
            </w:r>
            <w:r w:rsidRPr="00614B7A">
              <w:rPr>
                <w:lang w:eastAsia="zh-CN"/>
              </w:rPr>
              <w:t xml:space="preserve">TC </w:t>
            </w:r>
            <w:r w:rsidRPr="00614B7A">
              <w:rPr>
                <w:lang w:eastAsia="ko-KR"/>
              </w:rPr>
              <w:t>6.4B.2.4.</w:t>
            </w:r>
            <w:r w:rsidRPr="00614B7A">
              <w:rPr>
                <w:lang w:eastAsia="zh-CN"/>
              </w:rPr>
              <w:t>2_1.1</w:t>
            </w:r>
            <w:r w:rsidRPr="00614B7A">
              <w:rPr>
                <w:rFonts w:cs="Arial"/>
              </w:rPr>
              <w:t xml:space="preserve"> if UE supports SA and </w:t>
            </w:r>
            <w:r w:rsidRPr="00614B7A">
              <w:rPr>
                <w:lang w:eastAsia="ko-KR"/>
              </w:rPr>
              <w:t>TS 38.521-2 TC 6.4</w:t>
            </w:r>
            <w:r w:rsidRPr="00614B7A">
              <w:rPr>
                <w:lang w:eastAsia="zh-CN"/>
              </w:rPr>
              <w:t>A</w:t>
            </w:r>
            <w:r w:rsidRPr="00614B7A">
              <w:rPr>
                <w:lang w:eastAsia="ko-KR"/>
              </w:rPr>
              <w:t>.2.</w:t>
            </w:r>
            <w:r w:rsidRPr="00614B7A">
              <w:rPr>
                <w:lang w:eastAsia="zh-CN"/>
              </w:rPr>
              <w:t>2.1</w:t>
            </w:r>
            <w:r w:rsidRPr="00614B7A">
              <w:rPr>
                <w:rFonts w:cs="Arial"/>
              </w:rPr>
              <w:t xml:space="preserve"> has been executed.</w:t>
            </w:r>
          </w:p>
        </w:tc>
      </w:tr>
      <w:tr w:rsidR="00A85D8A" w:rsidRPr="00614B7A" w14:paraId="5157B64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43C6657" w14:textId="77777777" w:rsidR="00A85D8A" w:rsidRPr="00614B7A" w:rsidRDefault="00A85D8A" w:rsidP="00BE3F9E">
            <w:pPr>
              <w:pStyle w:val="TAL"/>
            </w:pPr>
            <w:r w:rsidRPr="00614B7A">
              <w:rPr>
                <w:rFonts w:cs="Arial"/>
              </w:rPr>
              <w:t>6.4B.2.4</w:t>
            </w:r>
            <w:r w:rsidRPr="00614B7A">
              <w:rPr>
                <w:rFonts w:cs="Arial"/>
                <w:lang w:eastAsia="zh-CN"/>
              </w:rPr>
              <w:t>.2_1.2</w:t>
            </w:r>
          </w:p>
        </w:tc>
        <w:tc>
          <w:tcPr>
            <w:tcW w:w="4367" w:type="dxa"/>
            <w:tcBorders>
              <w:top w:val="single" w:sz="4" w:space="0" w:color="auto"/>
              <w:left w:val="single" w:sz="4" w:space="0" w:color="auto"/>
              <w:bottom w:val="single" w:sz="4" w:space="0" w:color="auto"/>
              <w:right w:val="single" w:sz="4" w:space="0" w:color="auto"/>
            </w:tcBorders>
            <w:hideMark/>
          </w:tcPr>
          <w:p w14:paraId="3C2ED858" w14:textId="77777777" w:rsidR="00A85D8A" w:rsidRPr="00614B7A" w:rsidRDefault="00A85D8A" w:rsidP="00BE3F9E">
            <w:pPr>
              <w:pStyle w:val="TAL"/>
              <w:rPr>
                <w:lang w:eastAsia="zh-CN"/>
              </w:rPr>
            </w:pPr>
            <w:r w:rsidRPr="00614B7A">
              <w:rPr>
                <w:lang w:eastAsia="zh-CN"/>
              </w:rPr>
              <w:t>Carrier Leakage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C2E7F68"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4EDAB802" w14:textId="77777777" w:rsidR="00A85D8A" w:rsidRPr="00614B7A" w:rsidRDefault="00A85D8A" w:rsidP="00BE3F9E">
            <w:pPr>
              <w:pStyle w:val="TAL"/>
            </w:pPr>
            <w:r w:rsidRPr="00614B7A">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7D20F0D" w14:textId="77777777" w:rsidR="00A85D8A" w:rsidRPr="00614B7A" w:rsidRDefault="00A85D8A" w:rsidP="00BE3F9E">
            <w:pPr>
              <w:pStyle w:val="TAL"/>
              <w:rPr>
                <w:lang w:eastAsia="zh-CN"/>
              </w:rPr>
            </w:pPr>
            <w:r w:rsidRPr="00614B7A">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09835E6" w14:textId="77777777" w:rsidR="00A85D8A" w:rsidRPr="00614B7A" w:rsidRDefault="00A85D8A" w:rsidP="00BE3F9E">
            <w:pPr>
              <w:pStyle w:val="TAL"/>
              <w:rPr>
                <w:rFonts w:eastAsia="SimSun"/>
                <w:szCs w:val="18"/>
              </w:rPr>
            </w:pPr>
            <w:r w:rsidRPr="00614B7A">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A5879AB" w14:textId="77777777" w:rsidR="00A85D8A" w:rsidRPr="00614B7A"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F40690A" w14:textId="77777777" w:rsidR="00A85D8A" w:rsidRPr="00614B7A" w:rsidRDefault="00A85D8A" w:rsidP="00BE3F9E">
            <w:pPr>
              <w:pStyle w:val="TAL"/>
              <w:rPr>
                <w:rFonts w:cs="Arial"/>
                <w:lang w:eastAsia="zh-TW"/>
              </w:rPr>
            </w:pPr>
            <w:r w:rsidRPr="00614B7A">
              <w:rPr>
                <w:rFonts w:cs="Arial"/>
                <w:lang w:eastAsia="zh-TW"/>
              </w:rPr>
              <w:t>NOTE 1</w:t>
            </w:r>
          </w:p>
          <w:p w14:paraId="150A8F42" w14:textId="77777777" w:rsidR="00A85D8A" w:rsidRPr="00614B7A" w:rsidRDefault="00A85D8A" w:rsidP="00BE3F9E">
            <w:pPr>
              <w:pStyle w:val="TAL"/>
              <w:rPr>
                <w:rFonts w:cs="Arial"/>
              </w:rPr>
            </w:pPr>
            <w:r w:rsidRPr="00614B7A">
              <w:rPr>
                <w:rFonts w:cs="Arial"/>
              </w:rPr>
              <w:t>NOTE 5</w:t>
            </w:r>
          </w:p>
          <w:p w14:paraId="51269CBC" w14:textId="77777777" w:rsidR="00A85D8A" w:rsidRPr="00614B7A" w:rsidRDefault="00A85D8A" w:rsidP="00BE3F9E">
            <w:pPr>
              <w:pStyle w:val="TAL"/>
              <w:rPr>
                <w:rFonts w:cs="Arial"/>
                <w:lang w:eastAsia="zh-TW"/>
              </w:rPr>
            </w:pPr>
            <w:r w:rsidRPr="00614B7A">
              <w:rPr>
                <w:rFonts w:cs="Arial"/>
              </w:rPr>
              <w:t xml:space="preserve">Skip </w:t>
            </w:r>
            <w:r w:rsidRPr="00614B7A">
              <w:rPr>
                <w:lang w:eastAsia="zh-CN"/>
              </w:rPr>
              <w:t xml:space="preserve">TC </w:t>
            </w:r>
            <w:r w:rsidRPr="00614B7A">
              <w:rPr>
                <w:lang w:eastAsia="ko-KR"/>
              </w:rPr>
              <w:t>6.4B.2.4.</w:t>
            </w:r>
            <w:r w:rsidRPr="00614B7A">
              <w:rPr>
                <w:lang w:eastAsia="zh-CN"/>
              </w:rPr>
              <w:t>2_1.2</w:t>
            </w:r>
            <w:r w:rsidRPr="00614B7A">
              <w:rPr>
                <w:rFonts w:cs="Arial"/>
              </w:rPr>
              <w:t xml:space="preserve"> if UE supports SA and </w:t>
            </w:r>
            <w:r w:rsidRPr="00614B7A">
              <w:rPr>
                <w:lang w:eastAsia="ko-KR"/>
              </w:rPr>
              <w:t>TS 38.521-2 TC 6.4</w:t>
            </w:r>
            <w:r w:rsidRPr="00614B7A">
              <w:rPr>
                <w:lang w:eastAsia="zh-CN"/>
              </w:rPr>
              <w:t>A</w:t>
            </w:r>
            <w:r w:rsidRPr="00614B7A">
              <w:rPr>
                <w:lang w:eastAsia="ko-KR"/>
              </w:rPr>
              <w:t>.2.</w:t>
            </w:r>
            <w:r w:rsidRPr="00614B7A">
              <w:rPr>
                <w:lang w:eastAsia="zh-CN"/>
              </w:rPr>
              <w:t>2.2</w:t>
            </w:r>
            <w:r w:rsidRPr="00614B7A">
              <w:rPr>
                <w:rFonts w:cs="Arial"/>
              </w:rPr>
              <w:t xml:space="preserve"> has been executed.</w:t>
            </w:r>
          </w:p>
        </w:tc>
      </w:tr>
      <w:tr w:rsidR="00A85D8A" w:rsidRPr="00614B7A" w14:paraId="0A3113B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CF7D346" w14:textId="77777777" w:rsidR="00A85D8A" w:rsidRPr="00614B7A" w:rsidRDefault="00A85D8A" w:rsidP="00BE3F9E">
            <w:pPr>
              <w:pStyle w:val="TAL"/>
            </w:pPr>
            <w:r w:rsidRPr="00614B7A">
              <w:rPr>
                <w:rFonts w:cs="Arial"/>
              </w:rPr>
              <w:lastRenderedPageBreak/>
              <w:t>6.4B.2.4</w:t>
            </w:r>
            <w:r w:rsidRPr="00614B7A">
              <w:rPr>
                <w:rFonts w:cs="Arial"/>
                <w:lang w:eastAsia="zh-CN"/>
              </w:rPr>
              <w:t>.2_1.3</w:t>
            </w:r>
          </w:p>
        </w:tc>
        <w:tc>
          <w:tcPr>
            <w:tcW w:w="4367" w:type="dxa"/>
            <w:tcBorders>
              <w:top w:val="single" w:sz="4" w:space="0" w:color="auto"/>
              <w:left w:val="single" w:sz="4" w:space="0" w:color="auto"/>
              <w:bottom w:val="single" w:sz="4" w:space="0" w:color="auto"/>
              <w:right w:val="single" w:sz="4" w:space="0" w:color="auto"/>
            </w:tcBorders>
            <w:hideMark/>
          </w:tcPr>
          <w:p w14:paraId="3A710157" w14:textId="77777777" w:rsidR="00A85D8A" w:rsidRPr="00614B7A" w:rsidRDefault="00A85D8A" w:rsidP="00BE3F9E">
            <w:pPr>
              <w:pStyle w:val="TAL"/>
              <w:rPr>
                <w:lang w:eastAsia="zh-CN"/>
              </w:rPr>
            </w:pPr>
            <w:r w:rsidRPr="00614B7A">
              <w:rPr>
                <w:lang w:eastAsia="zh-CN"/>
              </w:rPr>
              <w:t>Carrier Leakage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C4D4970"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5C071791" w14:textId="77777777" w:rsidR="00A85D8A" w:rsidRPr="00614B7A" w:rsidRDefault="00A85D8A" w:rsidP="00BE3F9E">
            <w:pPr>
              <w:pStyle w:val="TAL"/>
            </w:pPr>
            <w:r w:rsidRPr="00614B7A">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71FF344" w14:textId="77777777" w:rsidR="00A85D8A" w:rsidRPr="00614B7A" w:rsidRDefault="00A85D8A" w:rsidP="00BE3F9E">
            <w:pPr>
              <w:pStyle w:val="TAL"/>
              <w:rPr>
                <w:lang w:eastAsia="zh-CN"/>
              </w:rPr>
            </w:pPr>
            <w:r w:rsidRPr="00614B7A">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C42629" w14:textId="77777777" w:rsidR="00A85D8A" w:rsidRPr="00614B7A" w:rsidRDefault="00A85D8A" w:rsidP="00BE3F9E">
            <w:pPr>
              <w:pStyle w:val="TAL"/>
              <w:rPr>
                <w:rFonts w:eastAsia="SimSun"/>
                <w:szCs w:val="18"/>
              </w:rPr>
            </w:pPr>
            <w:r w:rsidRPr="00614B7A">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2F8BE0C" w14:textId="77777777" w:rsidR="00A85D8A" w:rsidRPr="00614B7A"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B9FB350" w14:textId="77777777" w:rsidR="00A85D8A" w:rsidRPr="00614B7A" w:rsidRDefault="00A85D8A" w:rsidP="00BE3F9E">
            <w:pPr>
              <w:pStyle w:val="TAL"/>
              <w:rPr>
                <w:rFonts w:cs="Arial"/>
                <w:lang w:eastAsia="zh-TW"/>
              </w:rPr>
            </w:pPr>
            <w:r w:rsidRPr="00614B7A">
              <w:rPr>
                <w:rFonts w:cs="Arial"/>
                <w:lang w:eastAsia="zh-TW"/>
              </w:rPr>
              <w:t>NOTE 1</w:t>
            </w:r>
          </w:p>
          <w:p w14:paraId="38AF05EA" w14:textId="77777777" w:rsidR="00A85D8A" w:rsidRPr="00614B7A" w:rsidRDefault="00A85D8A" w:rsidP="00BE3F9E">
            <w:pPr>
              <w:pStyle w:val="TAL"/>
              <w:rPr>
                <w:rFonts w:cs="Arial"/>
              </w:rPr>
            </w:pPr>
            <w:r w:rsidRPr="00614B7A">
              <w:rPr>
                <w:rFonts w:cs="Arial"/>
              </w:rPr>
              <w:t>NOTE 5</w:t>
            </w:r>
          </w:p>
          <w:p w14:paraId="2D82B39B" w14:textId="77777777" w:rsidR="00A85D8A" w:rsidRPr="00614B7A" w:rsidRDefault="00A85D8A" w:rsidP="00BE3F9E">
            <w:pPr>
              <w:pStyle w:val="TAL"/>
              <w:rPr>
                <w:rFonts w:cs="Arial"/>
                <w:lang w:eastAsia="zh-TW"/>
              </w:rPr>
            </w:pPr>
            <w:r w:rsidRPr="00614B7A">
              <w:rPr>
                <w:rFonts w:cs="Arial"/>
              </w:rPr>
              <w:t xml:space="preserve">Skip </w:t>
            </w:r>
            <w:r w:rsidRPr="00614B7A">
              <w:rPr>
                <w:lang w:eastAsia="zh-CN"/>
              </w:rPr>
              <w:t xml:space="preserve">TC </w:t>
            </w:r>
            <w:r w:rsidRPr="00614B7A">
              <w:rPr>
                <w:lang w:eastAsia="ko-KR"/>
              </w:rPr>
              <w:t>6.4B.2.4.</w:t>
            </w:r>
            <w:r w:rsidRPr="00614B7A">
              <w:rPr>
                <w:lang w:eastAsia="zh-CN"/>
              </w:rPr>
              <w:t>2_1.3</w:t>
            </w:r>
            <w:r w:rsidRPr="00614B7A">
              <w:rPr>
                <w:rFonts w:cs="Arial"/>
              </w:rPr>
              <w:t xml:space="preserve"> if UE supports SA and </w:t>
            </w:r>
            <w:r w:rsidRPr="00614B7A">
              <w:rPr>
                <w:lang w:eastAsia="ko-KR"/>
              </w:rPr>
              <w:t>TS 38.521-2 TC 6.4</w:t>
            </w:r>
            <w:r w:rsidRPr="00614B7A">
              <w:rPr>
                <w:lang w:eastAsia="zh-CN"/>
              </w:rPr>
              <w:t>A</w:t>
            </w:r>
            <w:r w:rsidRPr="00614B7A">
              <w:rPr>
                <w:lang w:eastAsia="ko-KR"/>
              </w:rPr>
              <w:t>.2.</w:t>
            </w:r>
            <w:r w:rsidRPr="00614B7A">
              <w:rPr>
                <w:lang w:eastAsia="zh-CN"/>
              </w:rPr>
              <w:t>2.3</w:t>
            </w:r>
            <w:r w:rsidRPr="00614B7A">
              <w:rPr>
                <w:rFonts w:cs="Arial"/>
              </w:rPr>
              <w:t xml:space="preserve"> has been executed.</w:t>
            </w:r>
          </w:p>
        </w:tc>
      </w:tr>
      <w:tr w:rsidR="00A85D8A" w:rsidRPr="00614B7A" w14:paraId="2605C01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7CEBF48" w14:textId="77777777" w:rsidR="00A85D8A" w:rsidRPr="00614B7A" w:rsidRDefault="00A85D8A" w:rsidP="00BE3F9E">
            <w:pPr>
              <w:pStyle w:val="TAL"/>
              <w:rPr>
                <w:bCs/>
              </w:rPr>
            </w:pPr>
            <w:r w:rsidRPr="00614B7A">
              <w:rPr>
                <w:bCs/>
              </w:rPr>
              <w:t>6.4B.2.4.2D</w:t>
            </w:r>
          </w:p>
        </w:tc>
        <w:tc>
          <w:tcPr>
            <w:tcW w:w="4367" w:type="dxa"/>
            <w:tcBorders>
              <w:top w:val="single" w:sz="4" w:space="0" w:color="auto"/>
              <w:left w:val="single" w:sz="4" w:space="0" w:color="auto"/>
              <w:bottom w:val="single" w:sz="4" w:space="0" w:color="auto"/>
              <w:right w:val="single" w:sz="4" w:space="0" w:color="auto"/>
            </w:tcBorders>
            <w:hideMark/>
          </w:tcPr>
          <w:p w14:paraId="718CF888" w14:textId="77777777" w:rsidR="00A85D8A" w:rsidRPr="00614B7A" w:rsidRDefault="00A85D8A" w:rsidP="00BE3F9E">
            <w:pPr>
              <w:pStyle w:val="TAL"/>
            </w:pPr>
            <w:r w:rsidRPr="00614B7A">
              <w:t>Carrier Leakage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8276F45" w14:textId="77777777" w:rsidR="00A85D8A" w:rsidRPr="00614B7A" w:rsidRDefault="00A85D8A" w:rsidP="00BE3F9E">
            <w:pPr>
              <w:pStyle w:val="TAC"/>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2BE47944" w14:textId="77777777" w:rsidR="00A85D8A" w:rsidRPr="00614B7A" w:rsidRDefault="00A85D8A" w:rsidP="00BE3F9E">
            <w:pPr>
              <w:pStyle w:val="TAL"/>
            </w:pPr>
            <w:r w:rsidRPr="00614B7A">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70CFF50" w14:textId="77777777" w:rsidR="00A85D8A" w:rsidRPr="00614B7A" w:rsidRDefault="00A85D8A" w:rsidP="00BE3F9E">
            <w:pPr>
              <w:pStyle w:val="TAL"/>
            </w:pPr>
            <w:r w:rsidRPr="00614B7A">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8ABA98E" w14:textId="77777777" w:rsidR="00A85D8A" w:rsidRPr="00614B7A" w:rsidRDefault="00A85D8A" w:rsidP="00BE3F9E">
            <w:pPr>
              <w:pStyle w:val="TAL"/>
            </w:pPr>
            <w:r w:rsidRPr="00614B7A">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C949269"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AC1C093" w14:textId="77777777" w:rsidR="00A85D8A" w:rsidRPr="00614B7A" w:rsidRDefault="00A85D8A" w:rsidP="00BE3F9E">
            <w:pPr>
              <w:pStyle w:val="TAL"/>
              <w:rPr>
                <w:rFonts w:cs="Arial"/>
              </w:rPr>
            </w:pPr>
            <w:r w:rsidRPr="00614B7A">
              <w:t>NOTE 1</w:t>
            </w:r>
          </w:p>
        </w:tc>
      </w:tr>
      <w:tr w:rsidR="00A85D8A" w:rsidRPr="00614B7A" w14:paraId="54E0BA1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5A7E3EA" w14:textId="77777777" w:rsidR="00A85D8A" w:rsidRPr="00614B7A" w:rsidRDefault="00A85D8A" w:rsidP="00BE3F9E">
            <w:pPr>
              <w:pStyle w:val="TAL"/>
              <w:rPr>
                <w:bCs/>
              </w:rPr>
            </w:pPr>
            <w:r w:rsidRPr="00614B7A">
              <w:t>6.4B.2.4.3</w:t>
            </w:r>
          </w:p>
        </w:tc>
        <w:tc>
          <w:tcPr>
            <w:tcW w:w="4367" w:type="dxa"/>
            <w:tcBorders>
              <w:top w:val="single" w:sz="4" w:space="0" w:color="auto"/>
              <w:left w:val="single" w:sz="4" w:space="0" w:color="auto"/>
              <w:bottom w:val="single" w:sz="4" w:space="0" w:color="auto"/>
              <w:right w:val="single" w:sz="4" w:space="0" w:color="auto"/>
            </w:tcBorders>
            <w:hideMark/>
          </w:tcPr>
          <w:p w14:paraId="54DF5781" w14:textId="77777777" w:rsidR="00A85D8A" w:rsidRPr="00614B7A" w:rsidRDefault="00A85D8A" w:rsidP="00BE3F9E">
            <w:pPr>
              <w:pStyle w:val="TAL"/>
            </w:pPr>
            <w:r w:rsidRPr="00614B7A">
              <w:rPr>
                <w:lang w:eastAsia="zh-CN"/>
              </w:rPr>
              <w:t>In-band Emissions for inter-band EN-DC including FR2</w:t>
            </w:r>
            <w:r w:rsidRPr="00614B7A">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72CE55B"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30678058" w14:textId="77777777" w:rsidR="00A85D8A" w:rsidRPr="00614B7A" w:rsidRDefault="00A85D8A" w:rsidP="00BE3F9E">
            <w:pPr>
              <w:pStyle w:val="TAL"/>
            </w:pPr>
            <w:r w:rsidRPr="00614B7A">
              <w:t>C012</w:t>
            </w:r>
          </w:p>
        </w:tc>
        <w:tc>
          <w:tcPr>
            <w:tcW w:w="3091" w:type="dxa"/>
            <w:tcBorders>
              <w:top w:val="single" w:sz="4" w:space="0" w:color="auto"/>
              <w:left w:val="single" w:sz="4" w:space="0" w:color="auto"/>
              <w:bottom w:val="single" w:sz="4" w:space="0" w:color="auto"/>
              <w:right w:val="single" w:sz="4" w:space="0" w:color="auto"/>
            </w:tcBorders>
            <w:hideMark/>
          </w:tcPr>
          <w:p w14:paraId="0DB370DC" w14:textId="77777777" w:rsidR="00A85D8A" w:rsidRPr="00614B7A" w:rsidRDefault="00A85D8A" w:rsidP="00BE3F9E">
            <w:pPr>
              <w:pStyle w:val="TAL"/>
            </w:pPr>
            <w:r w:rsidRPr="00614B7A">
              <w:rPr>
                <w:lang w:eastAsia="zh-CN"/>
              </w:rPr>
              <w:t>UEs supporting Inter-band including FR2</w:t>
            </w:r>
            <w:r w:rsidRPr="00614B7A">
              <w:rPr>
                <w:rFonts w:eastAsia="SimSun"/>
                <w:szCs w:val="18"/>
                <w:lang w:eastAsia="zh-CN"/>
              </w:rPr>
              <w:t xml:space="preserve"> </w:t>
            </w:r>
            <w:r w:rsidRPr="00614B7A">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7FD66F0" w14:textId="77777777" w:rsidR="00A85D8A" w:rsidRPr="00614B7A" w:rsidRDefault="00A85D8A" w:rsidP="00BE3F9E">
            <w:pPr>
              <w:pStyle w:val="TAL"/>
            </w:pPr>
            <w:r w:rsidRPr="00614B7A">
              <w:rPr>
                <w:rFonts w:eastAsia="SimSun"/>
                <w:szCs w:val="18"/>
              </w:rPr>
              <w:t>E0</w:t>
            </w:r>
            <w:r w:rsidRPr="00614B7A">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F62D5D0" w14:textId="77777777" w:rsidR="00A85D8A" w:rsidRPr="00614B7A"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5DB1511F" w14:textId="77777777" w:rsidR="00A85D8A" w:rsidRPr="00614B7A" w:rsidRDefault="00A85D8A" w:rsidP="00BE3F9E">
            <w:pPr>
              <w:pStyle w:val="TAL"/>
              <w:rPr>
                <w:rFonts w:cs="Arial"/>
                <w:lang w:eastAsia="zh-TW"/>
              </w:rPr>
            </w:pPr>
            <w:r w:rsidRPr="00614B7A">
              <w:rPr>
                <w:rFonts w:cs="Arial"/>
                <w:lang w:eastAsia="zh-TW"/>
              </w:rPr>
              <w:t>NOTE 1</w:t>
            </w:r>
          </w:p>
          <w:p w14:paraId="7681F3D1" w14:textId="77777777" w:rsidR="00A85D8A" w:rsidRPr="00614B7A" w:rsidRDefault="00A85D8A" w:rsidP="00BE3F9E">
            <w:pPr>
              <w:pStyle w:val="TAL"/>
              <w:rPr>
                <w:rFonts w:cs="Arial"/>
              </w:rPr>
            </w:pPr>
            <w:r w:rsidRPr="00614B7A">
              <w:rPr>
                <w:rFonts w:cs="Arial"/>
              </w:rPr>
              <w:t>NOTE 5</w:t>
            </w:r>
          </w:p>
          <w:p w14:paraId="727385CB" w14:textId="77777777" w:rsidR="00A85D8A" w:rsidRPr="00614B7A" w:rsidRDefault="00A85D8A" w:rsidP="00BE3F9E">
            <w:pPr>
              <w:pStyle w:val="TAL"/>
            </w:pPr>
            <w:r w:rsidRPr="00614B7A">
              <w:rPr>
                <w:rFonts w:cs="Arial"/>
              </w:rPr>
              <w:t xml:space="preserve">Skip </w:t>
            </w:r>
            <w:r w:rsidRPr="00614B7A">
              <w:rPr>
                <w:lang w:eastAsia="zh-CN"/>
              </w:rPr>
              <w:t xml:space="preserve">TC </w:t>
            </w:r>
            <w:r w:rsidRPr="00614B7A">
              <w:rPr>
                <w:lang w:eastAsia="ko-KR"/>
              </w:rPr>
              <w:t>6.4B.2.4.3</w:t>
            </w:r>
            <w:r w:rsidRPr="00614B7A">
              <w:rPr>
                <w:rFonts w:cs="Arial"/>
              </w:rPr>
              <w:t xml:space="preserve"> if UE supports SA and </w:t>
            </w:r>
            <w:r w:rsidRPr="00614B7A">
              <w:rPr>
                <w:lang w:eastAsia="ko-KR"/>
              </w:rPr>
              <w:t>TS 38.521-2 TC 6.4.2.3</w:t>
            </w:r>
            <w:r w:rsidRPr="00614B7A">
              <w:rPr>
                <w:rFonts w:cs="Arial"/>
              </w:rPr>
              <w:t xml:space="preserve"> has been executed.</w:t>
            </w:r>
          </w:p>
        </w:tc>
      </w:tr>
      <w:tr w:rsidR="00A85D8A" w:rsidRPr="00614B7A" w14:paraId="45786B0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C504CF0" w14:textId="77777777" w:rsidR="00A85D8A" w:rsidRPr="00614B7A" w:rsidRDefault="00A85D8A" w:rsidP="00BE3F9E">
            <w:pPr>
              <w:pStyle w:val="TAL"/>
              <w:rPr>
                <w:bCs/>
              </w:rPr>
            </w:pPr>
            <w:r w:rsidRPr="00614B7A">
              <w:rPr>
                <w:bCs/>
              </w:rPr>
              <w:t>6.4B.2.4.3D</w:t>
            </w:r>
          </w:p>
        </w:tc>
        <w:tc>
          <w:tcPr>
            <w:tcW w:w="4367" w:type="dxa"/>
            <w:tcBorders>
              <w:top w:val="single" w:sz="4" w:space="0" w:color="auto"/>
              <w:left w:val="single" w:sz="4" w:space="0" w:color="auto"/>
              <w:bottom w:val="single" w:sz="4" w:space="0" w:color="auto"/>
              <w:right w:val="single" w:sz="4" w:space="0" w:color="auto"/>
            </w:tcBorders>
            <w:hideMark/>
          </w:tcPr>
          <w:p w14:paraId="3FA476B1" w14:textId="77777777" w:rsidR="00A85D8A" w:rsidRPr="00614B7A" w:rsidRDefault="00A85D8A" w:rsidP="00BE3F9E">
            <w:pPr>
              <w:pStyle w:val="TAL"/>
            </w:pPr>
            <w:r w:rsidRPr="00614B7A">
              <w:t>In-band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236A4689" w14:textId="77777777" w:rsidR="00A85D8A" w:rsidRPr="00614B7A" w:rsidRDefault="00A85D8A" w:rsidP="00BE3F9E">
            <w:pPr>
              <w:pStyle w:val="TAC"/>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3F20AE44" w14:textId="77777777" w:rsidR="00A85D8A" w:rsidRPr="00614B7A" w:rsidRDefault="00A85D8A" w:rsidP="00BE3F9E">
            <w:pPr>
              <w:pStyle w:val="TAL"/>
            </w:pPr>
            <w:r w:rsidRPr="00614B7A">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3CA3EE4" w14:textId="77777777" w:rsidR="00A85D8A" w:rsidRPr="00614B7A" w:rsidRDefault="00A85D8A" w:rsidP="00BE3F9E">
            <w:pPr>
              <w:pStyle w:val="TAL"/>
            </w:pPr>
            <w:r w:rsidRPr="00614B7A">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0DBA903" w14:textId="77777777" w:rsidR="00A85D8A" w:rsidRPr="00614B7A" w:rsidRDefault="00A85D8A" w:rsidP="00BE3F9E">
            <w:pPr>
              <w:pStyle w:val="TAL"/>
            </w:pPr>
            <w:r w:rsidRPr="00614B7A">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5EFBF6A"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98F31DB" w14:textId="77777777" w:rsidR="00A85D8A" w:rsidRPr="00614B7A" w:rsidRDefault="00A85D8A" w:rsidP="00BE3F9E">
            <w:pPr>
              <w:pStyle w:val="TAL"/>
              <w:rPr>
                <w:rFonts w:cs="Arial"/>
              </w:rPr>
            </w:pPr>
            <w:r w:rsidRPr="00614B7A">
              <w:t>NOTE 1</w:t>
            </w:r>
          </w:p>
        </w:tc>
      </w:tr>
      <w:tr w:rsidR="00A85D8A" w:rsidRPr="00614B7A" w14:paraId="724807A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7B009BF" w14:textId="77777777" w:rsidR="00A85D8A" w:rsidRPr="00614B7A" w:rsidRDefault="00A85D8A" w:rsidP="00BE3F9E">
            <w:pPr>
              <w:pStyle w:val="TAL"/>
              <w:rPr>
                <w:bCs/>
              </w:rPr>
            </w:pPr>
            <w:r w:rsidRPr="00614B7A">
              <w:rPr>
                <w:b/>
              </w:rPr>
              <w:t>6.4B.2.4.3_1</w:t>
            </w:r>
          </w:p>
        </w:tc>
        <w:tc>
          <w:tcPr>
            <w:tcW w:w="4367" w:type="dxa"/>
            <w:tcBorders>
              <w:top w:val="single" w:sz="4" w:space="0" w:color="auto"/>
              <w:left w:val="single" w:sz="4" w:space="0" w:color="auto"/>
              <w:bottom w:val="single" w:sz="4" w:space="0" w:color="auto"/>
              <w:right w:val="single" w:sz="4" w:space="0" w:color="auto"/>
            </w:tcBorders>
            <w:hideMark/>
          </w:tcPr>
          <w:p w14:paraId="7772C26B" w14:textId="77777777" w:rsidR="00A85D8A" w:rsidRPr="00614B7A" w:rsidRDefault="00A85D8A" w:rsidP="00BE3F9E">
            <w:pPr>
              <w:pStyle w:val="TAL"/>
            </w:pPr>
            <w:r w:rsidRPr="00614B7A">
              <w:rPr>
                <w:b/>
              </w:rPr>
              <w:t>In-band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tcPr>
          <w:p w14:paraId="08998181" w14:textId="77777777" w:rsidR="00A85D8A" w:rsidRPr="00614B7A" w:rsidRDefault="00A85D8A" w:rsidP="00BE3F9E">
            <w:pPr>
              <w:pStyle w:val="TAC"/>
            </w:pPr>
          </w:p>
        </w:tc>
        <w:tc>
          <w:tcPr>
            <w:tcW w:w="1125" w:type="dxa"/>
            <w:tcBorders>
              <w:top w:val="single" w:sz="4" w:space="0" w:color="auto"/>
              <w:left w:val="single" w:sz="4" w:space="0" w:color="auto"/>
              <w:bottom w:val="single" w:sz="4" w:space="0" w:color="auto"/>
              <w:right w:val="single" w:sz="4" w:space="0" w:color="auto"/>
            </w:tcBorders>
          </w:tcPr>
          <w:p w14:paraId="0409E472" w14:textId="77777777" w:rsidR="00A85D8A" w:rsidRPr="00614B7A" w:rsidRDefault="00A85D8A" w:rsidP="00BE3F9E">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0A8D8DD5" w14:textId="77777777" w:rsidR="00A85D8A" w:rsidRPr="00614B7A" w:rsidRDefault="00A85D8A" w:rsidP="00BE3F9E">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7386E27E" w14:textId="77777777" w:rsidR="00A85D8A" w:rsidRPr="00614B7A" w:rsidRDefault="00A85D8A" w:rsidP="00BE3F9E">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18ABEBDE"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1684734D" w14:textId="77777777" w:rsidR="00A85D8A" w:rsidRPr="00614B7A" w:rsidRDefault="00A85D8A" w:rsidP="00BE3F9E">
            <w:pPr>
              <w:pStyle w:val="TAL"/>
            </w:pPr>
          </w:p>
        </w:tc>
      </w:tr>
      <w:tr w:rsidR="00A85D8A" w:rsidRPr="00614B7A" w14:paraId="6473EBC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05B1BE3" w14:textId="77777777" w:rsidR="00A85D8A" w:rsidRPr="00614B7A" w:rsidRDefault="00A85D8A" w:rsidP="00BE3F9E">
            <w:pPr>
              <w:pStyle w:val="TAL"/>
              <w:rPr>
                <w:bCs/>
              </w:rPr>
            </w:pPr>
            <w:r w:rsidRPr="00614B7A">
              <w:rPr>
                <w:rFonts w:cs="Arial"/>
              </w:rPr>
              <w:t>6.4B.2.4</w:t>
            </w:r>
            <w:r w:rsidRPr="00614B7A">
              <w:rPr>
                <w:rFonts w:cs="Arial"/>
                <w:lang w:eastAsia="zh-CN"/>
              </w:rPr>
              <w:t>.3_1.1</w:t>
            </w:r>
          </w:p>
        </w:tc>
        <w:tc>
          <w:tcPr>
            <w:tcW w:w="4367" w:type="dxa"/>
            <w:tcBorders>
              <w:top w:val="single" w:sz="4" w:space="0" w:color="auto"/>
              <w:left w:val="single" w:sz="4" w:space="0" w:color="auto"/>
              <w:bottom w:val="single" w:sz="4" w:space="0" w:color="auto"/>
              <w:right w:val="single" w:sz="4" w:space="0" w:color="auto"/>
            </w:tcBorders>
            <w:hideMark/>
          </w:tcPr>
          <w:p w14:paraId="5249BB8A" w14:textId="77777777" w:rsidR="00A85D8A" w:rsidRPr="00614B7A" w:rsidRDefault="00A85D8A" w:rsidP="00BE3F9E">
            <w:pPr>
              <w:pStyle w:val="TAL"/>
            </w:pPr>
            <w:r w:rsidRPr="00614B7A">
              <w:rPr>
                <w:lang w:eastAsia="zh-CN"/>
              </w:rPr>
              <w:t>In-band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1AC826F" w14:textId="77777777" w:rsidR="00A85D8A" w:rsidRPr="00614B7A" w:rsidRDefault="00A85D8A" w:rsidP="00BE3F9E">
            <w:pPr>
              <w:pStyle w:val="TAC"/>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0214CC59" w14:textId="77777777" w:rsidR="00A85D8A" w:rsidRPr="00614B7A" w:rsidRDefault="00A85D8A" w:rsidP="00BE3F9E">
            <w:pPr>
              <w:pStyle w:val="TAL"/>
              <w:rPr>
                <w:rFonts w:eastAsia="SimSun"/>
                <w:lang w:eastAsia="zh-CN"/>
              </w:rPr>
            </w:pPr>
            <w:r w:rsidRPr="00614B7A">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2F014B9" w14:textId="77777777" w:rsidR="00A85D8A" w:rsidRPr="00614B7A" w:rsidRDefault="00A85D8A" w:rsidP="00BE3F9E">
            <w:pPr>
              <w:pStyle w:val="TAL"/>
              <w:rPr>
                <w:rFonts w:eastAsia="SimSun"/>
                <w:lang w:eastAsia="zh-CN"/>
              </w:rPr>
            </w:pPr>
            <w:r w:rsidRPr="00614B7A">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F57E55B" w14:textId="77777777" w:rsidR="00A85D8A" w:rsidRPr="00614B7A" w:rsidRDefault="00A85D8A" w:rsidP="00BE3F9E">
            <w:pPr>
              <w:pStyle w:val="TAL"/>
              <w:rPr>
                <w:rFonts w:eastAsia="SimSun"/>
                <w:lang w:eastAsia="zh-CN"/>
              </w:rPr>
            </w:pPr>
            <w:r w:rsidRPr="00614B7A">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A06D768"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3829AA8" w14:textId="77777777" w:rsidR="00A85D8A" w:rsidRPr="00614B7A" w:rsidRDefault="00A85D8A" w:rsidP="00BE3F9E">
            <w:pPr>
              <w:pStyle w:val="TAL"/>
            </w:pPr>
            <w:r w:rsidRPr="00614B7A">
              <w:t>NOTE 1</w:t>
            </w:r>
          </w:p>
        </w:tc>
      </w:tr>
      <w:tr w:rsidR="00A85D8A" w:rsidRPr="00614B7A" w14:paraId="5B7DCBA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E284B51" w14:textId="77777777" w:rsidR="00A85D8A" w:rsidRPr="00614B7A" w:rsidRDefault="00A85D8A" w:rsidP="00BE3F9E">
            <w:pPr>
              <w:pStyle w:val="TAL"/>
              <w:rPr>
                <w:bCs/>
              </w:rPr>
            </w:pPr>
            <w:r w:rsidRPr="00614B7A">
              <w:rPr>
                <w:rFonts w:cs="Arial"/>
              </w:rPr>
              <w:t>6.4B.2.4</w:t>
            </w:r>
            <w:r w:rsidRPr="00614B7A">
              <w:rPr>
                <w:rFonts w:cs="Arial"/>
                <w:lang w:eastAsia="zh-CN"/>
              </w:rPr>
              <w:t>.3_1.2</w:t>
            </w:r>
          </w:p>
        </w:tc>
        <w:tc>
          <w:tcPr>
            <w:tcW w:w="4367" w:type="dxa"/>
            <w:tcBorders>
              <w:top w:val="single" w:sz="4" w:space="0" w:color="auto"/>
              <w:left w:val="single" w:sz="4" w:space="0" w:color="auto"/>
              <w:bottom w:val="single" w:sz="4" w:space="0" w:color="auto"/>
              <w:right w:val="single" w:sz="4" w:space="0" w:color="auto"/>
            </w:tcBorders>
            <w:hideMark/>
          </w:tcPr>
          <w:p w14:paraId="7ADE3418" w14:textId="77777777" w:rsidR="00A85D8A" w:rsidRPr="00614B7A" w:rsidRDefault="00A85D8A" w:rsidP="00BE3F9E">
            <w:pPr>
              <w:pStyle w:val="TAL"/>
            </w:pPr>
            <w:bookmarkStart w:id="312" w:name="_Toc75972046"/>
            <w:r w:rsidRPr="00614B7A">
              <w:rPr>
                <w:lang w:eastAsia="zh-CN"/>
              </w:rPr>
              <w:t>In-band Emissions for inter-band EN-DC including FR2 (3 NR CCs)</w:t>
            </w:r>
            <w:bookmarkEnd w:id="312"/>
          </w:p>
        </w:tc>
        <w:tc>
          <w:tcPr>
            <w:tcW w:w="850" w:type="dxa"/>
            <w:tcBorders>
              <w:top w:val="single" w:sz="4" w:space="0" w:color="auto"/>
              <w:left w:val="single" w:sz="4" w:space="0" w:color="auto"/>
              <w:bottom w:val="single" w:sz="4" w:space="0" w:color="auto"/>
              <w:right w:val="single" w:sz="4" w:space="0" w:color="auto"/>
            </w:tcBorders>
            <w:hideMark/>
          </w:tcPr>
          <w:p w14:paraId="39817C79" w14:textId="77777777" w:rsidR="00A85D8A" w:rsidRPr="00614B7A" w:rsidRDefault="00A85D8A" w:rsidP="00BE3F9E">
            <w:pPr>
              <w:pStyle w:val="TAC"/>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3790FC42" w14:textId="77777777" w:rsidR="00A85D8A" w:rsidRPr="00614B7A" w:rsidRDefault="00A85D8A" w:rsidP="00BE3F9E">
            <w:pPr>
              <w:pStyle w:val="TAL"/>
              <w:rPr>
                <w:rFonts w:eastAsia="SimSun"/>
                <w:lang w:eastAsia="zh-CN"/>
              </w:rPr>
            </w:pPr>
            <w:r w:rsidRPr="00614B7A">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02A42B2" w14:textId="77777777" w:rsidR="00A85D8A" w:rsidRPr="00614B7A" w:rsidRDefault="00A85D8A" w:rsidP="00BE3F9E">
            <w:pPr>
              <w:pStyle w:val="TAL"/>
              <w:rPr>
                <w:rFonts w:eastAsia="SimSun"/>
                <w:lang w:eastAsia="zh-CN"/>
              </w:rPr>
            </w:pPr>
            <w:r w:rsidRPr="00614B7A">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04D94E3" w14:textId="77777777" w:rsidR="00A85D8A" w:rsidRPr="00614B7A" w:rsidRDefault="00A85D8A" w:rsidP="00BE3F9E">
            <w:pPr>
              <w:pStyle w:val="TAL"/>
              <w:rPr>
                <w:rFonts w:eastAsia="SimSun"/>
                <w:lang w:eastAsia="zh-CN"/>
              </w:rPr>
            </w:pPr>
            <w:r w:rsidRPr="00614B7A">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B55835C"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A9D316B" w14:textId="77777777" w:rsidR="00A85D8A" w:rsidRPr="00614B7A" w:rsidRDefault="00A85D8A" w:rsidP="00BE3F9E">
            <w:pPr>
              <w:pStyle w:val="TAL"/>
            </w:pPr>
            <w:r w:rsidRPr="00614B7A">
              <w:t>NOTE 1</w:t>
            </w:r>
          </w:p>
        </w:tc>
      </w:tr>
      <w:tr w:rsidR="00A85D8A" w:rsidRPr="00614B7A" w14:paraId="06F6D7F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3FADA8E" w14:textId="77777777" w:rsidR="00A85D8A" w:rsidRPr="00614B7A" w:rsidRDefault="00A85D8A" w:rsidP="00BE3F9E">
            <w:pPr>
              <w:pStyle w:val="TAL"/>
              <w:rPr>
                <w:bCs/>
              </w:rPr>
            </w:pPr>
            <w:r w:rsidRPr="00614B7A">
              <w:rPr>
                <w:rFonts w:cs="Arial"/>
              </w:rPr>
              <w:t>6.4B.2.4</w:t>
            </w:r>
            <w:r w:rsidRPr="00614B7A">
              <w:rPr>
                <w:rFonts w:cs="Arial"/>
                <w:lang w:eastAsia="zh-CN"/>
              </w:rPr>
              <w:t>.3_1.3</w:t>
            </w:r>
          </w:p>
        </w:tc>
        <w:tc>
          <w:tcPr>
            <w:tcW w:w="4367" w:type="dxa"/>
            <w:tcBorders>
              <w:top w:val="single" w:sz="4" w:space="0" w:color="auto"/>
              <w:left w:val="single" w:sz="4" w:space="0" w:color="auto"/>
              <w:bottom w:val="single" w:sz="4" w:space="0" w:color="auto"/>
              <w:right w:val="single" w:sz="4" w:space="0" w:color="auto"/>
            </w:tcBorders>
            <w:hideMark/>
          </w:tcPr>
          <w:p w14:paraId="499F29FD" w14:textId="77777777" w:rsidR="00A85D8A" w:rsidRPr="00614B7A" w:rsidRDefault="00A85D8A" w:rsidP="00BE3F9E">
            <w:pPr>
              <w:pStyle w:val="TAL"/>
            </w:pPr>
            <w:r w:rsidRPr="00614B7A">
              <w:rPr>
                <w:lang w:eastAsia="zh-CN"/>
              </w:rPr>
              <w:t>In-band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7A1AB5C9" w14:textId="77777777" w:rsidR="00A85D8A" w:rsidRPr="00614B7A" w:rsidRDefault="00A85D8A" w:rsidP="00BE3F9E">
            <w:pPr>
              <w:pStyle w:val="TAC"/>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6DBCC8EB" w14:textId="77777777" w:rsidR="00A85D8A" w:rsidRPr="00614B7A" w:rsidRDefault="00A85D8A" w:rsidP="00BE3F9E">
            <w:pPr>
              <w:pStyle w:val="TAL"/>
              <w:rPr>
                <w:rFonts w:eastAsia="SimSun"/>
                <w:lang w:eastAsia="zh-CN"/>
              </w:rPr>
            </w:pPr>
            <w:r w:rsidRPr="00614B7A">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E74C499" w14:textId="77777777" w:rsidR="00A85D8A" w:rsidRPr="00614B7A" w:rsidRDefault="00A85D8A" w:rsidP="00BE3F9E">
            <w:pPr>
              <w:pStyle w:val="TAL"/>
              <w:rPr>
                <w:rFonts w:eastAsia="SimSun"/>
                <w:lang w:eastAsia="zh-CN"/>
              </w:rPr>
            </w:pPr>
            <w:r w:rsidRPr="00614B7A">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0A70AB4" w14:textId="77777777" w:rsidR="00A85D8A" w:rsidRPr="00614B7A" w:rsidRDefault="00A85D8A" w:rsidP="00BE3F9E">
            <w:pPr>
              <w:pStyle w:val="TAL"/>
              <w:rPr>
                <w:rFonts w:eastAsia="SimSun"/>
                <w:lang w:eastAsia="zh-CN"/>
              </w:rPr>
            </w:pPr>
            <w:r w:rsidRPr="00614B7A">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352959A"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241F23D" w14:textId="77777777" w:rsidR="00A85D8A" w:rsidRPr="00614B7A" w:rsidRDefault="00A85D8A" w:rsidP="00BE3F9E">
            <w:pPr>
              <w:pStyle w:val="TAL"/>
            </w:pPr>
            <w:r w:rsidRPr="00614B7A">
              <w:t>NOTE 1</w:t>
            </w:r>
          </w:p>
        </w:tc>
      </w:tr>
      <w:tr w:rsidR="00A85D8A" w:rsidRPr="00614B7A" w14:paraId="08D4384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6C80C5A" w14:textId="77777777" w:rsidR="00A85D8A" w:rsidRPr="00614B7A" w:rsidRDefault="00A85D8A" w:rsidP="00BE3F9E">
            <w:pPr>
              <w:pStyle w:val="TAL"/>
              <w:rPr>
                <w:bCs/>
              </w:rPr>
            </w:pPr>
            <w:r w:rsidRPr="00614B7A">
              <w:t>6.4B.2.4.4</w:t>
            </w:r>
          </w:p>
        </w:tc>
        <w:tc>
          <w:tcPr>
            <w:tcW w:w="4367" w:type="dxa"/>
            <w:tcBorders>
              <w:top w:val="single" w:sz="4" w:space="0" w:color="auto"/>
              <w:left w:val="single" w:sz="4" w:space="0" w:color="auto"/>
              <w:bottom w:val="single" w:sz="4" w:space="0" w:color="auto"/>
              <w:right w:val="single" w:sz="4" w:space="0" w:color="auto"/>
            </w:tcBorders>
            <w:hideMark/>
          </w:tcPr>
          <w:p w14:paraId="038EA893" w14:textId="77777777" w:rsidR="00A85D8A" w:rsidRPr="00614B7A" w:rsidRDefault="00A85D8A" w:rsidP="00BE3F9E">
            <w:pPr>
              <w:pStyle w:val="TAL"/>
            </w:pPr>
            <w:r w:rsidRPr="00614B7A">
              <w:rPr>
                <w:lang w:eastAsia="zh-CN"/>
              </w:rPr>
              <w:t>EVM Equalizer Flatness for inter-band EN-DC including FR2</w:t>
            </w:r>
            <w:r w:rsidRPr="00614B7A">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2E5B4A5"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114FDBFC" w14:textId="77777777" w:rsidR="00A85D8A" w:rsidRPr="00614B7A" w:rsidRDefault="00A85D8A" w:rsidP="00BE3F9E">
            <w:pPr>
              <w:pStyle w:val="TAL"/>
            </w:pPr>
            <w:r w:rsidRPr="00614B7A">
              <w:t>C012</w:t>
            </w:r>
          </w:p>
        </w:tc>
        <w:tc>
          <w:tcPr>
            <w:tcW w:w="3091" w:type="dxa"/>
            <w:tcBorders>
              <w:top w:val="single" w:sz="4" w:space="0" w:color="auto"/>
              <w:left w:val="single" w:sz="4" w:space="0" w:color="auto"/>
              <w:bottom w:val="single" w:sz="4" w:space="0" w:color="auto"/>
              <w:right w:val="single" w:sz="4" w:space="0" w:color="auto"/>
            </w:tcBorders>
            <w:hideMark/>
          </w:tcPr>
          <w:p w14:paraId="3FB7154F" w14:textId="77777777" w:rsidR="00A85D8A" w:rsidRPr="00614B7A" w:rsidRDefault="00A85D8A" w:rsidP="00BE3F9E">
            <w:pPr>
              <w:pStyle w:val="TAL"/>
            </w:pPr>
            <w:r w:rsidRPr="00614B7A">
              <w:rPr>
                <w:lang w:eastAsia="zh-CN"/>
              </w:rPr>
              <w:t>UEs supporting Inter-band including FR2</w:t>
            </w:r>
            <w:r w:rsidRPr="00614B7A">
              <w:rPr>
                <w:rFonts w:eastAsia="SimSun"/>
                <w:szCs w:val="18"/>
                <w:lang w:eastAsia="zh-CN"/>
              </w:rPr>
              <w:t xml:space="preserve"> </w:t>
            </w:r>
            <w:r w:rsidRPr="00614B7A">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DB94B77" w14:textId="77777777" w:rsidR="00A85D8A" w:rsidRPr="00614B7A" w:rsidRDefault="00A85D8A" w:rsidP="00BE3F9E">
            <w:pPr>
              <w:pStyle w:val="TAL"/>
            </w:pPr>
            <w:r w:rsidRPr="00614B7A">
              <w:rPr>
                <w:rFonts w:eastAsia="SimSun"/>
                <w:szCs w:val="18"/>
              </w:rPr>
              <w:t>E0</w:t>
            </w:r>
            <w:r w:rsidRPr="00614B7A">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8911747" w14:textId="77777777" w:rsidR="00A85D8A" w:rsidRPr="00614B7A"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136F327" w14:textId="77777777" w:rsidR="00A85D8A" w:rsidRPr="00614B7A" w:rsidRDefault="00A85D8A" w:rsidP="00BE3F9E">
            <w:pPr>
              <w:pStyle w:val="TAL"/>
              <w:rPr>
                <w:rFonts w:cs="Arial"/>
                <w:lang w:eastAsia="zh-TW"/>
              </w:rPr>
            </w:pPr>
            <w:r w:rsidRPr="00614B7A">
              <w:rPr>
                <w:rFonts w:cs="Arial"/>
                <w:lang w:eastAsia="zh-TW"/>
              </w:rPr>
              <w:t>NOTE 1</w:t>
            </w:r>
          </w:p>
          <w:p w14:paraId="641B22D1" w14:textId="77777777" w:rsidR="00A85D8A" w:rsidRPr="00614B7A" w:rsidRDefault="00A85D8A" w:rsidP="00BE3F9E">
            <w:pPr>
              <w:pStyle w:val="TAL"/>
              <w:rPr>
                <w:rFonts w:cs="Arial"/>
              </w:rPr>
            </w:pPr>
            <w:r w:rsidRPr="00614B7A">
              <w:rPr>
                <w:rFonts w:cs="Arial"/>
              </w:rPr>
              <w:t>NOTE 5</w:t>
            </w:r>
          </w:p>
          <w:p w14:paraId="00138B50" w14:textId="77777777" w:rsidR="00A85D8A" w:rsidRPr="00614B7A" w:rsidRDefault="00A85D8A" w:rsidP="00BE3F9E">
            <w:pPr>
              <w:pStyle w:val="TAL"/>
            </w:pPr>
            <w:r w:rsidRPr="00614B7A">
              <w:rPr>
                <w:rFonts w:cs="Arial"/>
              </w:rPr>
              <w:t xml:space="preserve">Skip </w:t>
            </w:r>
            <w:r w:rsidRPr="00614B7A">
              <w:rPr>
                <w:lang w:eastAsia="zh-CN"/>
              </w:rPr>
              <w:t xml:space="preserve">TC </w:t>
            </w:r>
            <w:r w:rsidRPr="00614B7A">
              <w:rPr>
                <w:lang w:eastAsia="ko-KR"/>
              </w:rPr>
              <w:t>6.4B.2.4.4</w:t>
            </w:r>
            <w:r w:rsidRPr="00614B7A">
              <w:rPr>
                <w:rFonts w:cs="Arial"/>
              </w:rPr>
              <w:t xml:space="preserve"> if UE supports SA and </w:t>
            </w:r>
            <w:r w:rsidRPr="00614B7A">
              <w:rPr>
                <w:lang w:eastAsia="ko-KR"/>
              </w:rPr>
              <w:t>TS 38.521-2 TC 6.4.2.4</w:t>
            </w:r>
            <w:r w:rsidRPr="00614B7A">
              <w:rPr>
                <w:rFonts w:cs="Arial"/>
              </w:rPr>
              <w:t xml:space="preserve"> has been executed.</w:t>
            </w:r>
          </w:p>
        </w:tc>
      </w:tr>
      <w:tr w:rsidR="00A85D8A" w:rsidRPr="00614B7A" w14:paraId="1266F71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080E3AD" w14:textId="77777777" w:rsidR="00A85D8A" w:rsidRPr="00614B7A" w:rsidRDefault="00A85D8A" w:rsidP="00BE3F9E">
            <w:pPr>
              <w:pStyle w:val="TAL"/>
              <w:rPr>
                <w:bCs/>
              </w:rPr>
            </w:pPr>
            <w:r w:rsidRPr="00614B7A">
              <w:rPr>
                <w:bCs/>
              </w:rPr>
              <w:t>6.4B.2.4.4D</w:t>
            </w:r>
          </w:p>
        </w:tc>
        <w:tc>
          <w:tcPr>
            <w:tcW w:w="4367" w:type="dxa"/>
            <w:tcBorders>
              <w:top w:val="single" w:sz="4" w:space="0" w:color="auto"/>
              <w:left w:val="single" w:sz="4" w:space="0" w:color="auto"/>
              <w:bottom w:val="single" w:sz="4" w:space="0" w:color="auto"/>
              <w:right w:val="single" w:sz="4" w:space="0" w:color="auto"/>
            </w:tcBorders>
            <w:hideMark/>
          </w:tcPr>
          <w:p w14:paraId="7BAB3516" w14:textId="77777777" w:rsidR="00A85D8A" w:rsidRPr="00614B7A" w:rsidRDefault="00A85D8A" w:rsidP="00BE3F9E">
            <w:pPr>
              <w:pStyle w:val="TAL"/>
            </w:pPr>
            <w:r w:rsidRPr="00614B7A">
              <w:t>EVM Equalizer Flatness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220816E" w14:textId="77777777" w:rsidR="00A85D8A" w:rsidRPr="00614B7A" w:rsidRDefault="00A85D8A" w:rsidP="00BE3F9E">
            <w:pPr>
              <w:pStyle w:val="TAC"/>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64123D4A" w14:textId="77777777" w:rsidR="00A85D8A" w:rsidRPr="00614B7A" w:rsidRDefault="00A85D8A" w:rsidP="00BE3F9E">
            <w:pPr>
              <w:pStyle w:val="TAL"/>
            </w:pPr>
            <w:r w:rsidRPr="00614B7A">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AC6221E" w14:textId="77777777" w:rsidR="00A85D8A" w:rsidRPr="00614B7A" w:rsidRDefault="00A85D8A" w:rsidP="00BE3F9E">
            <w:pPr>
              <w:pStyle w:val="TAL"/>
            </w:pPr>
            <w:r w:rsidRPr="00614B7A">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E179166" w14:textId="77777777" w:rsidR="00A85D8A" w:rsidRPr="00614B7A" w:rsidRDefault="00A85D8A" w:rsidP="00BE3F9E">
            <w:pPr>
              <w:pStyle w:val="TAL"/>
            </w:pPr>
            <w:r w:rsidRPr="00614B7A">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931A7E2"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1025AEC" w14:textId="77777777" w:rsidR="00A85D8A" w:rsidRPr="00614B7A" w:rsidRDefault="00A85D8A" w:rsidP="00BE3F9E">
            <w:pPr>
              <w:pStyle w:val="TAL"/>
              <w:rPr>
                <w:rFonts w:cs="Arial"/>
              </w:rPr>
            </w:pPr>
            <w:r w:rsidRPr="00614B7A">
              <w:t>NOTE 1</w:t>
            </w:r>
          </w:p>
        </w:tc>
      </w:tr>
      <w:tr w:rsidR="00A85D8A" w:rsidRPr="00614B7A" w14:paraId="3A84D8E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320E6CC" w14:textId="77777777" w:rsidR="00A85D8A" w:rsidRPr="00614B7A" w:rsidRDefault="00A85D8A" w:rsidP="00BE3F9E">
            <w:pPr>
              <w:pStyle w:val="TAL"/>
              <w:rPr>
                <w:bCs/>
              </w:rPr>
            </w:pPr>
            <w:r w:rsidRPr="00614B7A">
              <w:rPr>
                <w:bCs/>
              </w:rPr>
              <w:lastRenderedPageBreak/>
              <w:t>6.4B.2.4.5</w:t>
            </w:r>
          </w:p>
        </w:tc>
        <w:tc>
          <w:tcPr>
            <w:tcW w:w="4367" w:type="dxa"/>
            <w:tcBorders>
              <w:top w:val="single" w:sz="4" w:space="0" w:color="auto"/>
              <w:left w:val="single" w:sz="4" w:space="0" w:color="auto"/>
              <w:bottom w:val="single" w:sz="4" w:space="0" w:color="auto"/>
              <w:right w:val="single" w:sz="4" w:space="0" w:color="auto"/>
            </w:tcBorders>
            <w:hideMark/>
          </w:tcPr>
          <w:p w14:paraId="7042EC9C" w14:textId="77777777" w:rsidR="00A85D8A" w:rsidRPr="00614B7A" w:rsidRDefault="00A85D8A" w:rsidP="00BE3F9E">
            <w:pPr>
              <w:pStyle w:val="TAL"/>
            </w:pPr>
            <w:r w:rsidRPr="00614B7A">
              <w:t>EVM spectral flatness for pi/2 BPSK modulation</w:t>
            </w:r>
            <w:r w:rsidRPr="00614B7A">
              <w:rPr>
                <w:lang w:eastAsia="zh-CN"/>
              </w:rPr>
              <w:t xml:space="preserve"> for inter-band EN-DC including FR2</w:t>
            </w:r>
            <w:r w:rsidRPr="00614B7A">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27C07F8"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7B4A9320" w14:textId="77777777" w:rsidR="00A85D8A" w:rsidRPr="00614B7A" w:rsidRDefault="00A85D8A" w:rsidP="00BE3F9E">
            <w:pPr>
              <w:pStyle w:val="TAL"/>
            </w:pPr>
            <w:r w:rsidRPr="00614B7A">
              <w:rPr>
                <w:rFonts w:eastAsia="SimSun"/>
                <w:lang w:eastAsia="zh-CN"/>
              </w:rPr>
              <w:t>C012f</w:t>
            </w:r>
          </w:p>
        </w:tc>
        <w:tc>
          <w:tcPr>
            <w:tcW w:w="3091" w:type="dxa"/>
            <w:tcBorders>
              <w:top w:val="single" w:sz="4" w:space="0" w:color="auto"/>
              <w:left w:val="single" w:sz="4" w:space="0" w:color="auto"/>
              <w:bottom w:val="single" w:sz="4" w:space="0" w:color="auto"/>
              <w:right w:val="single" w:sz="4" w:space="0" w:color="auto"/>
            </w:tcBorders>
            <w:hideMark/>
          </w:tcPr>
          <w:p w14:paraId="76FB3140" w14:textId="77777777" w:rsidR="00A85D8A" w:rsidRPr="00614B7A" w:rsidRDefault="00A85D8A" w:rsidP="00BE3F9E">
            <w:pPr>
              <w:pStyle w:val="TAL"/>
            </w:pPr>
            <w:r w:rsidRPr="00614B7A">
              <w:rPr>
                <w:rFonts w:eastAsia="SimSun"/>
                <w:lang w:eastAsia="zh-CN"/>
              </w:rPr>
              <w:t xml:space="preserve">UEs supporting </w:t>
            </w:r>
            <w:r w:rsidRPr="00614B7A">
              <w:rPr>
                <w:lang w:eastAsia="zh-CN"/>
              </w:rPr>
              <w:t>Inter-band including FR2</w:t>
            </w:r>
            <w:r w:rsidRPr="00614B7A">
              <w:rPr>
                <w:rFonts w:eastAsia="SimSun"/>
                <w:szCs w:val="18"/>
                <w:lang w:eastAsia="zh-CN"/>
              </w:rPr>
              <w:t xml:space="preserve"> </w:t>
            </w:r>
            <w:r w:rsidRPr="00614B7A">
              <w:rPr>
                <w:rFonts w:eastAsia="SimSun"/>
                <w:lang w:eastAsia="zh-CN"/>
              </w:rPr>
              <w:t>with 1 NR UL CC and pi/2 BPSK modulation</w:t>
            </w:r>
          </w:p>
        </w:tc>
        <w:tc>
          <w:tcPr>
            <w:tcW w:w="1551" w:type="dxa"/>
            <w:tcBorders>
              <w:top w:val="single" w:sz="4" w:space="0" w:color="auto"/>
              <w:left w:val="single" w:sz="4" w:space="0" w:color="auto"/>
              <w:bottom w:val="single" w:sz="4" w:space="0" w:color="auto"/>
              <w:right w:val="single" w:sz="4" w:space="0" w:color="auto"/>
            </w:tcBorders>
            <w:hideMark/>
          </w:tcPr>
          <w:p w14:paraId="1D9D638E" w14:textId="77777777" w:rsidR="00A85D8A" w:rsidRPr="00614B7A" w:rsidRDefault="00A85D8A" w:rsidP="00BE3F9E">
            <w:pPr>
              <w:pStyle w:val="TAL"/>
            </w:pPr>
            <w:r w:rsidRPr="00614B7A">
              <w:rPr>
                <w:rFonts w:eastAsia="SimSun"/>
                <w:szCs w:val="18"/>
              </w:rPr>
              <w:t>E0</w:t>
            </w:r>
            <w:r w:rsidRPr="00614B7A">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A010971"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4D3F922" w14:textId="77777777" w:rsidR="00A85D8A" w:rsidRPr="00614B7A" w:rsidRDefault="00A85D8A" w:rsidP="00BE3F9E">
            <w:pPr>
              <w:pStyle w:val="TAL"/>
            </w:pPr>
            <w:r w:rsidRPr="00614B7A">
              <w:t>NOTE 1</w:t>
            </w:r>
          </w:p>
          <w:p w14:paraId="63097952" w14:textId="77777777" w:rsidR="00A85D8A" w:rsidRPr="00614B7A" w:rsidRDefault="00A85D8A" w:rsidP="00BE3F9E">
            <w:pPr>
              <w:pStyle w:val="TAL"/>
            </w:pPr>
            <w:r w:rsidRPr="00614B7A">
              <w:t>NOTE 5</w:t>
            </w:r>
          </w:p>
          <w:p w14:paraId="7D80352C" w14:textId="77777777" w:rsidR="00A85D8A" w:rsidRPr="00614B7A" w:rsidRDefault="00A85D8A" w:rsidP="00BE3F9E">
            <w:pPr>
              <w:pStyle w:val="TAL"/>
              <w:rPr>
                <w:rFonts w:cs="Arial"/>
              </w:rPr>
            </w:pPr>
            <w:r w:rsidRPr="00614B7A">
              <w:t>Skip TC 6.4B.2.4.5 if UE supports SA and TS 38.521-2 TC 6.4.2.5 has been executed.</w:t>
            </w:r>
          </w:p>
        </w:tc>
      </w:tr>
      <w:tr w:rsidR="00A85D8A" w:rsidRPr="00614B7A" w14:paraId="7C03DE4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58158B4" w14:textId="77777777" w:rsidR="00A85D8A" w:rsidRPr="00614B7A" w:rsidRDefault="00A85D8A" w:rsidP="00BE3F9E">
            <w:pPr>
              <w:pStyle w:val="TAL"/>
              <w:rPr>
                <w:b/>
              </w:rPr>
            </w:pPr>
            <w:r w:rsidRPr="00614B7A">
              <w:rPr>
                <w:rFonts w:cs="Arial"/>
                <w:b/>
              </w:rPr>
              <w:t>6.5B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E34BBDF" w14:textId="77777777" w:rsidR="00A85D8A" w:rsidRPr="00614B7A" w:rsidRDefault="00A85D8A" w:rsidP="00BE3F9E">
            <w:pPr>
              <w:pStyle w:val="TAL"/>
              <w:rPr>
                <w:b/>
                <w:lang w:eastAsia="zh-CN"/>
              </w:rPr>
            </w:pPr>
            <w:r w:rsidRPr="00614B7A">
              <w:rPr>
                <w:b/>
              </w:rPr>
              <w:t>Output RF spectrum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18229D"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0F4E19E" w14:textId="77777777" w:rsidR="00A85D8A" w:rsidRPr="00614B7A"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D80122F" w14:textId="77777777" w:rsidR="00A85D8A" w:rsidRPr="00614B7A"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5468039" w14:textId="77777777" w:rsidR="00A85D8A" w:rsidRPr="00614B7A"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CB1E645" w14:textId="77777777" w:rsidR="00A85D8A" w:rsidRPr="00614B7A"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FDBBD8F" w14:textId="77777777" w:rsidR="00A85D8A" w:rsidRPr="00614B7A" w:rsidRDefault="00A85D8A" w:rsidP="00BE3F9E">
            <w:pPr>
              <w:pStyle w:val="TAL"/>
              <w:rPr>
                <w:b/>
                <w:lang w:eastAsia="zh-CN"/>
              </w:rPr>
            </w:pPr>
          </w:p>
        </w:tc>
      </w:tr>
      <w:tr w:rsidR="00A85D8A" w:rsidRPr="00614B7A" w14:paraId="2F2E3AC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B734700" w14:textId="77777777" w:rsidR="00A85D8A" w:rsidRPr="00614B7A" w:rsidRDefault="00A85D8A" w:rsidP="00BE3F9E">
            <w:pPr>
              <w:pStyle w:val="TAL"/>
              <w:rPr>
                <w:bCs/>
              </w:rPr>
            </w:pPr>
            <w:r w:rsidRPr="00614B7A">
              <w:t>6.5B.1.1</w:t>
            </w:r>
          </w:p>
        </w:tc>
        <w:tc>
          <w:tcPr>
            <w:tcW w:w="4367" w:type="dxa"/>
            <w:tcBorders>
              <w:top w:val="single" w:sz="4" w:space="0" w:color="auto"/>
              <w:left w:val="single" w:sz="4" w:space="0" w:color="auto"/>
              <w:bottom w:val="single" w:sz="4" w:space="0" w:color="auto"/>
              <w:right w:val="single" w:sz="4" w:space="0" w:color="auto"/>
            </w:tcBorders>
            <w:hideMark/>
          </w:tcPr>
          <w:p w14:paraId="5077928E" w14:textId="77777777" w:rsidR="00A85D8A" w:rsidRPr="00614B7A" w:rsidRDefault="00A85D8A" w:rsidP="00BE3F9E">
            <w:pPr>
              <w:pStyle w:val="TAL"/>
            </w:pPr>
            <w:r w:rsidRPr="00614B7A">
              <w:t>Occupied bandwidth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63E3D56"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6CC3C75C" w14:textId="77777777" w:rsidR="00A85D8A" w:rsidRPr="00614B7A" w:rsidRDefault="00A85D8A" w:rsidP="00BE3F9E">
            <w:pPr>
              <w:pStyle w:val="TAL"/>
            </w:pPr>
            <w:r w:rsidRPr="00614B7A">
              <w:t>C009</w:t>
            </w:r>
          </w:p>
        </w:tc>
        <w:tc>
          <w:tcPr>
            <w:tcW w:w="3091" w:type="dxa"/>
            <w:tcBorders>
              <w:top w:val="single" w:sz="4" w:space="0" w:color="auto"/>
              <w:left w:val="single" w:sz="4" w:space="0" w:color="auto"/>
              <w:bottom w:val="single" w:sz="4" w:space="0" w:color="auto"/>
              <w:right w:val="single" w:sz="4" w:space="0" w:color="auto"/>
            </w:tcBorders>
            <w:hideMark/>
          </w:tcPr>
          <w:p w14:paraId="2DC3FA53" w14:textId="77777777" w:rsidR="00A85D8A" w:rsidRPr="00614B7A" w:rsidRDefault="00A85D8A" w:rsidP="00BE3F9E">
            <w:pPr>
              <w:pStyle w:val="TAL"/>
            </w:pPr>
            <w:r w:rsidRPr="00614B7A">
              <w:rPr>
                <w:lang w:eastAsia="zh-CN"/>
              </w:rPr>
              <w:t>UEs supporting intra-band 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2671D30" w14:textId="77777777" w:rsidR="00A85D8A" w:rsidRPr="00614B7A" w:rsidRDefault="00A85D8A" w:rsidP="00BE3F9E">
            <w:pPr>
              <w:pStyle w:val="TAL"/>
            </w:pPr>
            <w:r w:rsidRPr="00614B7A">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8D7AEE0"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55CAB8D" w14:textId="77777777" w:rsidR="00A85D8A" w:rsidRPr="00614B7A" w:rsidRDefault="00A85D8A" w:rsidP="00BE3F9E">
            <w:pPr>
              <w:pStyle w:val="TAL"/>
            </w:pPr>
            <w:r w:rsidRPr="00614B7A">
              <w:t>NOTE 1</w:t>
            </w:r>
          </w:p>
        </w:tc>
      </w:tr>
      <w:tr w:rsidR="00A85D8A" w:rsidRPr="00614B7A" w14:paraId="60CBD74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B92D0F9" w14:textId="77777777" w:rsidR="00A85D8A" w:rsidRPr="00614B7A" w:rsidRDefault="00A85D8A" w:rsidP="00BE3F9E">
            <w:pPr>
              <w:pStyle w:val="TAL"/>
              <w:rPr>
                <w:bCs/>
              </w:rPr>
            </w:pPr>
            <w:r w:rsidRPr="00614B7A">
              <w:t>6.5B.1.2</w:t>
            </w:r>
          </w:p>
        </w:tc>
        <w:tc>
          <w:tcPr>
            <w:tcW w:w="4367" w:type="dxa"/>
            <w:tcBorders>
              <w:top w:val="single" w:sz="4" w:space="0" w:color="auto"/>
              <w:left w:val="single" w:sz="4" w:space="0" w:color="auto"/>
              <w:bottom w:val="single" w:sz="4" w:space="0" w:color="auto"/>
              <w:right w:val="single" w:sz="4" w:space="0" w:color="auto"/>
            </w:tcBorders>
            <w:hideMark/>
          </w:tcPr>
          <w:p w14:paraId="6A6795A7" w14:textId="77777777" w:rsidR="00A85D8A" w:rsidRPr="00614B7A" w:rsidRDefault="00A85D8A" w:rsidP="00BE3F9E">
            <w:pPr>
              <w:pStyle w:val="TAL"/>
            </w:pPr>
            <w:r w:rsidRPr="00614B7A">
              <w:t>Occupied bandwidth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2E52686"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4C03AA03" w14:textId="77777777" w:rsidR="00A85D8A" w:rsidRPr="00614B7A" w:rsidRDefault="00A85D8A" w:rsidP="00BE3F9E">
            <w:pPr>
              <w:pStyle w:val="TAL"/>
            </w:pPr>
            <w:r w:rsidRPr="00614B7A">
              <w:t>C010</w:t>
            </w:r>
          </w:p>
        </w:tc>
        <w:tc>
          <w:tcPr>
            <w:tcW w:w="3091" w:type="dxa"/>
            <w:tcBorders>
              <w:top w:val="single" w:sz="4" w:space="0" w:color="auto"/>
              <w:left w:val="single" w:sz="4" w:space="0" w:color="auto"/>
              <w:bottom w:val="single" w:sz="4" w:space="0" w:color="auto"/>
              <w:right w:val="single" w:sz="4" w:space="0" w:color="auto"/>
            </w:tcBorders>
            <w:hideMark/>
          </w:tcPr>
          <w:p w14:paraId="439E0BEF" w14:textId="77777777" w:rsidR="00A85D8A" w:rsidRPr="00614B7A" w:rsidRDefault="00A85D8A" w:rsidP="00BE3F9E">
            <w:pPr>
              <w:pStyle w:val="TAL"/>
            </w:pPr>
            <w:r w:rsidRPr="00614B7A">
              <w:rPr>
                <w:lang w:eastAsia="zh-CN"/>
              </w:rPr>
              <w:t>UEs supporting intra-band non-contiguous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13C974F" w14:textId="77777777" w:rsidR="00A85D8A" w:rsidRPr="00614B7A" w:rsidRDefault="00A85D8A" w:rsidP="00BE3F9E">
            <w:pPr>
              <w:pStyle w:val="TAL"/>
            </w:pPr>
            <w:r w:rsidRPr="00614B7A">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2C85701E"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62AEE24" w14:textId="77777777" w:rsidR="00A85D8A" w:rsidRPr="00614B7A" w:rsidRDefault="00A85D8A" w:rsidP="00BE3F9E">
            <w:pPr>
              <w:pStyle w:val="TAL"/>
            </w:pPr>
            <w:r w:rsidRPr="00614B7A">
              <w:t>NOTE 1</w:t>
            </w:r>
          </w:p>
          <w:p w14:paraId="07FE9A3F" w14:textId="77777777" w:rsidR="00A85D8A" w:rsidRPr="00614B7A" w:rsidRDefault="00A85D8A" w:rsidP="00BE3F9E">
            <w:pPr>
              <w:pStyle w:val="TAL"/>
              <w:rPr>
                <w:rFonts w:cs="Arial"/>
              </w:rPr>
            </w:pPr>
            <w:r w:rsidRPr="00614B7A">
              <w:rPr>
                <w:rFonts w:cs="Arial"/>
              </w:rPr>
              <w:t>NOTE 5</w:t>
            </w:r>
          </w:p>
          <w:p w14:paraId="4D701B15" w14:textId="77777777" w:rsidR="00A85D8A" w:rsidRPr="00614B7A" w:rsidRDefault="00A85D8A" w:rsidP="00BE3F9E">
            <w:pPr>
              <w:pStyle w:val="TAL"/>
            </w:pPr>
            <w:r w:rsidRPr="00614B7A">
              <w:rPr>
                <w:rFonts w:cs="Arial"/>
              </w:rPr>
              <w:t xml:space="preserve">Skip </w:t>
            </w:r>
            <w:r w:rsidRPr="00614B7A">
              <w:rPr>
                <w:lang w:eastAsia="zh-CN"/>
              </w:rPr>
              <w:t>TC 6.5B.1.2</w:t>
            </w:r>
            <w:r w:rsidRPr="00614B7A">
              <w:rPr>
                <w:rFonts w:cs="Arial"/>
              </w:rPr>
              <w:t xml:space="preserve"> if UE supports SA and </w:t>
            </w:r>
            <w:r w:rsidRPr="00614B7A">
              <w:rPr>
                <w:lang w:eastAsia="zh-CN"/>
              </w:rPr>
              <w:t>TS 38.521-1 TC 6.5.1</w:t>
            </w:r>
            <w:r w:rsidRPr="00614B7A">
              <w:rPr>
                <w:rFonts w:cs="Arial"/>
              </w:rPr>
              <w:t xml:space="preserve"> has been executed.</w:t>
            </w:r>
          </w:p>
        </w:tc>
      </w:tr>
      <w:tr w:rsidR="00A85D8A" w:rsidRPr="00614B7A" w14:paraId="7621E8C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70FD402" w14:textId="77777777" w:rsidR="00A85D8A" w:rsidRPr="00614B7A" w:rsidRDefault="00A85D8A" w:rsidP="00BE3F9E">
            <w:pPr>
              <w:pStyle w:val="TAL"/>
              <w:rPr>
                <w:bCs/>
              </w:rPr>
            </w:pPr>
            <w:r w:rsidRPr="00614B7A">
              <w:t>6.5B.1.3</w:t>
            </w:r>
          </w:p>
        </w:tc>
        <w:tc>
          <w:tcPr>
            <w:tcW w:w="4367" w:type="dxa"/>
            <w:tcBorders>
              <w:top w:val="single" w:sz="4" w:space="0" w:color="auto"/>
              <w:left w:val="single" w:sz="4" w:space="0" w:color="auto"/>
              <w:bottom w:val="single" w:sz="4" w:space="0" w:color="auto"/>
              <w:right w:val="single" w:sz="4" w:space="0" w:color="auto"/>
            </w:tcBorders>
            <w:hideMark/>
          </w:tcPr>
          <w:p w14:paraId="05451032" w14:textId="77777777" w:rsidR="00A85D8A" w:rsidRPr="00614B7A" w:rsidRDefault="00A85D8A" w:rsidP="00BE3F9E">
            <w:pPr>
              <w:pStyle w:val="TAL"/>
            </w:pPr>
            <w:r w:rsidRPr="00614B7A">
              <w:rPr>
                <w:lang w:eastAsia="zh-CN"/>
              </w:rPr>
              <w:t xml:space="preserve">Occupied bandwidth for Inter-Band EN-DC within FR1 </w:t>
            </w:r>
            <w:r w:rsidRPr="00614B7A">
              <w:t>(1 NR CC)</w:t>
            </w:r>
          </w:p>
        </w:tc>
        <w:tc>
          <w:tcPr>
            <w:tcW w:w="850" w:type="dxa"/>
            <w:tcBorders>
              <w:top w:val="single" w:sz="4" w:space="0" w:color="auto"/>
              <w:left w:val="single" w:sz="4" w:space="0" w:color="auto"/>
              <w:bottom w:val="single" w:sz="4" w:space="0" w:color="auto"/>
              <w:right w:val="single" w:sz="4" w:space="0" w:color="auto"/>
            </w:tcBorders>
            <w:hideMark/>
          </w:tcPr>
          <w:p w14:paraId="458AFBDF"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7FED6C34" w14:textId="77777777" w:rsidR="00A85D8A" w:rsidRPr="00614B7A" w:rsidRDefault="00A85D8A" w:rsidP="00BE3F9E">
            <w:pPr>
              <w:pStyle w:val="TAL"/>
            </w:pPr>
            <w:r w:rsidRPr="00614B7A">
              <w:t>C011b</w:t>
            </w:r>
          </w:p>
        </w:tc>
        <w:tc>
          <w:tcPr>
            <w:tcW w:w="3091" w:type="dxa"/>
            <w:tcBorders>
              <w:top w:val="single" w:sz="4" w:space="0" w:color="auto"/>
              <w:left w:val="single" w:sz="4" w:space="0" w:color="auto"/>
              <w:bottom w:val="single" w:sz="4" w:space="0" w:color="auto"/>
              <w:right w:val="single" w:sz="4" w:space="0" w:color="auto"/>
            </w:tcBorders>
            <w:hideMark/>
          </w:tcPr>
          <w:p w14:paraId="525D110F" w14:textId="77777777" w:rsidR="00A85D8A" w:rsidRPr="00614B7A" w:rsidRDefault="00A85D8A" w:rsidP="00BE3F9E">
            <w:pPr>
              <w:pStyle w:val="TAL"/>
            </w:pPr>
            <w:r w:rsidRPr="00614B7A">
              <w:rPr>
                <w:lang w:eastAsia="zh-CN"/>
              </w:rPr>
              <w:t>UEs supporting inter-band EN-DC within FR1</w:t>
            </w:r>
            <w:r w:rsidRPr="00614B7A">
              <w:rPr>
                <w:rFonts w:eastAsia="SimSun"/>
                <w:szCs w:val="18"/>
                <w:lang w:eastAsia="zh-CN"/>
              </w:rPr>
              <w:t xml:space="preserve"> with </w:t>
            </w:r>
            <w:r w:rsidRPr="00614B7A">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7644430" w14:textId="77777777" w:rsidR="00A85D8A" w:rsidRPr="00614B7A" w:rsidRDefault="00A85D8A" w:rsidP="00BE3F9E">
            <w:pPr>
              <w:pStyle w:val="TAL"/>
            </w:pPr>
            <w:r w:rsidRPr="00614B7A">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3C98DA2D"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EF6CA09" w14:textId="77777777" w:rsidR="00A85D8A" w:rsidRPr="00614B7A" w:rsidRDefault="00A85D8A" w:rsidP="00BE3F9E">
            <w:pPr>
              <w:pStyle w:val="TAL"/>
              <w:rPr>
                <w:rFonts w:cs="Arial"/>
              </w:rPr>
            </w:pPr>
            <w:r w:rsidRPr="00614B7A">
              <w:rPr>
                <w:rFonts w:cs="Arial"/>
              </w:rPr>
              <w:t>NOTE 5</w:t>
            </w:r>
          </w:p>
          <w:p w14:paraId="6CB1A55E" w14:textId="77777777" w:rsidR="00A85D8A" w:rsidRPr="00614B7A" w:rsidRDefault="00A85D8A" w:rsidP="00BE3F9E">
            <w:pPr>
              <w:pStyle w:val="TAL"/>
            </w:pPr>
            <w:r w:rsidRPr="00614B7A">
              <w:rPr>
                <w:rFonts w:cs="Arial"/>
              </w:rPr>
              <w:t xml:space="preserve">Skip </w:t>
            </w:r>
            <w:r w:rsidRPr="00614B7A">
              <w:rPr>
                <w:lang w:eastAsia="zh-CN"/>
              </w:rPr>
              <w:t>TC 6.5B.1.3</w:t>
            </w:r>
            <w:r w:rsidRPr="00614B7A">
              <w:rPr>
                <w:rFonts w:cs="Arial"/>
              </w:rPr>
              <w:t xml:space="preserve"> if UE supports SA and </w:t>
            </w:r>
            <w:r w:rsidRPr="00614B7A">
              <w:rPr>
                <w:lang w:eastAsia="zh-CN"/>
              </w:rPr>
              <w:t>TS 38.521-1 TC 6.5.1</w:t>
            </w:r>
            <w:r w:rsidRPr="00614B7A">
              <w:rPr>
                <w:rFonts w:cs="Arial"/>
              </w:rPr>
              <w:t xml:space="preserve"> has been executed.</w:t>
            </w:r>
          </w:p>
        </w:tc>
      </w:tr>
      <w:tr w:rsidR="00A85D8A" w:rsidRPr="00614B7A" w14:paraId="3AFF7D6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DEC0E36" w14:textId="77777777" w:rsidR="00A85D8A" w:rsidRPr="00614B7A" w:rsidRDefault="00A85D8A" w:rsidP="00BE3F9E">
            <w:pPr>
              <w:pStyle w:val="TAL"/>
              <w:rPr>
                <w:bCs/>
              </w:rPr>
            </w:pPr>
            <w:r w:rsidRPr="00614B7A">
              <w:t>6.5B.1.4</w:t>
            </w:r>
          </w:p>
        </w:tc>
        <w:tc>
          <w:tcPr>
            <w:tcW w:w="4367" w:type="dxa"/>
            <w:tcBorders>
              <w:top w:val="single" w:sz="4" w:space="0" w:color="auto"/>
              <w:left w:val="single" w:sz="4" w:space="0" w:color="auto"/>
              <w:bottom w:val="single" w:sz="4" w:space="0" w:color="auto"/>
              <w:right w:val="single" w:sz="4" w:space="0" w:color="auto"/>
            </w:tcBorders>
            <w:hideMark/>
          </w:tcPr>
          <w:p w14:paraId="33E9E118" w14:textId="77777777" w:rsidR="00A85D8A" w:rsidRPr="00614B7A" w:rsidRDefault="00A85D8A" w:rsidP="00BE3F9E">
            <w:pPr>
              <w:pStyle w:val="TAL"/>
            </w:pPr>
            <w:r w:rsidRPr="00614B7A">
              <w:rPr>
                <w:lang w:eastAsia="zh-CN"/>
              </w:rPr>
              <w:t>Occupied bandwidth for Inter-Band EN-DC including FR2</w:t>
            </w:r>
            <w:r w:rsidRPr="00614B7A">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E6D2764"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2C8D00B8" w14:textId="77777777" w:rsidR="00A85D8A" w:rsidRPr="00614B7A" w:rsidRDefault="00A85D8A" w:rsidP="00BE3F9E">
            <w:pPr>
              <w:pStyle w:val="TAL"/>
            </w:pPr>
            <w:r w:rsidRPr="00614B7A">
              <w:t>C012</w:t>
            </w:r>
          </w:p>
        </w:tc>
        <w:tc>
          <w:tcPr>
            <w:tcW w:w="3091" w:type="dxa"/>
            <w:tcBorders>
              <w:top w:val="single" w:sz="4" w:space="0" w:color="auto"/>
              <w:left w:val="single" w:sz="4" w:space="0" w:color="auto"/>
              <w:bottom w:val="single" w:sz="4" w:space="0" w:color="auto"/>
              <w:right w:val="single" w:sz="4" w:space="0" w:color="auto"/>
            </w:tcBorders>
            <w:hideMark/>
          </w:tcPr>
          <w:p w14:paraId="38616112" w14:textId="77777777" w:rsidR="00A85D8A" w:rsidRPr="00614B7A" w:rsidRDefault="00A85D8A" w:rsidP="00BE3F9E">
            <w:pPr>
              <w:pStyle w:val="TAL"/>
            </w:pPr>
            <w:r w:rsidRPr="00614B7A">
              <w:rPr>
                <w:lang w:eastAsia="zh-CN"/>
              </w:rPr>
              <w:t>UEs supporting Inter-band including FR2</w:t>
            </w:r>
            <w:r w:rsidRPr="00614B7A">
              <w:rPr>
                <w:rFonts w:eastAsia="SimSun"/>
                <w:szCs w:val="18"/>
                <w:lang w:eastAsia="zh-CN"/>
              </w:rPr>
              <w:t xml:space="preserve"> </w:t>
            </w:r>
            <w:r w:rsidRPr="00614B7A">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0AD5BB4C" w14:textId="77777777" w:rsidR="00A85D8A" w:rsidRPr="00614B7A" w:rsidRDefault="00A85D8A" w:rsidP="00BE3F9E">
            <w:pPr>
              <w:pStyle w:val="TAL"/>
            </w:pPr>
            <w:r w:rsidRPr="00614B7A">
              <w:rPr>
                <w:rFonts w:eastAsia="SimSun"/>
                <w:szCs w:val="18"/>
              </w:rPr>
              <w:t>E0</w:t>
            </w:r>
            <w:r w:rsidRPr="00614B7A">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47EF839" w14:textId="77777777" w:rsidR="00A85D8A" w:rsidRPr="00614B7A"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56058397" w14:textId="77777777" w:rsidR="00A85D8A" w:rsidRPr="00614B7A" w:rsidRDefault="00A85D8A" w:rsidP="00BE3F9E">
            <w:pPr>
              <w:pStyle w:val="TAL"/>
              <w:rPr>
                <w:rFonts w:cs="Arial"/>
                <w:lang w:eastAsia="zh-TW"/>
              </w:rPr>
            </w:pPr>
            <w:r w:rsidRPr="00614B7A">
              <w:rPr>
                <w:rFonts w:cs="Arial"/>
                <w:lang w:eastAsia="zh-TW"/>
              </w:rPr>
              <w:t>NOTE 1</w:t>
            </w:r>
          </w:p>
          <w:p w14:paraId="2C960C60" w14:textId="77777777" w:rsidR="00A85D8A" w:rsidRPr="00614B7A" w:rsidRDefault="00A85D8A" w:rsidP="00BE3F9E">
            <w:pPr>
              <w:pStyle w:val="TAL"/>
              <w:rPr>
                <w:rFonts w:cs="Arial"/>
              </w:rPr>
            </w:pPr>
            <w:r w:rsidRPr="00614B7A">
              <w:rPr>
                <w:rFonts w:cs="Arial"/>
              </w:rPr>
              <w:t>NOTE 5</w:t>
            </w:r>
          </w:p>
          <w:p w14:paraId="13659485" w14:textId="77777777" w:rsidR="00A85D8A" w:rsidRPr="00614B7A" w:rsidRDefault="00A85D8A" w:rsidP="00BE3F9E">
            <w:pPr>
              <w:pStyle w:val="TAL"/>
              <w:rPr>
                <w:rFonts w:eastAsia="SimSun"/>
                <w:lang w:eastAsia="zh-CN"/>
              </w:rPr>
            </w:pPr>
            <w:r w:rsidRPr="00614B7A">
              <w:rPr>
                <w:rFonts w:cs="Arial"/>
              </w:rPr>
              <w:t xml:space="preserve">Skip </w:t>
            </w:r>
            <w:r w:rsidRPr="00614B7A">
              <w:rPr>
                <w:lang w:eastAsia="zh-CN"/>
              </w:rPr>
              <w:t xml:space="preserve">TC </w:t>
            </w:r>
            <w:r w:rsidRPr="00614B7A">
              <w:rPr>
                <w:lang w:eastAsia="ko-KR"/>
              </w:rPr>
              <w:t>6.5B.1.4</w:t>
            </w:r>
            <w:r w:rsidRPr="00614B7A">
              <w:rPr>
                <w:rFonts w:cs="Arial"/>
              </w:rPr>
              <w:t xml:space="preserve"> if UE supports SA and </w:t>
            </w:r>
            <w:r w:rsidRPr="00614B7A">
              <w:rPr>
                <w:lang w:eastAsia="ko-KR"/>
              </w:rPr>
              <w:t>TS 38.521-2 TC 6.5.1</w:t>
            </w:r>
            <w:r w:rsidRPr="00614B7A">
              <w:rPr>
                <w:rFonts w:cs="Arial"/>
              </w:rPr>
              <w:t xml:space="preserve"> has been executed.</w:t>
            </w:r>
          </w:p>
        </w:tc>
      </w:tr>
      <w:tr w:rsidR="00A85D8A" w:rsidRPr="00614B7A" w14:paraId="38F2D94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67A65AD" w14:textId="77777777" w:rsidR="00A85D8A" w:rsidRPr="00614B7A" w:rsidRDefault="00A85D8A" w:rsidP="00BE3F9E">
            <w:pPr>
              <w:pStyle w:val="TAL"/>
              <w:rPr>
                <w:bCs/>
              </w:rPr>
            </w:pPr>
            <w:r w:rsidRPr="00614B7A">
              <w:rPr>
                <w:bCs/>
              </w:rPr>
              <w:t>6.5B.1.4D</w:t>
            </w:r>
          </w:p>
        </w:tc>
        <w:tc>
          <w:tcPr>
            <w:tcW w:w="4367" w:type="dxa"/>
            <w:tcBorders>
              <w:top w:val="single" w:sz="4" w:space="0" w:color="auto"/>
              <w:left w:val="single" w:sz="4" w:space="0" w:color="auto"/>
              <w:bottom w:val="single" w:sz="4" w:space="0" w:color="auto"/>
              <w:right w:val="single" w:sz="4" w:space="0" w:color="auto"/>
            </w:tcBorders>
            <w:hideMark/>
          </w:tcPr>
          <w:p w14:paraId="509BA3D2" w14:textId="77777777" w:rsidR="00A85D8A" w:rsidRPr="00614B7A" w:rsidRDefault="00A85D8A" w:rsidP="00BE3F9E">
            <w:pPr>
              <w:pStyle w:val="TAL"/>
            </w:pPr>
            <w:r w:rsidRPr="00614B7A">
              <w:t>Occupied bandwidth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DE8806F" w14:textId="77777777" w:rsidR="00A85D8A" w:rsidRPr="00614B7A" w:rsidRDefault="00A85D8A" w:rsidP="00BE3F9E">
            <w:pPr>
              <w:pStyle w:val="TAC"/>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5B9417A9" w14:textId="77777777" w:rsidR="00A85D8A" w:rsidRPr="00614B7A" w:rsidRDefault="00A85D8A" w:rsidP="00BE3F9E">
            <w:pPr>
              <w:pStyle w:val="TAL"/>
            </w:pPr>
            <w:r w:rsidRPr="00614B7A">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B5C999E" w14:textId="77777777" w:rsidR="00A85D8A" w:rsidRPr="00614B7A" w:rsidRDefault="00A85D8A" w:rsidP="00BE3F9E">
            <w:pPr>
              <w:pStyle w:val="TAL"/>
            </w:pPr>
            <w:r w:rsidRPr="00614B7A">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A7E1978" w14:textId="77777777" w:rsidR="00A85D8A" w:rsidRPr="00614B7A" w:rsidRDefault="00A85D8A" w:rsidP="00BE3F9E">
            <w:pPr>
              <w:pStyle w:val="TAL"/>
            </w:pPr>
            <w:r w:rsidRPr="00614B7A">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2A3C69F"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00773D1" w14:textId="77777777" w:rsidR="00A85D8A" w:rsidRPr="00614B7A" w:rsidRDefault="00A85D8A" w:rsidP="00BE3F9E">
            <w:pPr>
              <w:pStyle w:val="TAL"/>
              <w:rPr>
                <w:rFonts w:cs="Arial"/>
              </w:rPr>
            </w:pPr>
            <w:r w:rsidRPr="00614B7A">
              <w:t>NOTE 1</w:t>
            </w:r>
          </w:p>
        </w:tc>
      </w:tr>
      <w:tr w:rsidR="00A85D8A" w:rsidRPr="00614B7A" w14:paraId="0DCF06A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786C6D9" w14:textId="77777777" w:rsidR="00A85D8A" w:rsidRPr="00614B7A" w:rsidRDefault="00A85D8A" w:rsidP="00BE3F9E">
            <w:pPr>
              <w:pStyle w:val="TAL"/>
              <w:rPr>
                <w:b/>
              </w:rPr>
            </w:pPr>
            <w:r w:rsidRPr="00614B7A">
              <w:rPr>
                <w:rFonts w:cs="Arial"/>
                <w:b/>
              </w:rPr>
              <w:t>6.5B.1.4_1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8874793" w14:textId="77777777" w:rsidR="00A85D8A" w:rsidRPr="00614B7A" w:rsidRDefault="00A85D8A" w:rsidP="00BE3F9E">
            <w:pPr>
              <w:pStyle w:val="TAL"/>
              <w:rPr>
                <w:b/>
                <w:lang w:eastAsia="zh-CN"/>
              </w:rPr>
            </w:pPr>
            <w:r w:rsidRPr="00614B7A">
              <w:rPr>
                <w:b/>
              </w:rPr>
              <w:t>Occupied bandwidth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D1BCF4"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14A9B5C" w14:textId="77777777" w:rsidR="00A85D8A" w:rsidRPr="00614B7A"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636CD2B" w14:textId="77777777" w:rsidR="00A85D8A" w:rsidRPr="00614B7A"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F69E608" w14:textId="77777777" w:rsidR="00A85D8A" w:rsidRPr="00614B7A"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CAA7AAE" w14:textId="77777777" w:rsidR="00A85D8A" w:rsidRPr="00614B7A"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3311A6A" w14:textId="77777777" w:rsidR="00A85D8A" w:rsidRPr="00614B7A" w:rsidRDefault="00A85D8A" w:rsidP="00BE3F9E">
            <w:pPr>
              <w:pStyle w:val="TAL"/>
              <w:rPr>
                <w:b/>
                <w:lang w:eastAsia="zh-CN"/>
              </w:rPr>
            </w:pPr>
          </w:p>
        </w:tc>
      </w:tr>
      <w:tr w:rsidR="00A85D8A" w:rsidRPr="00614B7A" w14:paraId="6A4CABB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A3E628C" w14:textId="77777777" w:rsidR="00A85D8A" w:rsidRPr="00614B7A" w:rsidRDefault="00A85D8A" w:rsidP="00BE3F9E">
            <w:pPr>
              <w:pStyle w:val="TAL"/>
            </w:pPr>
            <w:r w:rsidRPr="00614B7A">
              <w:rPr>
                <w:rFonts w:cs="Arial"/>
              </w:rPr>
              <w:t>6.5B.1.4_1.1</w:t>
            </w:r>
          </w:p>
        </w:tc>
        <w:tc>
          <w:tcPr>
            <w:tcW w:w="4367" w:type="dxa"/>
            <w:tcBorders>
              <w:top w:val="single" w:sz="4" w:space="0" w:color="auto"/>
              <w:left w:val="single" w:sz="4" w:space="0" w:color="auto"/>
              <w:bottom w:val="single" w:sz="4" w:space="0" w:color="auto"/>
              <w:right w:val="single" w:sz="4" w:space="0" w:color="auto"/>
            </w:tcBorders>
            <w:hideMark/>
          </w:tcPr>
          <w:p w14:paraId="265782B5" w14:textId="77777777" w:rsidR="00A85D8A" w:rsidRPr="00614B7A" w:rsidRDefault="00A85D8A" w:rsidP="00BE3F9E">
            <w:pPr>
              <w:pStyle w:val="TAL"/>
              <w:rPr>
                <w:lang w:eastAsia="zh-CN"/>
              </w:rPr>
            </w:pPr>
            <w:r w:rsidRPr="00614B7A">
              <w:rPr>
                <w:rFonts w:cs="Arial"/>
              </w:rPr>
              <w:t>Occupied bandwidth for inter-band EN-DC including FR2 (</w:t>
            </w:r>
            <w:r w:rsidRPr="00614B7A">
              <w:rPr>
                <w:rFonts w:cs="Arial"/>
                <w:lang w:eastAsia="zh-CN"/>
              </w:rPr>
              <w:t>2 NR</w:t>
            </w:r>
            <w:r w:rsidRPr="00614B7A">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063E182C"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7320F3A" w14:textId="77777777" w:rsidR="00A85D8A" w:rsidRPr="00614B7A" w:rsidRDefault="00A85D8A" w:rsidP="00BE3F9E">
            <w:pPr>
              <w:pStyle w:val="TAL"/>
            </w:pPr>
            <w:r w:rsidRPr="00614B7A">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67EE33B" w14:textId="77777777" w:rsidR="00A85D8A" w:rsidRPr="00614B7A" w:rsidRDefault="00A85D8A" w:rsidP="00BE3F9E">
            <w:pPr>
              <w:pStyle w:val="TAL"/>
              <w:rPr>
                <w:lang w:eastAsia="zh-CN"/>
              </w:rPr>
            </w:pPr>
            <w:r w:rsidRPr="00614B7A">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CE0535A" w14:textId="77777777" w:rsidR="00A85D8A" w:rsidRPr="00614B7A" w:rsidRDefault="00A85D8A" w:rsidP="00BE3F9E">
            <w:pPr>
              <w:pStyle w:val="TAL"/>
              <w:rPr>
                <w:lang w:eastAsia="ko-KR"/>
              </w:rPr>
            </w:pPr>
            <w:r w:rsidRPr="00614B7A">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44EAACE4"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9F770C7" w14:textId="77777777" w:rsidR="00A85D8A" w:rsidRPr="00614B7A" w:rsidRDefault="00A85D8A" w:rsidP="00BE3F9E">
            <w:pPr>
              <w:pStyle w:val="TAL"/>
              <w:rPr>
                <w:rFonts w:cs="Arial"/>
              </w:rPr>
            </w:pPr>
            <w:r w:rsidRPr="00614B7A">
              <w:rPr>
                <w:rFonts w:cs="Arial"/>
              </w:rPr>
              <w:t>NOTE 1</w:t>
            </w:r>
          </w:p>
          <w:p w14:paraId="24AE8D36" w14:textId="77777777" w:rsidR="00A85D8A" w:rsidRPr="00614B7A" w:rsidRDefault="00A85D8A" w:rsidP="00BE3F9E">
            <w:pPr>
              <w:pStyle w:val="TAL"/>
              <w:rPr>
                <w:rFonts w:cs="Arial"/>
              </w:rPr>
            </w:pPr>
            <w:r w:rsidRPr="00614B7A">
              <w:rPr>
                <w:rFonts w:cs="Arial"/>
              </w:rPr>
              <w:t>NOTE 5</w:t>
            </w:r>
          </w:p>
          <w:p w14:paraId="576C2177" w14:textId="77777777" w:rsidR="00A85D8A" w:rsidRPr="00614B7A" w:rsidRDefault="00A85D8A" w:rsidP="00BE3F9E">
            <w:pPr>
              <w:pStyle w:val="TAL"/>
              <w:rPr>
                <w:rFonts w:cs="Arial"/>
              </w:rPr>
            </w:pPr>
            <w:r w:rsidRPr="00614B7A">
              <w:rPr>
                <w:rFonts w:cs="Arial"/>
              </w:rPr>
              <w:t xml:space="preserve">Skip </w:t>
            </w:r>
            <w:r w:rsidRPr="00614B7A">
              <w:rPr>
                <w:lang w:eastAsia="zh-CN"/>
              </w:rPr>
              <w:t xml:space="preserve">TC </w:t>
            </w:r>
            <w:r w:rsidRPr="00614B7A">
              <w:rPr>
                <w:rFonts w:cs="Arial"/>
              </w:rPr>
              <w:t>6.5B.1.4_1.1 if UE supports SA and TS 38.521-2 TC 6.5A.1.1 has been executed.</w:t>
            </w:r>
          </w:p>
        </w:tc>
      </w:tr>
      <w:tr w:rsidR="00A85D8A" w:rsidRPr="00614B7A" w14:paraId="0DD3BE4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A63A0DC" w14:textId="77777777" w:rsidR="00A85D8A" w:rsidRPr="00614B7A" w:rsidRDefault="00A85D8A" w:rsidP="00BE3F9E">
            <w:pPr>
              <w:pStyle w:val="TAL"/>
            </w:pPr>
            <w:r w:rsidRPr="00614B7A">
              <w:rPr>
                <w:rFonts w:cs="Arial"/>
              </w:rPr>
              <w:lastRenderedPageBreak/>
              <w:t>6.5B.1.4_1.2</w:t>
            </w:r>
          </w:p>
        </w:tc>
        <w:tc>
          <w:tcPr>
            <w:tcW w:w="4367" w:type="dxa"/>
            <w:tcBorders>
              <w:top w:val="single" w:sz="4" w:space="0" w:color="auto"/>
              <w:left w:val="single" w:sz="4" w:space="0" w:color="auto"/>
              <w:bottom w:val="single" w:sz="4" w:space="0" w:color="auto"/>
              <w:right w:val="single" w:sz="4" w:space="0" w:color="auto"/>
            </w:tcBorders>
            <w:hideMark/>
          </w:tcPr>
          <w:p w14:paraId="7B1EDF8D" w14:textId="77777777" w:rsidR="00A85D8A" w:rsidRPr="00614B7A" w:rsidRDefault="00A85D8A" w:rsidP="00BE3F9E">
            <w:pPr>
              <w:pStyle w:val="TAL"/>
              <w:rPr>
                <w:lang w:eastAsia="zh-CN"/>
              </w:rPr>
            </w:pPr>
            <w:r w:rsidRPr="00614B7A">
              <w:rPr>
                <w:rFonts w:cs="Arial"/>
              </w:rPr>
              <w:t>Occupied bandwidth for inter-band EN-DC including FR2 (</w:t>
            </w:r>
            <w:r w:rsidRPr="00614B7A">
              <w:rPr>
                <w:rFonts w:cs="Arial"/>
                <w:lang w:eastAsia="zh-CN"/>
              </w:rPr>
              <w:t>3 NR</w:t>
            </w:r>
            <w:r w:rsidRPr="00614B7A">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6A7316F0"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43D29F" w14:textId="77777777" w:rsidR="00A85D8A" w:rsidRPr="00614B7A" w:rsidRDefault="00A85D8A" w:rsidP="00BE3F9E">
            <w:pPr>
              <w:pStyle w:val="TAL"/>
            </w:pPr>
            <w:r w:rsidRPr="00614B7A">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0F40B02" w14:textId="77777777" w:rsidR="00A85D8A" w:rsidRPr="00614B7A" w:rsidRDefault="00A85D8A" w:rsidP="00BE3F9E">
            <w:pPr>
              <w:pStyle w:val="TAL"/>
              <w:rPr>
                <w:lang w:eastAsia="zh-CN"/>
              </w:rPr>
            </w:pPr>
            <w:r w:rsidRPr="00614B7A">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D571F20" w14:textId="77777777" w:rsidR="00A85D8A" w:rsidRPr="00614B7A" w:rsidRDefault="00A85D8A" w:rsidP="00BE3F9E">
            <w:pPr>
              <w:pStyle w:val="TAL"/>
              <w:rPr>
                <w:lang w:eastAsia="ko-KR"/>
              </w:rPr>
            </w:pPr>
            <w:r w:rsidRPr="00614B7A">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251C879"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6848621" w14:textId="77777777" w:rsidR="00A85D8A" w:rsidRPr="00614B7A" w:rsidRDefault="00A85D8A" w:rsidP="00BE3F9E">
            <w:pPr>
              <w:pStyle w:val="TAL"/>
              <w:rPr>
                <w:rFonts w:cs="Arial"/>
              </w:rPr>
            </w:pPr>
            <w:r w:rsidRPr="00614B7A">
              <w:rPr>
                <w:rFonts w:cs="Arial"/>
              </w:rPr>
              <w:t>NOTE 1</w:t>
            </w:r>
          </w:p>
          <w:p w14:paraId="251A4DFF" w14:textId="77777777" w:rsidR="00A85D8A" w:rsidRPr="00614B7A" w:rsidRDefault="00A85D8A" w:rsidP="00BE3F9E">
            <w:pPr>
              <w:pStyle w:val="TAL"/>
              <w:rPr>
                <w:rFonts w:cs="Arial"/>
              </w:rPr>
            </w:pPr>
            <w:r w:rsidRPr="00614B7A">
              <w:rPr>
                <w:rFonts w:cs="Arial"/>
              </w:rPr>
              <w:t>NOTE 5</w:t>
            </w:r>
          </w:p>
          <w:p w14:paraId="7D2EF757" w14:textId="77777777" w:rsidR="00A85D8A" w:rsidRPr="00614B7A" w:rsidRDefault="00A85D8A" w:rsidP="00BE3F9E">
            <w:pPr>
              <w:pStyle w:val="TAL"/>
              <w:rPr>
                <w:rFonts w:cs="Arial"/>
              </w:rPr>
            </w:pPr>
            <w:r w:rsidRPr="00614B7A">
              <w:rPr>
                <w:rFonts w:cs="Arial"/>
              </w:rPr>
              <w:t xml:space="preserve">Skip </w:t>
            </w:r>
            <w:r w:rsidRPr="00614B7A">
              <w:rPr>
                <w:lang w:eastAsia="zh-CN"/>
              </w:rPr>
              <w:t xml:space="preserve">TC </w:t>
            </w:r>
            <w:r w:rsidRPr="00614B7A">
              <w:rPr>
                <w:rFonts w:cs="Arial"/>
              </w:rPr>
              <w:t>6.5B.1.4_1.2 if UE supports SA and TS 38.521-2 TC 6.5A.1.2 has been executed.</w:t>
            </w:r>
          </w:p>
        </w:tc>
      </w:tr>
      <w:tr w:rsidR="00A85D8A" w:rsidRPr="00614B7A" w14:paraId="0815FCA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F37F620" w14:textId="77777777" w:rsidR="00A85D8A" w:rsidRPr="00614B7A" w:rsidRDefault="00A85D8A" w:rsidP="00BE3F9E">
            <w:pPr>
              <w:pStyle w:val="TAL"/>
            </w:pPr>
            <w:r w:rsidRPr="00614B7A">
              <w:rPr>
                <w:rFonts w:cs="Arial"/>
              </w:rPr>
              <w:t>6.5B.1.4_1.3</w:t>
            </w:r>
          </w:p>
        </w:tc>
        <w:tc>
          <w:tcPr>
            <w:tcW w:w="4367" w:type="dxa"/>
            <w:tcBorders>
              <w:top w:val="single" w:sz="4" w:space="0" w:color="auto"/>
              <w:left w:val="single" w:sz="4" w:space="0" w:color="auto"/>
              <w:bottom w:val="single" w:sz="4" w:space="0" w:color="auto"/>
              <w:right w:val="single" w:sz="4" w:space="0" w:color="auto"/>
            </w:tcBorders>
            <w:hideMark/>
          </w:tcPr>
          <w:p w14:paraId="70E9E9E9" w14:textId="77777777" w:rsidR="00A85D8A" w:rsidRPr="00614B7A" w:rsidRDefault="00A85D8A" w:rsidP="00BE3F9E">
            <w:pPr>
              <w:pStyle w:val="TAL"/>
              <w:rPr>
                <w:lang w:eastAsia="zh-CN"/>
              </w:rPr>
            </w:pPr>
            <w:r w:rsidRPr="00614B7A">
              <w:rPr>
                <w:rFonts w:cs="Arial"/>
              </w:rPr>
              <w:t>Occupied bandwidth for inter-band EN-DC including FR2 (</w:t>
            </w:r>
            <w:r w:rsidRPr="00614B7A">
              <w:rPr>
                <w:rFonts w:cs="Arial"/>
                <w:lang w:eastAsia="zh-CN"/>
              </w:rPr>
              <w:t>4 NR</w:t>
            </w:r>
            <w:r w:rsidRPr="00614B7A">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58BF8A00"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71E13AB" w14:textId="77777777" w:rsidR="00A85D8A" w:rsidRPr="00614B7A" w:rsidRDefault="00A85D8A" w:rsidP="00BE3F9E">
            <w:pPr>
              <w:pStyle w:val="TAL"/>
            </w:pPr>
            <w:r w:rsidRPr="00614B7A">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7E54FA6" w14:textId="77777777" w:rsidR="00A85D8A" w:rsidRPr="00614B7A" w:rsidRDefault="00A85D8A" w:rsidP="00BE3F9E">
            <w:pPr>
              <w:pStyle w:val="TAL"/>
              <w:rPr>
                <w:lang w:eastAsia="zh-CN"/>
              </w:rPr>
            </w:pPr>
            <w:r w:rsidRPr="00614B7A">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32D8CE9" w14:textId="77777777" w:rsidR="00A85D8A" w:rsidRPr="00614B7A" w:rsidRDefault="00A85D8A" w:rsidP="00BE3F9E">
            <w:pPr>
              <w:pStyle w:val="TAL"/>
              <w:rPr>
                <w:lang w:eastAsia="ko-KR"/>
              </w:rPr>
            </w:pPr>
            <w:r w:rsidRPr="00614B7A">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6583BF47"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A4DF192" w14:textId="77777777" w:rsidR="00A85D8A" w:rsidRPr="00614B7A" w:rsidRDefault="00A85D8A" w:rsidP="00BE3F9E">
            <w:pPr>
              <w:pStyle w:val="TAL"/>
              <w:rPr>
                <w:rFonts w:cs="Arial"/>
              </w:rPr>
            </w:pPr>
            <w:r w:rsidRPr="00614B7A">
              <w:rPr>
                <w:rFonts w:cs="Arial"/>
              </w:rPr>
              <w:t>NOTE 1</w:t>
            </w:r>
          </w:p>
          <w:p w14:paraId="6B391B4B" w14:textId="77777777" w:rsidR="00A85D8A" w:rsidRPr="00614B7A" w:rsidRDefault="00A85D8A" w:rsidP="00BE3F9E">
            <w:pPr>
              <w:pStyle w:val="TAL"/>
              <w:rPr>
                <w:rFonts w:cs="Arial"/>
              </w:rPr>
            </w:pPr>
            <w:r w:rsidRPr="00614B7A">
              <w:rPr>
                <w:rFonts w:cs="Arial"/>
              </w:rPr>
              <w:t>NOTE 5</w:t>
            </w:r>
          </w:p>
          <w:p w14:paraId="08D9015D" w14:textId="77777777" w:rsidR="00A85D8A" w:rsidRPr="00614B7A" w:rsidRDefault="00A85D8A" w:rsidP="00BE3F9E">
            <w:pPr>
              <w:pStyle w:val="TAL"/>
              <w:rPr>
                <w:rFonts w:cs="Arial"/>
              </w:rPr>
            </w:pPr>
            <w:r w:rsidRPr="00614B7A">
              <w:rPr>
                <w:rFonts w:cs="Arial"/>
              </w:rPr>
              <w:t xml:space="preserve">Skip </w:t>
            </w:r>
            <w:r w:rsidRPr="00614B7A">
              <w:rPr>
                <w:lang w:eastAsia="zh-CN"/>
              </w:rPr>
              <w:t xml:space="preserve">TC </w:t>
            </w:r>
            <w:r w:rsidRPr="00614B7A">
              <w:rPr>
                <w:rFonts w:cs="Arial"/>
              </w:rPr>
              <w:t>6.5B.1.4_1.3 if UE supports SA and TS 38.521-2 TC 6.5A.1.3 has been executed.</w:t>
            </w:r>
          </w:p>
        </w:tc>
      </w:tr>
      <w:tr w:rsidR="00A85D8A" w:rsidRPr="00614B7A" w14:paraId="1E8FBDF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E8AE238" w14:textId="77777777" w:rsidR="00A85D8A" w:rsidRPr="00614B7A" w:rsidRDefault="00A85D8A" w:rsidP="00BE3F9E">
            <w:pPr>
              <w:pStyle w:val="TAL"/>
              <w:rPr>
                <w:bCs/>
              </w:rPr>
            </w:pPr>
            <w:r w:rsidRPr="00614B7A">
              <w:t>6.5B.2.1.1</w:t>
            </w:r>
          </w:p>
        </w:tc>
        <w:tc>
          <w:tcPr>
            <w:tcW w:w="4367" w:type="dxa"/>
            <w:tcBorders>
              <w:top w:val="single" w:sz="4" w:space="0" w:color="auto"/>
              <w:left w:val="single" w:sz="4" w:space="0" w:color="auto"/>
              <w:bottom w:val="single" w:sz="4" w:space="0" w:color="auto"/>
              <w:right w:val="single" w:sz="4" w:space="0" w:color="auto"/>
            </w:tcBorders>
            <w:hideMark/>
          </w:tcPr>
          <w:p w14:paraId="41155DBA" w14:textId="77777777" w:rsidR="00A85D8A" w:rsidRPr="00614B7A" w:rsidRDefault="00A85D8A" w:rsidP="00BE3F9E">
            <w:pPr>
              <w:pStyle w:val="TAL"/>
            </w:pPr>
            <w:r w:rsidRPr="00614B7A">
              <w:t>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BB98B2C"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481D18AF" w14:textId="77777777" w:rsidR="00A85D8A" w:rsidRPr="00614B7A" w:rsidRDefault="00A85D8A" w:rsidP="00BE3F9E">
            <w:pPr>
              <w:pStyle w:val="TAL"/>
            </w:pPr>
            <w:r w:rsidRPr="00614B7A">
              <w:t>C009</w:t>
            </w:r>
          </w:p>
        </w:tc>
        <w:tc>
          <w:tcPr>
            <w:tcW w:w="3091" w:type="dxa"/>
            <w:tcBorders>
              <w:top w:val="single" w:sz="4" w:space="0" w:color="auto"/>
              <w:left w:val="single" w:sz="4" w:space="0" w:color="auto"/>
              <w:bottom w:val="single" w:sz="4" w:space="0" w:color="auto"/>
              <w:right w:val="single" w:sz="4" w:space="0" w:color="auto"/>
            </w:tcBorders>
            <w:hideMark/>
          </w:tcPr>
          <w:p w14:paraId="1F48DB9A" w14:textId="77777777" w:rsidR="00A85D8A" w:rsidRPr="00614B7A" w:rsidRDefault="00A85D8A" w:rsidP="00BE3F9E">
            <w:pPr>
              <w:pStyle w:val="TAL"/>
            </w:pPr>
            <w:r w:rsidRPr="00614B7A">
              <w:rPr>
                <w:lang w:eastAsia="zh-CN"/>
              </w:rPr>
              <w:t>UEs supporting intra-band 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91D573F" w14:textId="77777777" w:rsidR="00A85D8A" w:rsidRPr="00614B7A" w:rsidRDefault="00A85D8A" w:rsidP="00BE3F9E">
            <w:pPr>
              <w:pStyle w:val="TAL"/>
            </w:pPr>
            <w:r w:rsidRPr="00614B7A">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5A8DD7D"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3A45B078" w14:textId="77777777" w:rsidR="00A85D8A" w:rsidRPr="00614B7A" w:rsidRDefault="00A85D8A" w:rsidP="00BE3F9E">
            <w:pPr>
              <w:pStyle w:val="TAL"/>
            </w:pPr>
          </w:p>
        </w:tc>
      </w:tr>
      <w:tr w:rsidR="00A85D8A" w:rsidRPr="00614B7A" w14:paraId="3BB4C45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B7691EF" w14:textId="77777777" w:rsidR="00A85D8A" w:rsidRPr="00614B7A" w:rsidRDefault="00A85D8A" w:rsidP="00BE3F9E">
            <w:pPr>
              <w:pStyle w:val="TAL"/>
              <w:rPr>
                <w:bCs/>
              </w:rPr>
            </w:pPr>
            <w:r w:rsidRPr="00614B7A">
              <w:rPr>
                <w:lang w:eastAsia="zh-CN"/>
              </w:rPr>
              <w:t>6.5B.2.1.2</w:t>
            </w:r>
          </w:p>
        </w:tc>
        <w:tc>
          <w:tcPr>
            <w:tcW w:w="4367" w:type="dxa"/>
            <w:tcBorders>
              <w:top w:val="single" w:sz="4" w:space="0" w:color="auto"/>
              <w:left w:val="single" w:sz="4" w:space="0" w:color="auto"/>
              <w:bottom w:val="single" w:sz="4" w:space="0" w:color="auto"/>
              <w:right w:val="single" w:sz="4" w:space="0" w:color="auto"/>
            </w:tcBorders>
            <w:hideMark/>
          </w:tcPr>
          <w:p w14:paraId="5EC926F5" w14:textId="77777777" w:rsidR="00A85D8A" w:rsidRPr="00614B7A" w:rsidRDefault="00A85D8A" w:rsidP="00BE3F9E">
            <w:pPr>
              <w:pStyle w:val="TAL"/>
            </w:pPr>
            <w:r w:rsidRPr="00614B7A">
              <w:rPr>
                <w:lang w:eastAsia="zh-CN"/>
              </w:rPr>
              <w:t>Additional 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5E87A7D"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22B0066C" w14:textId="77777777" w:rsidR="00A85D8A" w:rsidRPr="00614B7A" w:rsidRDefault="00A85D8A" w:rsidP="00BE3F9E">
            <w:pPr>
              <w:pStyle w:val="TAL"/>
            </w:pPr>
            <w:r w:rsidRPr="00614B7A">
              <w:t>C009</w:t>
            </w:r>
          </w:p>
        </w:tc>
        <w:tc>
          <w:tcPr>
            <w:tcW w:w="3091" w:type="dxa"/>
            <w:tcBorders>
              <w:top w:val="single" w:sz="4" w:space="0" w:color="auto"/>
              <w:left w:val="single" w:sz="4" w:space="0" w:color="auto"/>
              <w:bottom w:val="single" w:sz="4" w:space="0" w:color="auto"/>
              <w:right w:val="single" w:sz="4" w:space="0" w:color="auto"/>
            </w:tcBorders>
            <w:hideMark/>
          </w:tcPr>
          <w:p w14:paraId="55F31E1F" w14:textId="77777777" w:rsidR="00A85D8A" w:rsidRPr="00614B7A" w:rsidRDefault="00A85D8A" w:rsidP="00BE3F9E">
            <w:pPr>
              <w:pStyle w:val="TAL"/>
            </w:pPr>
            <w:r w:rsidRPr="00614B7A">
              <w:rPr>
                <w:lang w:eastAsia="zh-CN"/>
              </w:rPr>
              <w:t>UEs supporting intra-band 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AD770A3" w14:textId="77777777" w:rsidR="00A85D8A" w:rsidRPr="00614B7A" w:rsidRDefault="00A85D8A" w:rsidP="00BE3F9E">
            <w:pPr>
              <w:pStyle w:val="TAL"/>
            </w:pPr>
            <w:r w:rsidRPr="00614B7A">
              <w:rPr>
                <w:lang w:eastAsia="ko-KR"/>
              </w:rPr>
              <w:t>E00</w:t>
            </w:r>
            <w:r w:rsidRPr="00614B7A">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6091433"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0558D374" w14:textId="77777777" w:rsidR="00A85D8A" w:rsidRPr="00614B7A" w:rsidRDefault="00A85D8A" w:rsidP="00BE3F9E">
            <w:pPr>
              <w:pStyle w:val="TAL"/>
            </w:pPr>
          </w:p>
        </w:tc>
      </w:tr>
      <w:tr w:rsidR="00A85D8A" w:rsidRPr="00614B7A" w14:paraId="5561D2F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0DCDDC0" w14:textId="77777777" w:rsidR="00A85D8A" w:rsidRPr="00614B7A" w:rsidRDefault="00A85D8A" w:rsidP="00BE3F9E">
            <w:pPr>
              <w:pStyle w:val="TAL"/>
              <w:rPr>
                <w:bCs/>
              </w:rPr>
            </w:pPr>
            <w:r w:rsidRPr="00614B7A">
              <w:rPr>
                <w:lang w:eastAsia="zh-CN"/>
              </w:rPr>
              <w:t>6.5B.2.1.3</w:t>
            </w:r>
          </w:p>
        </w:tc>
        <w:tc>
          <w:tcPr>
            <w:tcW w:w="4367" w:type="dxa"/>
            <w:tcBorders>
              <w:top w:val="single" w:sz="4" w:space="0" w:color="auto"/>
              <w:left w:val="single" w:sz="4" w:space="0" w:color="auto"/>
              <w:bottom w:val="single" w:sz="4" w:space="0" w:color="auto"/>
              <w:right w:val="single" w:sz="4" w:space="0" w:color="auto"/>
            </w:tcBorders>
            <w:hideMark/>
          </w:tcPr>
          <w:p w14:paraId="5433E5AA" w14:textId="77777777" w:rsidR="00A85D8A" w:rsidRPr="00614B7A" w:rsidRDefault="00A85D8A" w:rsidP="00BE3F9E">
            <w:pPr>
              <w:pStyle w:val="TAL"/>
            </w:pPr>
            <w:r w:rsidRPr="00614B7A">
              <w:rPr>
                <w:lang w:eastAsia="zh-CN"/>
              </w:rPr>
              <w:t>Adjacent channel leakage ratio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5FE9F92"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743C84B2" w14:textId="77777777" w:rsidR="00A85D8A" w:rsidRPr="00614B7A" w:rsidRDefault="00A85D8A" w:rsidP="00BE3F9E">
            <w:pPr>
              <w:pStyle w:val="TAL"/>
            </w:pPr>
            <w:r w:rsidRPr="00614B7A">
              <w:t>C009</w:t>
            </w:r>
          </w:p>
        </w:tc>
        <w:tc>
          <w:tcPr>
            <w:tcW w:w="3091" w:type="dxa"/>
            <w:tcBorders>
              <w:top w:val="single" w:sz="4" w:space="0" w:color="auto"/>
              <w:left w:val="single" w:sz="4" w:space="0" w:color="auto"/>
              <w:bottom w:val="single" w:sz="4" w:space="0" w:color="auto"/>
              <w:right w:val="single" w:sz="4" w:space="0" w:color="auto"/>
            </w:tcBorders>
            <w:hideMark/>
          </w:tcPr>
          <w:p w14:paraId="50BB86A4" w14:textId="77777777" w:rsidR="00A85D8A" w:rsidRPr="00614B7A" w:rsidRDefault="00A85D8A" w:rsidP="00BE3F9E">
            <w:pPr>
              <w:pStyle w:val="TAL"/>
            </w:pPr>
            <w:r w:rsidRPr="00614B7A">
              <w:rPr>
                <w:lang w:eastAsia="zh-CN"/>
              </w:rPr>
              <w:t>UEs supporting intra-band 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52923A9" w14:textId="77777777" w:rsidR="00A85D8A" w:rsidRPr="00614B7A" w:rsidRDefault="00A85D8A" w:rsidP="00BE3F9E">
            <w:pPr>
              <w:pStyle w:val="TAL"/>
            </w:pPr>
            <w:r w:rsidRPr="00614B7A">
              <w:rPr>
                <w:lang w:eastAsia="ko-KR"/>
              </w:rPr>
              <w:t>E00</w:t>
            </w:r>
            <w:r w:rsidRPr="00614B7A">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5649DB51"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6A6F92DB" w14:textId="77777777" w:rsidR="00A85D8A" w:rsidRPr="00614B7A" w:rsidRDefault="00A85D8A" w:rsidP="00BE3F9E">
            <w:pPr>
              <w:pStyle w:val="TAL"/>
            </w:pPr>
          </w:p>
        </w:tc>
      </w:tr>
      <w:tr w:rsidR="00A85D8A" w:rsidRPr="00614B7A" w14:paraId="0CF53A2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4E848A5" w14:textId="77777777" w:rsidR="00A85D8A" w:rsidRPr="00614B7A" w:rsidRDefault="00A85D8A" w:rsidP="00BE3F9E">
            <w:pPr>
              <w:pStyle w:val="TAL"/>
              <w:rPr>
                <w:bCs/>
              </w:rPr>
            </w:pPr>
            <w:r w:rsidRPr="00614B7A">
              <w:rPr>
                <w:lang w:eastAsia="zh-CN"/>
              </w:rPr>
              <w:t>6.5B.2.2.1</w:t>
            </w:r>
          </w:p>
        </w:tc>
        <w:tc>
          <w:tcPr>
            <w:tcW w:w="4367" w:type="dxa"/>
            <w:tcBorders>
              <w:top w:val="single" w:sz="4" w:space="0" w:color="auto"/>
              <w:left w:val="single" w:sz="4" w:space="0" w:color="auto"/>
              <w:bottom w:val="single" w:sz="4" w:space="0" w:color="auto"/>
              <w:right w:val="single" w:sz="4" w:space="0" w:color="auto"/>
            </w:tcBorders>
            <w:hideMark/>
          </w:tcPr>
          <w:p w14:paraId="7E37AAC5" w14:textId="77777777" w:rsidR="00A85D8A" w:rsidRPr="00614B7A" w:rsidRDefault="00A85D8A" w:rsidP="00BE3F9E">
            <w:pPr>
              <w:pStyle w:val="TAL"/>
            </w:pPr>
            <w:r w:rsidRPr="00614B7A">
              <w:rPr>
                <w:lang w:eastAsia="zh-CN"/>
              </w:rPr>
              <w:t>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89F36B0"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4F01BFCD" w14:textId="77777777" w:rsidR="00A85D8A" w:rsidRPr="00614B7A" w:rsidRDefault="00A85D8A" w:rsidP="00BE3F9E">
            <w:pPr>
              <w:pStyle w:val="TAL"/>
            </w:pPr>
            <w:r w:rsidRPr="00614B7A">
              <w:t>C010</w:t>
            </w:r>
          </w:p>
        </w:tc>
        <w:tc>
          <w:tcPr>
            <w:tcW w:w="3091" w:type="dxa"/>
            <w:tcBorders>
              <w:top w:val="single" w:sz="4" w:space="0" w:color="auto"/>
              <w:left w:val="single" w:sz="4" w:space="0" w:color="auto"/>
              <w:bottom w:val="single" w:sz="4" w:space="0" w:color="auto"/>
              <w:right w:val="single" w:sz="4" w:space="0" w:color="auto"/>
            </w:tcBorders>
            <w:hideMark/>
          </w:tcPr>
          <w:p w14:paraId="1127E85A" w14:textId="77777777" w:rsidR="00A85D8A" w:rsidRPr="00614B7A" w:rsidRDefault="00A85D8A" w:rsidP="00BE3F9E">
            <w:pPr>
              <w:pStyle w:val="TAL"/>
            </w:pPr>
            <w:r w:rsidRPr="00614B7A">
              <w:rPr>
                <w:lang w:eastAsia="zh-CN"/>
              </w:rPr>
              <w:t>UEs supporting intra-band non-contiguous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309861C" w14:textId="77777777" w:rsidR="00A85D8A" w:rsidRPr="00614B7A" w:rsidRDefault="00A85D8A" w:rsidP="00BE3F9E">
            <w:pPr>
              <w:pStyle w:val="TAL"/>
            </w:pPr>
            <w:r w:rsidRPr="00614B7A">
              <w:rPr>
                <w:lang w:eastAsia="ko-KR"/>
              </w:rPr>
              <w:t>E00</w:t>
            </w:r>
            <w:r w:rsidRPr="00614B7A">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5F6AA99A" w14:textId="77777777" w:rsidR="00A85D8A" w:rsidRPr="00614B7A" w:rsidRDefault="00A85D8A" w:rsidP="00BE3F9E">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19F95316" w14:textId="77777777" w:rsidR="00A85D8A" w:rsidRPr="00614B7A" w:rsidRDefault="00A85D8A" w:rsidP="00BE3F9E">
            <w:pPr>
              <w:pStyle w:val="TAL"/>
            </w:pPr>
            <w:r w:rsidRPr="00614B7A">
              <w:rPr>
                <w:lang w:eastAsia="zh-CN"/>
              </w:rPr>
              <w:t>NOTE 1</w:t>
            </w:r>
          </w:p>
        </w:tc>
      </w:tr>
      <w:tr w:rsidR="00A85D8A" w:rsidRPr="00614B7A" w14:paraId="23ECBE8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6C59941" w14:textId="77777777" w:rsidR="00A85D8A" w:rsidRPr="00614B7A" w:rsidRDefault="00A85D8A" w:rsidP="00BE3F9E">
            <w:pPr>
              <w:pStyle w:val="TAL"/>
              <w:rPr>
                <w:lang w:eastAsia="zh-CN"/>
              </w:rPr>
            </w:pPr>
            <w:r w:rsidRPr="00614B7A">
              <w:rPr>
                <w:lang w:eastAsia="zh-CN"/>
              </w:rPr>
              <w:t>6.5B.2.2.2</w:t>
            </w:r>
          </w:p>
        </w:tc>
        <w:tc>
          <w:tcPr>
            <w:tcW w:w="4367" w:type="dxa"/>
            <w:tcBorders>
              <w:top w:val="single" w:sz="4" w:space="0" w:color="auto"/>
              <w:left w:val="single" w:sz="4" w:space="0" w:color="auto"/>
              <w:bottom w:val="single" w:sz="4" w:space="0" w:color="auto"/>
              <w:right w:val="single" w:sz="4" w:space="0" w:color="auto"/>
            </w:tcBorders>
            <w:hideMark/>
          </w:tcPr>
          <w:p w14:paraId="55952256" w14:textId="77777777" w:rsidR="00A85D8A" w:rsidRPr="00614B7A" w:rsidRDefault="00A85D8A" w:rsidP="00BE3F9E">
            <w:pPr>
              <w:pStyle w:val="TAL"/>
              <w:rPr>
                <w:lang w:eastAsia="zh-CN"/>
              </w:rPr>
            </w:pPr>
            <w:r w:rsidRPr="00614B7A">
              <w:rPr>
                <w:lang w:eastAsia="zh-CN"/>
              </w:rPr>
              <w:t>Additional 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5532145" w14:textId="77777777" w:rsidR="00A85D8A" w:rsidRPr="00614B7A" w:rsidRDefault="00A85D8A" w:rsidP="00BE3F9E">
            <w:pPr>
              <w:pStyle w:val="TAC"/>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713040B6" w14:textId="77777777" w:rsidR="00A85D8A" w:rsidRPr="00614B7A" w:rsidRDefault="00A85D8A" w:rsidP="00BE3F9E">
            <w:pPr>
              <w:pStyle w:val="TAL"/>
            </w:pPr>
            <w:r w:rsidRPr="00614B7A">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32F6E7E" w14:textId="77777777" w:rsidR="00A85D8A" w:rsidRPr="00614B7A" w:rsidRDefault="00A85D8A" w:rsidP="00BE3F9E">
            <w:pPr>
              <w:pStyle w:val="TAL"/>
              <w:rPr>
                <w:lang w:eastAsia="zh-CN"/>
              </w:rPr>
            </w:pPr>
            <w:r w:rsidRPr="00614B7A">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DAEB2AA" w14:textId="77777777" w:rsidR="00A85D8A" w:rsidRPr="00614B7A" w:rsidRDefault="00A85D8A" w:rsidP="00BE3F9E">
            <w:pPr>
              <w:pStyle w:val="TAL"/>
              <w:rPr>
                <w:lang w:eastAsia="ko-KR"/>
              </w:rPr>
            </w:pPr>
            <w:r w:rsidRPr="00614B7A">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208E3E6" w14:textId="77777777" w:rsidR="00A85D8A" w:rsidRPr="00614B7A" w:rsidRDefault="00A85D8A" w:rsidP="00BE3F9E">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4A1BB49D" w14:textId="77777777" w:rsidR="00A85D8A" w:rsidRPr="00614B7A" w:rsidRDefault="00A85D8A" w:rsidP="00BE3F9E">
            <w:pPr>
              <w:pStyle w:val="TAL"/>
              <w:rPr>
                <w:lang w:eastAsia="zh-CN"/>
              </w:rPr>
            </w:pPr>
            <w:r w:rsidRPr="00614B7A">
              <w:t>NOTE 1</w:t>
            </w:r>
          </w:p>
        </w:tc>
      </w:tr>
      <w:tr w:rsidR="00A85D8A" w:rsidRPr="00614B7A" w14:paraId="2BAAD48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C55420A" w14:textId="77777777" w:rsidR="00A85D8A" w:rsidRPr="00614B7A" w:rsidRDefault="00A85D8A" w:rsidP="00BE3F9E">
            <w:pPr>
              <w:pStyle w:val="TAL"/>
              <w:rPr>
                <w:bCs/>
              </w:rPr>
            </w:pPr>
            <w:r w:rsidRPr="00614B7A">
              <w:rPr>
                <w:lang w:eastAsia="zh-CN"/>
              </w:rPr>
              <w:t>6.5B.2.2.3</w:t>
            </w:r>
          </w:p>
        </w:tc>
        <w:tc>
          <w:tcPr>
            <w:tcW w:w="4367" w:type="dxa"/>
            <w:tcBorders>
              <w:top w:val="single" w:sz="4" w:space="0" w:color="auto"/>
              <w:left w:val="single" w:sz="4" w:space="0" w:color="auto"/>
              <w:bottom w:val="single" w:sz="4" w:space="0" w:color="auto"/>
              <w:right w:val="single" w:sz="4" w:space="0" w:color="auto"/>
            </w:tcBorders>
            <w:hideMark/>
          </w:tcPr>
          <w:p w14:paraId="7DD3580A" w14:textId="77777777" w:rsidR="00A85D8A" w:rsidRPr="00614B7A" w:rsidRDefault="00A85D8A" w:rsidP="00BE3F9E">
            <w:pPr>
              <w:pStyle w:val="TAL"/>
            </w:pPr>
            <w:r w:rsidRPr="00614B7A">
              <w:rPr>
                <w:lang w:eastAsia="zh-CN"/>
              </w:rPr>
              <w:t>Adjacent channel leakage ratio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FE572BE"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106FA749" w14:textId="77777777" w:rsidR="00A85D8A" w:rsidRPr="00614B7A" w:rsidRDefault="00A85D8A" w:rsidP="00BE3F9E">
            <w:pPr>
              <w:pStyle w:val="TAL"/>
            </w:pPr>
            <w:r w:rsidRPr="00614B7A">
              <w:t>C010</w:t>
            </w:r>
          </w:p>
        </w:tc>
        <w:tc>
          <w:tcPr>
            <w:tcW w:w="3091" w:type="dxa"/>
            <w:tcBorders>
              <w:top w:val="single" w:sz="4" w:space="0" w:color="auto"/>
              <w:left w:val="single" w:sz="4" w:space="0" w:color="auto"/>
              <w:bottom w:val="single" w:sz="4" w:space="0" w:color="auto"/>
              <w:right w:val="single" w:sz="4" w:space="0" w:color="auto"/>
            </w:tcBorders>
            <w:hideMark/>
          </w:tcPr>
          <w:p w14:paraId="26716134" w14:textId="77777777" w:rsidR="00A85D8A" w:rsidRPr="00614B7A" w:rsidRDefault="00A85D8A" w:rsidP="00BE3F9E">
            <w:pPr>
              <w:pStyle w:val="TAL"/>
            </w:pPr>
            <w:r w:rsidRPr="00614B7A">
              <w:rPr>
                <w:lang w:eastAsia="zh-CN"/>
              </w:rPr>
              <w:t>UEs supporting intra-band non-contiguous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6AADEE1" w14:textId="77777777" w:rsidR="00A85D8A" w:rsidRPr="00614B7A" w:rsidRDefault="00A85D8A" w:rsidP="00BE3F9E">
            <w:pPr>
              <w:pStyle w:val="TAL"/>
            </w:pPr>
            <w:r w:rsidRPr="00614B7A">
              <w:rPr>
                <w:lang w:eastAsia="ko-KR"/>
              </w:rPr>
              <w:t>E00</w:t>
            </w:r>
            <w:r w:rsidRPr="00614B7A">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44355985" w14:textId="77777777" w:rsidR="00A85D8A" w:rsidRPr="00614B7A" w:rsidRDefault="00A85D8A" w:rsidP="00BE3F9E">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4DB81FDA" w14:textId="77777777" w:rsidR="00A85D8A" w:rsidRPr="00614B7A" w:rsidRDefault="00A85D8A" w:rsidP="00BE3F9E">
            <w:pPr>
              <w:pStyle w:val="TAL"/>
            </w:pPr>
            <w:r w:rsidRPr="00614B7A">
              <w:rPr>
                <w:lang w:eastAsia="zh-CN"/>
              </w:rPr>
              <w:t>NOTE 1</w:t>
            </w:r>
          </w:p>
        </w:tc>
      </w:tr>
      <w:tr w:rsidR="00A85D8A" w:rsidRPr="00614B7A" w14:paraId="2866F18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3A8DD58" w14:textId="77777777" w:rsidR="00A85D8A" w:rsidRPr="00614B7A" w:rsidRDefault="00A85D8A" w:rsidP="00BE3F9E">
            <w:pPr>
              <w:pStyle w:val="TAL"/>
              <w:rPr>
                <w:bCs/>
              </w:rPr>
            </w:pPr>
            <w:r w:rsidRPr="00614B7A">
              <w:rPr>
                <w:rFonts w:eastAsia="MS Mincho"/>
              </w:rPr>
              <w:t>6.5B.2.3.1</w:t>
            </w:r>
          </w:p>
        </w:tc>
        <w:tc>
          <w:tcPr>
            <w:tcW w:w="4367" w:type="dxa"/>
            <w:tcBorders>
              <w:top w:val="single" w:sz="4" w:space="0" w:color="auto"/>
              <w:left w:val="single" w:sz="4" w:space="0" w:color="auto"/>
              <w:bottom w:val="single" w:sz="4" w:space="0" w:color="auto"/>
              <w:right w:val="single" w:sz="4" w:space="0" w:color="auto"/>
            </w:tcBorders>
            <w:hideMark/>
          </w:tcPr>
          <w:p w14:paraId="104054AF" w14:textId="77777777" w:rsidR="00A85D8A" w:rsidRPr="00614B7A" w:rsidRDefault="00A85D8A" w:rsidP="00BE3F9E">
            <w:pPr>
              <w:pStyle w:val="TAL"/>
            </w:pPr>
            <w:r w:rsidRPr="00614B7A">
              <w:rPr>
                <w:rFonts w:eastAsia="MS Mincho"/>
              </w:rPr>
              <w:t>Spectrum emissions mask for Inter-band EN-DC within FR1</w:t>
            </w:r>
            <w:r w:rsidRPr="00614B7A">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EFD7DA4"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2DC9BBAB" w14:textId="77777777" w:rsidR="00A85D8A" w:rsidRPr="00614B7A" w:rsidRDefault="00A85D8A" w:rsidP="00BE3F9E">
            <w:pPr>
              <w:pStyle w:val="TAL"/>
            </w:pPr>
            <w:r w:rsidRPr="00614B7A">
              <w:t>C011b</w:t>
            </w:r>
          </w:p>
        </w:tc>
        <w:tc>
          <w:tcPr>
            <w:tcW w:w="3091" w:type="dxa"/>
            <w:tcBorders>
              <w:top w:val="single" w:sz="4" w:space="0" w:color="auto"/>
              <w:left w:val="single" w:sz="4" w:space="0" w:color="auto"/>
              <w:bottom w:val="single" w:sz="4" w:space="0" w:color="auto"/>
              <w:right w:val="single" w:sz="4" w:space="0" w:color="auto"/>
            </w:tcBorders>
            <w:hideMark/>
          </w:tcPr>
          <w:p w14:paraId="2F3166B7" w14:textId="77777777" w:rsidR="00A85D8A" w:rsidRPr="00614B7A" w:rsidRDefault="00A85D8A" w:rsidP="00BE3F9E">
            <w:pPr>
              <w:pStyle w:val="TAL"/>
            </w:pPr>
            <w:r w:rsidRPr="00614B7A">
              <w:rPr>
                <w:lang w:eastAsia="zh-CN"/>
              </w:rPr>
              <w:t>UEs supporting Inter-band EN-DC within FR1</w:t>
            </w:r>
            <w:r w:rsidRPr="00614B7A">
              <w:rPr>
                <w:rFonts w:eastAsia="SimSun"/>
                <w:szCs w:val="18"/>
                <w:lang w:eastAsia="zh-CN"/>
              </w:rPr>
              <w:t xml:space="preserve"> with </w:t>
            </w:r>
            <w:r w:rsidRPr="00614B7A">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53E3AEC" w14:textId="77777777" w:rsidR="00A85D8A" w:rsidRPr="00614B7A" w:rsidRDefault="00A85D8A" w:rsidP="00BE3F9E">
            <w:pPr>
              <w:pStyle w:val="TAL"/>
            </w:pPr>
            <w:r w:rsidRPr="00614B7A">
              <w:rPr>
                <w:lang w:eastAsia="ko-KR"/>
              </w:rPr>
              <w:t>E00</w:t>
            </w:r>
            <w:r w:rsidRPr="00614B7A">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0F672B4E"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3F51253" w14:textId="77777777" w:rsidR="00A85D8A" w:rsidRPr="00614B7A" w:rsidRDefault="00A85D8A" w:rsidP="00BE3F9E">
            <w:pPr>
              <w:pStyle w:val="TAL"/>
              <w:rPr>
                <w:rFonts w:cs="Arial"/>
              </w:rPr>
            </w:pPr>
            <w:r w:rsidRPr="00614B7A">
              <w:rPr>
                <w:rFonts w:cs="Arial"/>
              </w:rPr>
              <w:t>NOTE 5</w:t>
            </w:r>
          </w:p>
          <w:p w14:paraId="6BCCBC76" w14:textId="77777777" w:rsidR="00A85D8A" w:rsidRPr="00614B7A" w:rsidRDefault="00A85D8A" w:rsidP="00BE3F9E">
            <w:pPr>
              <w:pStyle w:val="TAL"/>
            </w:pPr>
            <w:r w:rsidRPr="00614B7A">
              <w:rPr>
                <w:rFonts w:cs="Arial"/>
              </w:rPr>
              <w:t xml:space="preserve">Skip </w:t>
            </w:r>
            <w:r w:rsidRPr="00614B7A">
              <w:rPr>
                <w:lang w:eastAsia="zh-CN"/>
              </w:rPr>
              <w:t>TC 6.5B.2.3.1</w:t>
            </w:r>
            <w:r w:rsidRPr="00614B7A">
              <w:rPr>
                <w:rFonts w:cs="Arial"/>
              </w:rPr>
              <w:t xml:space="preserve"> if UE supports SA and </w:t>
            </w:r>
            <w:r w:rsidRPr="00614B7A">
              <w:rPr>
                <w:lang w:eastAsia="zh-CN"/>
              </w:rPr>
              <w:t>TS 38.521-1 TC 6.5.2.2</w:t>
            </w:r>
            <w:r w:rsidRPr="00614B7A">
              <w:rPr>
                <w:rFonts w:cs="Arial"/>
              </w:rPr>
              <w:t xml:space="preserve"> has been executed.</w:t>
            </w:r>
          </w:p>
        </w:tc>
      </w:tr>
      <w:tr w:rsidR="00A85D8A" w:rsidRPr="00614B7A" w14:paraId="30DBABB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04DA3A3" w14:textId="77777777" w:rsidR="00A85D8A" w:rsidRPr="00614B7A" w:rsidRDefault="00A85D8A" w:rsidP="00BE3F9E">
            <w:pPr>
              <w:pStyle w:val="TAL"/>
              <w:rPr>
                <w:rFonts w:eastAsia="MS Mincho"/>
              </w:rPr>
            </w:pPr>
            <w:r w:rsidRPr="00614B7A">
              <w:t>6.5B.2.3.2</w:t>
            </w:r>
          </w:p>
        </w:tc>
        <w:tc>
          <w:tcPr>
            <w:tcW w:w="4367" w:type="dxa"/>
            <w:tcBorders>
              <w:top w:val="single" w:sz="4" w:space="0" w:color="auto"/>
              <w:left w:val="single" w:sz="4" w:space="0" w:color="auto"/>
              <w:bottom w:val="single" w:sz="4" w:space="0" w:color="auto"/>
              <w:right w:val="single" w:sz="4" w:space="0" w:color="auto"/>
            </w:tcBorders>
            <w:hideMark/>
          </w:tcPr>
          <w:p w14:paraId="0D8B6FE5" w14:textId="77777777" w:rsidR="00A85D8A" w:rsidRPr="00614B7A" w:rsidRDefault="00A85D8A" w:rsidP="00BE3F9E">
            <w:pPr>
              <w:pStyle w:val="TAL"/>
              <w:rPr>
                <w:rFonts w:eastAsia="MS Mincho"/>
              </w:rPr>
            </w:pPr>
            <w:r w:rsidRPr="00614B7A">
              <w:t>Additional Spectrum emissions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39506933" w14:textId="77777777" w:rsidR="00A85D8A" w:rsidRPr="00614B7A" w:rsidRDefault="00A85D8A" w:rsidP="00BE3F9E">
            <w:pPr>
              <w:pStyle w:val="TAC"/>
              <w:rPr>
                <w:rFonts w:eastAsia="SimSun"/>
                <w:lang w:eastAsia="zh-CN"/>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E0AE87" w14:textId="77777777" w:rsidR="00A85D8A" w:rsidRPr="00614B7A" w:rsidRDefault="00A85D8A" w:rsidP="00BE3F9E">
            <w:pPr>
              <w:pStyle w:val="TAL"/>
            </w:pPr>
            <w:r w:rsidRPr="00614B7A">
              <w:t>C011b</w:t>
            </w:r>
          </w:p>
        </w:tc>
        <w:tc>
          <w:tcPr>
            <w:tcW w:w="3091" w:type="dxa"/>
            <w:tcBorders>
              <w:top w:val="single" w:sz="4" w:space="0" w:color="auto"/>
              <w:left w:val="single" w:sz="4" w:space="0" w:color="auto"/>
              <w:bottom w:val="single" w:sz="4" w:space="0" w:color="auto"/>
              <w:right w:val="single" w:sz="4" w:space="0" w:color="auto"/>
            </w:tcBorders>
            <w:hideMark/>
          </w:tcPr>
          <w:p w14:paraId="32946B8D" w14:textId="77777777" w:rsidR="00A85D8A" w:rsidRPr="00614B7A" w:rsidRDefault="00A85D8A" w:rsidP="00BE3F9E">
            <w:pPr>
              <w:pStyle w:val="TAL"/>
              <w:rPr>
                <w:lang w:eastAsia="zh-CN"/>
              </w:rPr>
            </w:pPr>
            <w:r w:rsidRPr="00614B7A">
              <w:rPr>
                <w:lang w:eastAsia="zh-CN"/>
              </w:rPr>
              <w:t>UEs supporting Inter-band EN-DC within FR1</w:t>
            </w:r>
            <w:r w:rsidRPr="00614B7A">
              <w:rPr>
                <w:rFonts w:eastAsia="SimSun"/>
                <w:szCs w:val="18"/>
                <w:lang w:eastAsia="zh-CN"/>
              </w:rPr>
              <w:t xml:space="preserve"> with </w:t>
            </w:r>
            <w:r w:rsidRPr="00614B7A">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2EED964" w14:textId="77777777" w:rsidR="00A85D8A" w:rsidRPr="00614B7A" w:rsidRDefault="00A85D8A" w:rsidP="00BE3F9E">
            <w:pPr>
              <w:pStyle w:val="TAL"/>
              <w:rPr>
                <w:rFonts w:eastAsia="SimSun"/>
                <w:lang w:eastAsia="zh-CN"/>
              </w:rPr>
            </w:pPr>
            <w:r w:rsidRPr="00614B7A">
              <w:rPr>
                <w:lang w:eastAsia="ko-KR"/>
              </w:rPr>
              <w:t>E00</w:t>
            </w:r>
            <w:r w:rsidRPr="00614B7A">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0168AA7"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BD1DA6D" w14:textId="77777777" w:rsidR="00A85D8A" w:rsidRPr="00614B7A" w:rsidRDefault="00A85D8A" w:rsidP="00BE3F9E">
            <w:pPr>
              <w:pStyle w:val="TAL"/>
              <w:rPr>
                <w:rFonts w:cs="Arial"/>
              </w:rPr>
            </w:pPr>
            <w:r w:rsidRPr="00614B7A">
              <w:rPr>
                <w:rFonts w:cs="Arial"/>
              </w:rPr>
              <w:t>NOTE 5</w:t>
            </w:r>
          </w:p>
          <w:p w14:paraId="5CB54317" w14:textId="77777777" w:rsidR="00A85D8A" w:rsidRPr="00614B7A" w:rsidRDefault="00A85D8A" w:rsidP="00BE3F9E">
            <w:pPr>
              <w:pStyle w:val="TAL"/>
              <w:rPr>
                <w:lang w:eastAsia="zh-CN"/>
              </w:rPr>
            </w:pPr>
            <w:r w:rsidRPr="00614B7A">
              <w:rPr>
                <w:rFonts w:cs="Arial"/>
              </w:rPr>
              <w:t xml:space="preserve">Skip </w:t>
            </w:r>
            <w:r w:rsidRPr="00614B7A">
              <w:rPr>
                <w:lang w:eastAsia="zh-CN"/>
              </w:rPr>
              <w:t>TC 6.5B.2.3.2</w:t>
            </w:r>
            <w:r w:rsidRPr="00614B7A">
              <w:rPr>
                <w:rFonts w:cs="Arial"/>
              </w:rPr>
              <w:t xml:space="preserve"> if UE supports SA and </w:t>
            </w:r>
            <w:r w:rsidRPr="00614B7A">
              <w:rPr>
                <w:lang w:eastAsia="zh-CN"/>
              </w:rPr>
              <w:t>TS 38.521-1 TC 6.5.2.3</w:t>
            </w:r>
            <w:r w:rsidRPr="00614B7A">
              <w:rPr>
                <w:rFonts w:cs="Arial"/>
              </w:rPr>
              <w:t xml:space="preserve"> has been executed.</w:t>
            </w:r>
          </w:p>
        </w:tc>
      </w:tr>
      <w:tr w:rsidR="00A85D8A" w:rsidRPr="00614B7A" w14:paraId="463EFFF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6583817" w14:textId="77777777" w:rsidR="00A85D8A" w:rsidRPr="00614B7A" w:rsidRDefault="00A85D8A" w:rsidP="00BE3F9E">
            <w:pPr>
              <w:pStyle w:val="TAL"/>
              <w:rPr>
                <w:bCs/>
              </w:rPr>
            </w:pPr>
            <w:r w:rsidRPr="00614B7A">
              <w:lastRenderedPageBreak/>
              <w:t>6.5B.2.3.3</w:t>
            </w:r>
            <w:r w:rsidRPr="00614B7A">
              <w:rPr>
                <w:rFonts w:hint="eastAsia"/>
                <w:lang w:eastAsia="zh-CN"/>
              </w:rPr>
              <w:t>.1</w:t>
            </w:r>
          </w:p>
        </w:tc>
        <w:tc>
          <w:tcPr>
            <w:tcW w:w="4367" w:type="dxa"/>
            <w:tcBorders>
              <w:top w:val="single" w:sz="4" w:space="0" w:color="auto"/>
              <w:left w:val="single" w:sz="4" w:space="0" w:color="auto"/>
              <w:bottom w:val="single" w:sz="4" w:space="0" w:color="auto"/>
              <w:right w:val="single" w:sz="4" w:space="0" w:color="auto"/>
            </w:tcBorders>
            <w:hideMark/>
          </w:tcPr>
          <w:p w14:paraId="316CC0AB" w14:textId="77777777" w:rsidR="00A85D8A" w:rsidRPr="00614B7A" w:rsidRDefault="00A85D8A" w:rsidP="00BE3F9E">
            <w:pPr>
              <w:pStyle w:val="TAL"/>
            </w:pPr>
            <w:r w:rsidRPr="00614B7A">
              <w:t>NR-Adjacent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342832C5"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05307075" w14:textId="77777777" w:rsidR="00A85D8A" w:rsidRPr="00614B7A" w:rsidRDefault="00A85D8A" w:rsidP="00BE3F9E">
            <w:pPr>
              <w:pStyle w:val="TAL"/>
            </w:pPr>
            <w:r w:rsidRPr="00614B7A">
              <w:t>C011b</w:t>
            </w:r>
          </w:p>
        </w:tc>
        <w:tc>
          <w:tcPr>
            <w:tcW w:w="3091" w:type="dxa"/>
            <w:tcBorders>
              <w:top w:val="single" w:sz="4" w:space="0" w:color="auto"/>
              <w:left w:val="single" w:sz="4" w:space="0" w:color="auto"/>
              <w:bottom w:val="single" w:sz="4" w:space="0" w:color="auto"/>
              <w:right w:val="single" w:sz="4" w:space="0" w:color="auto"/>
            </w:tcBorders>
            <w:hideMark/>
          </w:tcPr>
          <w:p w14:paraId="2E56F785" w14:textId="77777777" w:rsidR="00A85D8A" w:rsidRPr="00614B7A" w:rsidRDefault="00A85D8A" w:rsidP="00BE3F9E">
            <w:pPr>
              <w:pStyle w:val="TAL"/>
            </w:pPr>
            <w:r w:rsidRPr="00614B7A">
              <w:rPr>
                <w:lang w:eastAsia="zh-CN"/>
              </w:rPr>
              <w:t>UEs supporting Inter-band EN-DC within FR1</w:t>
            </w:r>
            <w:r w:rsidRPr="00614B7A">
              <w:rPr>
                <w:rFonts w:eastAsia="SimSun"/>
                <w:szCs w:val="18"/>
                <w:lang w:eastAsia="zh-CN"/>
              </w:rPr>
              <w:t xml:space="preserve"> with </w:t>
            </w:r>
            <w:r w:rsidRPr="00614B7A">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96279F0" w14:textId="77777777" w:rsidR="00A85D8A" w:rsidRPr="00614B7A" w:rsidRDefault="00A85D8A" w:rsidP="00BE3F9E">
            <w:pPr>
              <w:pStyle w:val="TAL"/>
            </w:pPr>
            <w:r w:rsidRPr="00614B7A">
              <w:rPr>
                <w:lang w:eastAsia="ko-KR"/>
              </w:rPr>
              <w:t>E00</w:t>
            </w:r>
            <w:r w:rsidRPr="00614B7A">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31ECD71D"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6052EBA" w14:textId="77777777" w:rsidR="00A85D8A" w:rsidRPr="00614B7A" w:rsidRDefault="00A85D8A" w:rsidP="00BE3F9E">
            <w:pPr>
              <w:pStyle w:val="TAL"/>
              <w:rPr>
                <w:rFonts w:cs="Arial"/>
              </w:rPr>
            </w:pPr>
            <w:r w:rsidRPr="00614B7A">
              <w:rPr>
                <w:rFonts w:cs="Arial"/>
              </w:rPr>
              <w:t>NOTE 5</w:t>
            </w:r>
          </w:p>
          <w:p w14:paraId="6FDE8270" w14:textId="77777777" w:rsidR="00A85D8A" w:rsidRPr="00614B7A" w:rsidRDefault="00A85D8A" w:rsidP="00BE3F9E">
            <w:pPr>
              <w:pStyle w:val="TAL"/>
            </w:pPr>
            <w:r w:rsidRPr="00614B7A">
              <w:rPr>
                <w:rFonts w:cs="Arial"/>
              </w:rPr>
              <w:t xml:space="preserve">Skip </w:t>
            </w:r>
            <w:r w:rsidRPr="00614B7A">
              <w:rPr>
                <w:lang w:eastAsia="zh-CN"/>
              </w:rPr>
              <w:t>TC 6.5B.2.3.3</w:t>
            </w:r>
            <w:r w:rsidRPr="00614B7A">
              <w:rPr>
                <w:rFonts w:hint="eastAsia"/>
                <w:lang w:eastAsia="zh-CN"/>
              </w:rPr>
              <w:t>.1</w:t>
            </w:r>
            <w:r w:rsidRPr="00614B7A">
              <w:rPr>
                <w:rFonts w:cs="Arial"/>
              </w:rPr>
              <w:t xml:space="preserve"> if UE supports SA and </w:t>
            </w:r>
            <w:r w:rsidRPr="00614B7A">
              <w:rPr>
                <w:lang w:eastAsia="zh-CN"/>
              </w:rPr>
              <w:t>TS 38.521-1 TC 6.5.2.4.1</w:t>
            </w:r>
            <w:r w:rsidRPr="00614B7A">
              <w:rPr>
                <w:rFonts w:cs="Arial"/>
              </w:rPr>
              <w:t xml:space="preserve"> has been executed.</w:t>
            </w:r>
          </w:p>
        </w:tc>
      </w:tr>
      <w:tr w:rsidR="00A85D8A" w:rsidRPr="00614B7A" w14:paraId="5049172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tcPr>
          <w:p w14:paraId="79EE9B8A" w14:textId="77777777" w:rsidR="00A85D8A" w:rsidRPr="00614B7A" w:rsidRDefault="00A85D8A" w:rsidP="00BE3F9E">
            <w:pPr>
              <w:pStyle w:val="TAL"/>
            </w:pPr>
            <w:r w:rsidRPr="00614B7A">
              <w:t>6.5B.2.3.3</w:t>
            </w:r>
            <w:r w:rsidRPr="00614B7A">
              <w:rPr>
                <w:rFonts w:hint="eastAsia"/>
                <w:lang w:eastAsia="zh-CN"/>
              </w:rPr>
              <w:t>.2</w:t>
            </w:r>
          </w:p>
        </w:tc>
        <w:tc>
          <w:tcPr>
            <w:tcW w:w="4367" w:type="dxa"/>
            <w:tcBorders>
              <w:top w:val="single" w:sz="4" w:space="0" w:color="auto"/>
              <w:left w:val="single" w:sz="4" w:space="0" w:color="auto"/>
              <w:bottom w:val="single" w:sz="4" w:space="0" w:color="auto"/>
              <w:right w:val="single" w:sz="4" w:space="0" w:color="auto"/>
            </w:tcBorders>
          </w:tcPr>
          <w:p w14:paraId="51D20427" w14:textId="77777777" w:rsidR="00A85D8A" w:rsidRPr="00614B7A" w:rsidRDefault="00A85D8A" w:rsidP="00BE3F9E">
            <w:pPr>
              <w:pStyle w:val="TAL"/>
              <w:rPr>
                <w:rFonts w:ascii="Calibri" w:hAnsi="Calibri"/>
                <w:sz w:val="20"/>
                <w:shd w:val="clear" w:color="auto" w:fill="CCE8CF"/>
              </w:rPr>
            </w:pPr>
            <w:r w:rsidRPr="00614B7A">
              <w:t>UTRA-Adjacent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tcPr>
          <w:p w14:paraId="00F6324D"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tcPr>
          <w:p w14:paraId="7FF4572F" w14:textId="77777777" w:rsidR="00A85D8A" w:rsidRPr="00614B7A" w:rsidRDefault="00A85D8A" w:rsidP="00BE3F9E">
            <w:pPr>
              <w:pStyle w:val="TAL"/>
            </w:pPr>
            <w:r w:rsidRPr="00614B7A">
              <w:t>C011b</w:t>
            </w:r>
          </w:p>
        </w:tc>
        <w:tc>
          <w:tcPr>
            <w:tcW w:w="3091" w:type="dxa"/>
            <w:tcBorders>
              <w:top w:val="single" w:sz="4" w:space="0" w:color="auto"/>
              <w:left w:val="single" w:sz="4" w:space="0" w:color="auto"/>
              <w:bottom w:val="single" w:sz="4" w:space="0" w:color="auto"/>
              <w:right w:val="single" w:sz="4" w:space="0" w:color="auto"/>
            </w:tcBorders>
          </w:tcPr>
          <w:p w14:paraId="5BC1B483" w14:textId="77777777" w:rsidR="00A85D8A" w:rsidRPr="00614B7A" w:rsidRDefault="00A85D8A" w:rsidP="00BE3F9E">
            <w:pPr>
              <w:pStyle w:val="TAL"/>
              <w:rPr>
                <w:lang w:eastAsia="zh-CN"/>
              </w:rPr>
            </w:pPr>
            <w:r w:rsidRPr="00614B7A">
              <w:rPr>
                <w:lang w:eastAsia="zh-CN"/>
              </w:rPr>
              <w:t>UEs supporting Inter-band EN-DC within FR1</w:t>
            </w:r>
            <w:r w:rsidRPr="00614B7A">
              <w:rPr>
                <w:rFonts w:eastAsia="SimSun"/>
                <w:szCs w:val="18"/>
                <w:lang w:eastAsia="zh-CN"/>
              </w:rPr>
              <w:t xml:space="preserve"> with </w:t>
            </w:r>
            <w:r w:rsidRPr="00614B7A">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tcPr>
          <w:p w14:paraId="3136F682" w14:textId="77777777" w:rsidR="00A85D8A" w:rsidRPr="00614B7A" w:rsidRDefault="00A85D8A" w:rsidP="00BE3F9E">
            <w:pPr>
              <w:pStyle w:val="TAL"/>
              <w:rPr>
                <w:lang w:eastAsia="ko-KR"/>
              </w:rPr>
            </w:pPr>
            <w:r w:rsidRPr="00614B7A">
              <w:rPr>
                <w:lang w:eastAsia="ko-KR"/>
              </w:rPr>
              <w:t>E00</w:t>
            </w:r>
            <w:r w:rsidRPr="00614B7A">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49BA8CD"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2A79692" w14:textId="77777777" w:rsidR="00A85D8A" w:rsidRPr="00614B7A" w:rsidRDefault="00A85D8A" w:rsidP="00BE3F9E">
            <w:pPr>
              <w:pStyle w:val="TAL"/>
              <w:rPr>
                <w:rFonts w:cs="Arial"/>
              </w:rPr>
            </w:pPr>
            <w:r w:rsidRPr="00614B7A">
              <w:rPr>
                <w:rFonts w:cs="Arial"/>
              </w:rPr>
              <w:t>NOTE 5</w:t>
            </w:r>
          </w:p>
          <w:p w14:paraId="72480733" w14:textId="77777777" w:rsidR="00A85D8A" w:rsidRPr="00614B7A" w:rsidRDefault="00A85D8A" w:rsidP="00BE3F9E">
            <w:pPr>
              <w:pStyle w:val="TAL"/>
              <w:rPr>
                <w:rFonts w:cs="Arial"/>
              </w:rPr>
            </w:pPr>
            <w:r w:rsidRPr="00614B7A">
              <w:rPr>
                <w:rFonts w:cs="Arial"/>
              </w:rPr>
              <w:t xml:space="preserve">Skip </w:t>
            </w:r>
            <w:r w:rsidRPr="00614B7A">
              <w:rPr>
                <w:lang w:eastAsia="zh-CN"/>
              </w:rPr>
              <w:t>TC 6.5B.2.3.3</w:t>
            </w:r>
            <w:r w:rsidRPr="00614B7A">
              <w:rPr>
                <w:rFonts w:hint="eastAsia"/>
                <w:lang w:eastAsia="zh-CN"/>
              </w:rPr>
              <w:t>.2</w:t>
            </w:r>
            <w:r w:rsidRPr="00614B7A">
              <w:rPr>
                <w:rFonts w:cs="Arial"/>
              </w:rPr>
              <w:t xml:space="preserve"> if UE supports SA and </w:t>
            </w:r>
            <w:r w:rsidRPr="00614B7A">
              <w:rPr>
                <w:lang w:eastAsia="zh-CN"/>
              </w:rPr>
              <w:t>TS 38.521-1 TC 6.5.2.4.</w:t>
            </w:r>
            <w:r w:rsidRPr="00614B7A">
              <w:rPr>
                <w:rFonts w:hint="eastAsia"/>
                <w:lang w:eastAsia="zh-CN"/>
              </w:rPr>
              <w:t>2</w:t>
            </w:r>
            <w:r w:rsidRPr="00614B7A">
              <w:rPr>
                <w:rFonts w:cs="Arial"/>
              </w:rPr>
              <w:t xml:space="preserve"> has been executed.</w:t>
            </w:r>
          </w:p>
        </w:tc>
      </w:tr>
      <w:tr w:rsidR="00A85D8A" w:rsidRPr="00614B7A" w14:paraId="146B62D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F0A2C08" w14:textId="77777777" w:rsidR="00A85D8A" w:rsidRPr="00614B7A" w:rsidRDefault="00A85D8A" w:rsidP="00BE3F9E">
            <w:pPr>
              <w:pStyle w:val="TAL"/>
              <w:rPr>
                <w:bCs/>
              </w:rPr>
            </w:pPr>
            <w:r w:rsidRPr="00614B7A">
              <w:rPr>
                <w:lang w:eastAsia="zh-CN"/>
              </w:rPr>
              <w:t>6.5B.2.4.1</w:t>
            </w:r>
          </w:p>
        </w:tc>
        <w:tc>
          <w:tcPr>
            <w:tcW w:w="4367" w:type="dxa"/>
            <w:tcBorders>
              <w:top w:val="single" w:sz="4" w:space="0" w:color="auto"/>
              <w:left w:val="single" w:sz="4" w:space="0" w:color="auto"/>
              <w:bottom w:val="single" w:sz="4" w:space="0" w:color="auto"/>
              <w:right w:val="single" w:sz="4" w:space="0" w:color="auto"/>
            </w:tcBorders>
            <w:hideMark/>
          </w:tcPr>
          <w:p w14:paraId="6447E1DB" w14:textId="77777777" w:rsidR="00A85D8A" w:rsidRPr="00614B7A" w:rsidRDefault="00A85D8A" w:rsidP="00BE3F9E">
            <w:pPr>
              <w:pStyle w:val="TAL"/>
            </w:pPr>
            <w:r w:rsidRPr="00614B7A">
              <w:rPr>
                <w:lang w:eastAsia="zh-CN"/>
              </w:rPr>
              <w:t xml:space="preserve">Spectrum emissions mask for Inter-band EN-DC including FR2 </w:t>
            </w:r>
            <w:r w:rsidRPr="00614B7A">
              <w:t>(1 NR CC)</w:t>
            </w:r>
          </w:p>
        </w:tc>
        <w:tc>
          <w:tcPr>
            <w:tcW w:w="850" w:type="dxa"/>
            <w:tcBorders>
              <w:top w:val="single" w:sz="4" w:space="0" w:color="auto"/>
              <w:left w:val="single" w:sz="4" w:space="0" w:color="auto"/>
              <w:bottom w:val="single" w:sz="4" w:space="0" w:color="auto"/>
              <w:right w:val="single" w:sz="4" w:space="0" w:color="auto"/>
            </w:tcBorders>
            <w:hideMark/>
          </w:tcPr>
          <w:p w14:paraId="34B07C2E"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7198C095" w14:textId="77777777" w:rsidR="00A85D8A" w:rsidRPr="00614B7A" w:rsidRDefault="00A85D8A" w:rsidP="00BE3F9E">
            <w:pPr>
              <w:pStyle w:val="TAL"/>
            </w:pPr>
            <w:r w:rsidRPr="00614B7A">
              <w:t>C012</w:t>
            </w:r>
          </w:p>
        </w:tc>
        <w:tc>
          <w:tcPr>
            <w:tcW w:w="3091" w:type="dxa"/>
            <w:tcBorders>
              <w:top w:val="single" w:sz="4" w:space="0" w:color="auto"/>
              <w:left w:val="single" w:sz="4" w:space="0" w:color="auto"/>
              <w:bottom w:val="single" w:sz="4" w:space="0" w:color="auto"/>
              <w:right w:val="single" w:sz="4" w:space="0" w:color="auto"/>
            </w:tcBorders>
            <w:hideMark/>
          </w:tcPr>
          <w:p w14:paraId="0C210619" w14:textId="77777777" w:rsidR="00A85D8A" w:rsidRPr="00614B7A" w:rsidRDefault="00A85D8A" w:rsidP="00BE3F9E">
            <w:pPr>
              <w:pStyle w:val="TAL"/>
            </w:pPr>
            <w:r w:rsidRPr="00614B7A">
              <w:rPr>
                <w:lang w:eastAsia="zh-CN"/>
              </w:rPr>
              <w:t>UEs supporting Inter-band including FR2</w:t>
            </w:r>
            <w:r w:rsidRPr="00614B7A">
              <w:rPr>
                <w:rFonts w:eastAsia="SimSun"/>
                <w:szCs w:val="18"/>
                <w:lang w:eastAsia="zh-CN"/>
              </w:rPr>
              <w:t xml:space="preserve"> </w:t>
            </w:r>
            <w:r w:rsidRPr="00614B7A">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9F3AB32" w14:textId="77777777" w:rsidR="00A85D8A" w:rsidRPr="00614B7A" w:rsidRDefault="00A85D8A" w:rsidP="00BE3F9E">
            <w:pPr>
              <w:pStyle w:val="TAL"/>
            </w:pPr>
            <w:r w:rsidRPr="00614B7A">
              <w:rPr>
                <w:rFonts w:eastAsia="SimSun"/>
                <w:szCs w:val="18"/>
              </w:rPr>
              <w:t>E0</w:t>
            </w:r>
            <w:r w:rsidRPr="00614B7A">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3FB8D42"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466ECA1" w14:textId="77777777" w:rsidR="00A85D8A" w:rsidRPr="00614B7A" w:rsidRDefault="00A85D8A" w:rsidP="00BE3F9E">
            <w:pPr>
              <w:pStyle w:val="TAL"/>
              <w:rPr>
                <w:rFonts w:cs="Arial"/>
              </w:rPr>
            </w:pPr>
            <w:r w:rsidRPr="00614B7A">
              <w:rPr>
                <w:rFonts w:cs="Arial"/>
              </w:rPr>
              <w:t>NOTE 5</w:t>
            </w:r>
          </w:p>
          <w:p w14:paraId="1B909330" w14:textId="77777777" w:rsidR="00A85D8A" w:rsidRPr="00614B7A" w:rsidRDefault="00A85D8A" w:rsidP="00BE3F9E">
            <w:pPr>
              <w:pStyle w:val="TAL"/>
            </w:pPr>
            <w:r w:rsidRPr="00614B7A">
              <w:rPr>
                <w:rFonts w:cs="Arial"/>
              </w:rPr>
              <w:t xml:space="preserve">Skip </w:t>
            </w:r>
            <w:r w:rsidRPr="00614B7A">
              <w:rPr>
                <w:lang w:eastAsia="zh-CN"/>
              </w:rPr>
              <w:t xml:space="preserve">TC </w:t>
            </w:r>
            <w:r w:rsidRPr="00614B7A">
              <w:rPr>
                <w:rFonts w:cs="Arial"/>
              </w:rPr>
              <w:t>6.5B.2.4.1 if UE supports SA and TS 38.521-2 TC 6.5.2.1 has been executed.</w:t>
            </w:r>
          </w:p>
        </w:tc>
      </w:tr>
      <w:tr w:rsidR="00A85D8A" w:rsidRPr="00614B7A" w14:paraId="7FF27F8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6BBBA1A" w14:textId="77777777" w:rsidR="00A85D8A" w:rsidRPr="00614B7A" w:rsidRDefault="00A85D8A" w:rsidP="00BE3F9E">
            <w:pPr>
              <w:pStyle w:val="TAL"/>
              <w:rPr>
                <w:b/>
              </w:rPr>
            </w:pPr>
            <w:r w:rsidRPr="00614B7A">
              <w:rPr>
                <w:rFonts w:cs="Arial"/>
                <w:b/>
              </w:rPr>
              <w:t>6.5B.2.4.1_1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ADF7C25" w14:textId="77777777" w:rsidR="00A85D8A" w:rsidRPr="00614B7A" w:rsidRDefault="00A85D8A" w:rsidP="00BE3F9E">
            <w:pPr>
              <w:pStyle w:val="TAL"/>
              <w:rPr>
                <w:b/>
                <w:lang w:eastAsia="zh-CN"/>
              </w:rPr>
            </w:pPr>
            <w:r w:rsidRPr="00614B7A">
              <w:rPr>
                <w:b/>
              </w:rPr>
              <w:t>Spectrum emissions mask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AA654C"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5FCBD85" w14:textId="77777777" w:rsidR="00A85D8A" w:rsidRPr="00614B7A"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BFF77E7" w14:textId="77777777" w:rsidR="00A85D8A" w:rsidRPr="00614B7A"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2A79190" w14:textId="77777777" w:rsidR="00A85D8A" w:rsidRPr="00614B7A"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1882770" w14:textId="77777777" w:rsidR="00A85D8A" w:rsidRPr="00614B7A"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F5DE3A1" w14:textId="77777777" w:rsidR="00A85D8A" w:rsidRPr="00614B7A" w:rsidRDefault="00A85D8A" w:rsidP="00BE3F9E">
            <w:pPr>
              <w:pStyle w:val="TAL"/>
              <w:rPr>
                <w:b/>
                <w:lang w:eastAsia="zh-CN"/>
              </w:rPr>
            </w:pPr>
          </w:p>
        </w:tc>
      </w:tr>
      <w:tr w:rsidR="00A85D8A" w:rsidRPr="00614B7A" w14:paraId="71DA270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5149CB2" w14:textId="77777777" w:rsidR="00A85D8A" w:rsidRPr="00614B7A" w:rsidRDefault="00A85D8A" w:rsidP="00BE3F9E">
            <w:pPr>
              <w:pStyle w:val="TAL"/>
            </w:pPr>
            <w:r w:rsidRPr="00614B7A">
              <w:rPr>
                <w:rFonts w:cs="Arial"/>
              </w:rPr>
              <w:t>6.5B.2.4.1_1.1</w:t>
            </w:r>
          </w:p>
        </w:tc>
        <w:tc>
          <w:tcPr>
            <w:tcW w:w="4367" w:type="dxa"/>
            <w:tcBorders>
              <w:top w:val="single" w:sz="4" w:space="0" w:color="auto"/>
              <w:left w:val="single" w:sz="4" w:space="0" w:color="auto"/>
              <w:bottom w:val="single" w:sz="4" w:space="0" w:color="auto"/>
              <w:right w:val="single" w:sz="4" w:space="0" w:color="auto"/>
            </w:tcBorders>
            <w:hideMark/>
          </w:tcPr>
          <w:p w14:paraId="52CC02FF" w14:textId="77777777" w:rsidR="00A85D8A" w:rsidRPr="00614B7A" w:rsidRDefault="00A85D8A" w:rsidP="00BE3F9E">
            <w:pPr>
              <w:pStyle w:val="TAL"/>
            </w:pPr>
            <w:r w:rsidRPr="00614B7A">
              <w:rPr>
                <w:rFonts w:cs="Arial"/>
              </w:rPr>
              <w:t>Spectrum emissions mask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79BE286" w14:textId="77777777" w:rsidR="00A85D8A" w:rsidRPr="00614B7A" w:rsidRDefault="00A85D8A" w:rsidP="00BE3F9E">
            <w:pPr>
              <w:pStyle w:val="TAC"/>
              <w:rPr>
                <w:rFonts w:eastAsia="SimSun"/>
                <w:lang w:eastAsia="zh-CN"/>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24E327B" w14:textId="77777777" w:rsidR="00A85D8A" w:rsidRPr="00614B7A" w:rsidRDefault="00A85D8A" w:rsidP="00BE3F9E">
            <w:pPr>
              <w:pStyle w:val="TAL"/>
              <w:rPr>
                <w:rFonts w:eastAsia="SimSun"/>
                <w:lang w:eastAsia="zh-CN"/>
              </w:rPr>
            </w:pPr>
            <w:r w:rsidRPr="00614B7A">
              <w:rPr>
                <w:rFonts w:cs="Arial"/>
              </w:rPr>
              <w:t>C012</w:t>
            </w:r>
            <w:r w:rsidRPr="00614B7A">
              <w:rPr>
                <w:rFonts w:eastAsia="PMingLiU" w:cs="Arial"/>
              </w:rPr>
              <w:t>b</w:t>
            </w:r>
          </w:p>
        </w:tc>
        <w:tc>
          <w:tcPr>
            <w:tcW w:w="3091" w:type="dxa"/>
            <w:tcBorders>
              <w:top w:val="single" w:sz="4" w:space="0" w:color="auto"/>
              <w:left w:val="single" w:sz="4" w:space="0" w:color="auto"/>
              <w:bottom w:val="single" w:sz="4" w:space="0" w:color="auto"/>
              <w:right w:val="single" w:sz="4" w:space="0" w:color="auto"/>
            </w:tcBorders>
            <w:hideMark/>
          </w:tcPr>
          <w:p w14:paraId="7CF35FA3" w14:textId="77777777" w:rsidR="00A85D8A" w:rsidRPr="00614B7A" w:rsidRDefault="00A85D8A" w:rsidP="00BE3F9E">
            <w:pPr>
              <w:pStyle w:val="TAL"/>
              <w:rPr>
                <w:rFonts w:eastAsia="SimSun"/>
                <w:lang w:eastAsia="zh-CN"/>
              </w:rPr>
            </w:pPr>
            <w:r w:rsidRPr="00614B7A">
              <w:rPr>
                <w:rFonts w:cs="Arial"/>
              </w:rPr>
              <w:t xml:space="preserve">UEs supporting Inter-Band EN-DC including FR2 </w:t>
            </w:r>
            <w:r w:rsidRPr="00614B7A">
              <w:rPr>
                <w:rFonts w:eastAsia="SimSun"/>
                <w:szCs w:val="18"/>
                <w:lang w:eastAsia="zh-CN"/>
              </w:rPr>
              <w:t>with 2 NR UL CCs</w:t>
            </w:r>
          </w:p>
        </w:tc>
        <w:tc>
          <w:tcPr>
            <w:tcW w:w="1551" w:type="dxa"/>
            <w:tcBorders>
              <w:top w:val="single" w:sz="4" w:space="0" w:color="auto"/>
              <w:left w:val="single" w:sz="4" w:space="0" w:color="auto"/>
              <w:bottom w:val="single" w:sz="4" w:space="0" w:color="auto"/>
              <w:right w:val="single" w:sz="4" w:space="0" w:color="auto"/>
            </w:tcBorders>
            <w:hideMark/>
          </w:tcPr>
          <w:p w14:paraId="1FA8F0F2" w14:textId="77777777" w:rsidR="00A85D8A" w:rsidRPr="00614B7A" w:rsidRDefault="00A85D8A" w:rsidP="00BE3F9E">
            <w:pPr>
              <w:pStyle w:val="TAL"/>
              <w:rPr>
                <w:rFonts w:eastAsia="SimSun"/>
                <w:lang w:eastAsia="zh-CN"/>
              </w:rPr>
            </w:pPr>
            <w:r w:rsidRPr="00614B7A">
              <w:rPr>
                <w:rFonts w:eastAsia="SimSun"/>
                <w:szCs w:val="18"/>
              </w:rPr>
              <w:t>E0</w:t>
            </w:r>
            <w:r w:rsidRPr="00614B7A">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2F3029CA"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5BFF4DC" w14:textId="77777777" w:rsidR="00A85D8A" w:rsidRPr="00614B7A" w:rsidRDefault="00A85D8A" w:rsidP="00BE3F9E">
            <w:pPr>
              <w:pStyle w:val="TAL"/>
              <w:rPr>
                <w:rFonts w:cs="Arial"/>
              </w:rPr>
            </w:pPr>
            <w:r w:rsidRPr="00614B7A">
              <w:rPr>
                <w:rFonts w:cs="Arial"/>
              </w:rPr>
              <w:t>NOTE 5</w:t>
            </w:r>
          </w:p>
          <w:p w14:paraId="10218AE5" w14:textId="77777777" w:rsidR="00A85D8A" w:rsidRPr="00614B7A" w:rsidRDefault="00A85D8A" w:rsidP="00BE3F9E">
            <w:pPr>
              <w:pStyle w:val="TAL"/>
            </w:pPr>
            <w:r w:rsidRPr="00614B7A">
              <w:rPr>
                <w:rFonts w:cs="Arial"/>
              </w:rPr>
              <w:t xml:space="preserve">Skip </w:t>
            </w:r>
            <w:r w:rsidRPr="00614B7A">
              <w:rPr>
                <w:lang w:eastAsia="zh-CN"/>
              </w:rPr>
              <w:t xml:space="preserve">TC </w:t>
            </w:r>
            <w:r w:rsidRPr="00614B7A">
              <w:rPr>
                <w:rFonts w:cs="Arial"/>
              </w:rPr>
              <w:t>6.5B.2.4.1_1.1 if UE supports SA and TS 38.521-2 TC 6.5A.2.1.1 has been executed.</w:t>
            </w:r>
          </w:p>
        </w:tc>
      </w:tr>
      <w:tr w:rsidR="00A85D8A" w:rsidRPr="00614B7A" w14:paraId="791D5DB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9189F25" w14:textId="77777777" w:rsidR="00A85D8A" w:rsidRPr="00614B7A" w:rsidRDefault="00A85D8A" w:rsidP="00BE3F9E">
            <w:pPr>
              <w:pStyle w:val="TAL"/>
            </w:pPr>
            <w:r w:rsidRPr="00614B7A">
              <w:rPr>
                <w:rFonts w:cs="Arial"/>
              </w:rPr>
              <w:t>6.5B.2.4.1_1.2</w:t>
            </w:r>
          </w:p>
        </w:tc>
        <w:tc>
          <w:tcPr>
            <w:tcW w:w="4367" w:type="dxa"/>
            <w:tcBorders>
              <w:top w:val="single" w:sz="4" w:space="0" w:color="auto"/>
              <w:left w:val="single" w:sz="4" w:space="0" w:color="auto"/>
              <w:bottom w:val="single" w:sz="4" w:space="0" w:color="auto"/>
              <w:right w:val="single" w:sz="4" w:space="0" w:color="auto"/>
            </w:tcBorders>
            <w:hideMark/>
          </w:tcPr>
          <w:p w14:paraId="209E39AB" w14:textId="77777777" w:rsidR="00A85D8A" w:rsidRPr="00614B7A" w:rsidRDefault="00A85D8A" w:rsidP="00BE3F9E">
            <w:pPr>
              <w:pStyle w:val="TAL"/>
            </w:pPr>
            <w:r w:rsidRPr="00614B7A">
              <w:rPr>
                <w:rFonts w:cs="Arial"/>
              </w:rPr>
              <w:t>Spectrum emissions mask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11705D2" w14:textId="77777777" w:rsidR="00A85D8A" w:rsidRPr="00614B7A" w:rsidRDefault="00A85D8A" w:rsidP="00BE3F9E">
            <w:pPr>
              <w:pStyle w:val="TAC"/>
              <w:rPr>
                <w:rFonts w:eastAsia="SimSun"/>
                <w:lang w:eastAsia="zh-CN"/>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B474C0B" w14:textId="77777777" w:rsidR="00A85D8A" w:rsidRPr="00614B7A" w:rsidRDefault="00A85D8A" w:rsidP="00BE3F9E">
            <w:pPr>
              <w:pStyle w:val="TAL"/>
              <w:rPr>
                <w:rFonts w:eastAsia="SimSun"/>
                <w:lang w:eastAsia="zh-CN"/>
              </w:rPr>
            </w:pPr>
            <w:r w:rsidRPr="00614B7A">
              <w:rPr>
                <w:rFonts w:cs="Arial"/>
              </w:rPr>
              <w:t>C012</w:t>
            </w:r>
            <w:r w:rsidRPr="00614B7A">
              <w:rPr>
                <w:rFonts w:eastAsia="PMingLiU" w:cs="Arial"/>
              </w:rPr>
              <w:t>c</w:t>
            </w:r>
          </w:p>
        </w:tc>
        <w:tc>
          <w:tcPr>
            <w:tcW w:w="3091" w:type="dxa"/>
            <w:tcBorders>
              <w:top w:val="single" w:sz="4" w:space="0" w:color="auto"/>
              <w:left w:val="single" w:sz="4" w:space="0" w:color="auto"/>
              <w:bottom w:val="single" w:sz="4" w:space="0" w:color="auto"/>
              <w:right w:val="single" w:sz="4" w:space="0" w:color="auto"/>
            </w:tcBorders>
            <w:hideMark/>
          </w:tcPr>
          <w:p w14:paraId="193CF420" w14:textId="77777777" w:rsidR="00A85D8A" w:rsidRPr="00614B7A" w:rsidRDefault="00A85D8A" w:rsidP="00BE3F9E">
            <w:pPr>
              <w:pStyle w:val="TAL"/>
              <w:rPr>
                <w:rFonts w:eastAsia="SimSun"/>
                <w:lang w:eastAsia="zh-CN"/>
              </w:rPr>
            </w:pPr>
            <w:r w:rsidRPr="00614B7A">
              <w:rPr>
                <w:rFonts w:cs="Arial"/>
              </w:rPr>
              <w:t>UEs supporting Inter-Band EN-DC including FR2</w:t>
            </w:r>
            <w:r w:rsidRPr="00614B7A">
              <w:rPr>
                <w:rFonts w:eastAsia="SimSun"/>
                <w:szCs w:val="18"/>
                <w:lang w:eastAsia="zh-CN"/>
              </w:rPr>
              <w:t xml:space="preserve"> </w:t>
            </w:r>
            <w:r w:rsidRPr="00614B7A">
              <w:t>with 3 NR UL CCs</w:t>
            </w:r>
          </w:p>
        </w:tc>
        <w:tc>
          <w:tcPr>
            <w:tcW w:w="1551" w:type="dxa"/>
            <w:tcBorders>
              <w:top w:val="single" w:sz="4" w:space="0" w:color="auto"/>
              <w:left w:val="single" w:sz="4" w:space="0" w:color="auto"/>
              <w:bottom w:val="single" w:sz="4" w:space="0" w:color="auto"/>
              <w:right w:val="single" w:sz="4" w:space="0" w:color="auto"/>
            </w:tcBorders>
            <w:hideMark/>
          </w:tcPr>
          <w:p w14:paraId="526E36F5" w14:textId="77777777" w:rsidR="00A85D8A" w:rsidRPr="00614B7A" w:rsidRDefault="00A85D8A" w:rsidP="00BE3F9E">
            <w:pPr>
              <w:pStyle w:val="TAL"/>
              <w:rPr>
                <w:rFonts w:eastAsia="SimSun"/>
                <w:lang w:eastAsia="zh-CN"/>
              </w:rPr>
            </w:pPr>
            <w:r w:rsidRPr="00614B7A">
              <w:rPr>
                <w:rFonts w:eastAsia="SimSun"/>
                <w:szCs w:val="18"/>
              </w:rPr>
              <w:t>E0</w:t>
            </w:r>
            <w:r w:rsidRPr="00614B7A">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693F2BD8"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781EB51" w14:textId="77777777" w:rsidR="00A85D8A" w:rsidRPr="00614B7A" w:rsidRDefault="00A85D8A" w:rsidP="00BE3F9E">
            <w:pPr>
              <w:pStyle w:val="TAL"/>
              <w:rPr>
                <w:rFonts w:cs="Arial"/>
              </w:rPr>
            </w:pPr>
            <w:r w:rsidRPr="00614B7A">
              <w:rPr>
                <w:rFonts w:cs="Arial"/>
              </w:rPr>
              <w:t>NOTE 5</w:t>
            </w:r>
          </w:p>
          <w:p w14:paraId="0E2D40D8" w14:textId="77777777" w:rsidR="00A85D8A" w:rsidRPr="00614B7A" w:rsidRDefault="00A85D8A" w:rsidP="00BE3F9E">
            <w:pPr>
              <w:pStyle w:val="TAL"/>
            </w:pPr>
            <w:r w:rsidRPr="00614B7A">
              <w:rPr>
                <w:rFonts w:cs="Arial"/>
              </w:rPr>
              <w:t xml:space="preserve">Skip </w:t>
            </w:r>
            <w:r w:rsidRPr="00614B7A">
              <w:rPr>
                <w:lang w:eastAsia="zh-CN"/>
              </w:rPr>
              <w:t xml:space="preserve">TC </w:t>
            </w:r>
            <w:r w:rsidRPr="00614B7A">
              <w:rPr>
                <w:rFonts w:cs="Arial"/>
              </w:rPr>
              <w:t>6.5B.2.4.1_1.2 if UE supports SA and TS 38.521-2 TC 6.5A.2.1.2 has been executed.</w:t>
            </w:r>
          </w:p>
        </w:tc>
      </w:tr>
      <w:tr w:rsidR="00A85D8A" w:rsidRPr="00614B7A" w14:paraId="307DC23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6A0CE47" w14:textId="77777777" w:rsidR="00A85D8A" w:rsidRPr="00614B7A" w:rsidRDefault="00A85D8A" w:rsidP="00BE3F9E">
            <w:pPr>
              <w:pStyle w:val="TAL"/>
            </w:pPr>
            <w:r w:rsidRPr="00614B7A">
              <w:rPr>
                <w:rFonts w:cs="Arial"/>
              </w:rPr>
              <w:t>6.5B.2.4.1_1.3</w:t>
            </w:r>
          </w:p>
        </w:tc>
        <w:tc>
          <w:tcPr>
            <w:tcW w:w="4367" w:type="dxa"/>
            <w:tcBorders>
              <w:top w:val="single" w:sz="4" w:space="0" w:color="auto"/>
              <w:left w:val="single" w:sz="4" w:space="0" w:color="auto"/>
              <w:bottom w:val="single" w:sz="4" w:space="0" w:color="auto"/>
              <w:right w:val="single" w:sz="4" w:space="0" w:color="auto"/>
            </w:tcBorders>
            <w:hideMark/>
          </w:tcPr>
          <w:p w14:paraId="12167ECB" w14:textId="77777777" w:rsidR="00A85D8A" w:rsidRPr="00614B7A" w:rsidRDefault="00A85D8A" w:rsidP="00BE3F9E">
            <w:pPr>
              <w:pStyle w:val="TAL"/>
            </w:pPr>
            <w:r w:rsidRPr="00614B7A">
              <w:rPr>
                <w:rFonts w:cs="Arial"/>
              </w:rPr>
              <w:t>Spectrum emissions mask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040AF51C" w14:textId="77777777" w:rsidR="00A85D8A" w:rsidRPr="00614B7A" w:rsidRDefault="00A85D8A" w:rsidP="00BE3F9E">
            <w:pPr>
              <w:pStyle w:val="TAC"/>
              <w:rPr>
                <w:rFonts w:eastAsia="SimSun"/>
                <w:lang w:eastAsia="zh-CN"/>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369F1F6" w14:textId="77777777" w:rsidR="00A85D8A" w:rsidRPr="00614B7A" w:rsidRDefault="00A85D8A" w:rsidP="00BE3F9E">
            <w:pPr>
              <w:pStyle w:val="TAL"/>
              <w:rPr>
                <w:rFonts w:eastAsia="SimSun"/>
                <w:lang w:eastAsia="zh-CN"/>
              </w:rPr>
            </w:pPr>
            <w:r w:rsidRPr="00614B7A">
              <w:rPr>
                <w:rFonts w:cs="Arial"/>
              </w:rPr>
              <w:t>C012</w:t>
            </w:r>
            <w:r w:rsidRPr="00614B7A">
              <w:rPr>
                <w:rFonts w:eastAsia="PMingLiU" w:cs="Arial"/>
              </w:rPr>
              <w:t>d</w:t>
            </w:r>
          </w:p>
        </w:tc>
        <w:tc>
          <w:tcPr>
            <w:tcW w:w="3091" w:type="dxa"/>
            <w:tcBorders>
              <w:top w:val="single" w:sz="4" w:space="0" w:color="auto"/>
              <w:left w:val="single" w:sz="4" w:space="0" w:color="auto"/>
              <w:bottom w:val="single" w:sz="4" w:space="0" w:color="auto"/>
              <w:right w:val="single" w:sz="4" w:space="0" w:color="auto"/>
            </w:tcBorders>
            <w:hideMark/>
          </w:tcPr>
          <w:p w14:paraId="02744C74" w14:textId="77777777" w:rsidR="00A85D8A" w:rsidRPr="00614B7A" w:rsidRDefault="00A85D8A" w:rsidP="00BE3F9E">
            <w:pPr>
              <w:pStyle w:val="TAL"/>
              <w:rPr>
                <w:rFonts w:eastAsia="SimSun"/>
                <w:lang w:eastAsia="zh-CN"/>
              </w:rPr>
            </w:pPr>
            <w:r w:rsidRPr="00614B7A">
              <w:rPr>
                <w:rFonts w:cs="Arial"/>
              </w:rPr>
              <w:t>UEs supporting Inter-Band EN-DC including FR2</w:t>
            </w:r>
            <w:r w:rsidRPr="00614B7A">
              <w:rPr>
                <w:rFonts w:eastAsia="SimSun"/>
                <w:szCs w:val="18"/>
                <w:lang w:eastAsia="zh-CN"/>
              </w:rPr>
              <w:t xml:space="preserve"> </w:t>
            </w:r>
            <w:r w:rsidRPr="00614B7A">
              <w:t>with 4 NR UL CCs</w:t>
            </w:r>
          </w:p>
        </w:tc>
        <w:tc>
          <w:tcPr>
            <w:tcW w:w="1551" w:type="dxa"/>
            <w:tcBorders>
              <w:top w:val="single" w:sz="4" w:space="0" w:color="auto"/>
              <w:left w:val="single" w:sz="4" w:space="0" w:color="auto"/>
              <w:bottom w:val="single" w:sz="4" w:space="0" w:color="auto"/>
              <w:right w:val="single" w:sz="4" w:space="0" w:color="auto"/>
            </w:tcBorders>
            <w:hideMark/>
          </w:tcPr>
          <w:p w14:paraId="42A5A8B3" w14:textId="77777777" w:rsidR="00A85D8A" w:rsidRPr="00614B7A" w:rsidRDefault="00A85D8A" w:rsidP="00BE3F9E">
            <w:pPr>
              <w:pStyle w:val="TAL"/>
              <w:rPr>
                <w:rFonts w:eastAsia="SimSun"/>
                <w:lang w:eastAsia="zh-CN"/>
              </w:rPr>
            </w:pPr>
            <w:r w:rsidRPr="00614B7A">
              <w:rPr>
                <w:rFonts w:eastAsia="SimSun"/>
                <w:szCs w:val="18"/>
              </w:rPr>
              <w:t>E0</w:t>
            </w:r>
            <w:r w:rsidRPr="00614B7A">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6845BB76"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63585F1" w14:textId="77777777" w:rsidR="00A85D8A" w:rsidRPr="00614B7A" w:rsidRDefault="00A85D8A" w:rsidP="00BE3F9E">
            <w:pPr>
              <w:pStyle w:val="TAL"/>
              <w:rPr>
                <w:rFonts w:cs="Arial"/>
              </w:rPr>
            </w:pPr>
            <w:r w:rsidRPr="00614B7A">
              <w:rPr>
                <w:rFonts w:cs="Arial"/>
              </w:rPr>
              <w:t>NOTE 5</w:t>
            </w:r>
          </w:p>
          <w:p w14:paraId="5E6053DA" w14:textId="77777777" w:rsidR="00A85D8A" w:rsidRPr="00614B7A" w:rsidRDefault="00A85D8A" w:rsidP="00BE3F9E">
            <w:pPr>
              <w:pStyle w:val="TAL"/>
            </w:pPr>
            <w:r w:rsidRPr="00614B7A">
              <w:rPr>
                <w:rFonts w:cs="Arial"/>
              </w:rPr>
              <w:t xml:space="preserve">Skip </w:t>
            </w:r>
            <w:r w:rsidRPr="00614B7A">
              <w:rPr>
                <w:lang w:eastAsia="zh-CN"/>
              </w:rPr>
              <w:t xml:space="preserve">TC </w:t>
            </w:r>
            <w:r w:rsidRPr="00614B7A">
              <w:rPr>
                <w:rFonts w:cs="Arial"/>
              </w:rPr>
              <w:t>6.5B.2.4.1_1.3 if UE supports SA and TS 38.521-2 TC 6.5A.2.1.3 has been executed.</w:t>
            </w:r>
          </w:p>
        </w:tc>
      </w:tr>
      <w:tr w:rsidR="00A85D8A" w:rsidRPr="00614B7A" w14:paraId="413132A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39080A9" w14:textId="77777777" w:rsidR="00A85D8A" w:rsidRPr="00614B7A" w:rsidRDefault="00A85D8A" w:rsidP="00BE3F9E">
            <w:pPr>
              <w:pStyle w:val="TAL"/>
              <w:rPr>
                <w:bCs/>
              </w:rPr>
            </w:pPr>
            <w:r w:rsidRPr="00614B7A">
              <w:rPr>
                <w:lang w:eastAsia="zh-CN"/>
              </w:rPr>
              <w:lastRenderedPageBreak/>
              <w:t>6.5B.2.4.3</w:t>
            </w:r>
          </w:p>
        </w:tc>
        <w:tc>
          <w:tcPr>
            <w:tcW w:w="4367" w:type="dxa"/>
            <w:tcBorders>
              <w:top w:val="single" w:sz="4" w:space="0" w:color="auto"/>
              <w:left w:val="single" w:sz="4" w:space="0" w:color="auto"/>
              <w:bottom w:val="single" w:sz="4" w:space="0" w:color="auto"/>
              <w:right w:val="single" w:sz="4" w:space="0" w:color="auto"/>
            </w:tcBorders>
            <w:hideMark/>
          </w:tcPr>
          <w:p w14:paraId="39A4B494" w14:textId="77777777" w:rsidR="00A85D8A" w:rsidRPr="00614B7A" w:rsidRDefault="00A85D8A" w:rsidP="00BE3F9E">
            <w:pPr>
              <w:pStyle w:val="TAL"/>
            </w:pPr>
            <w:r w:rsidRPr="00614B7A">
              <w:rPr>
                <w:lang w:eastAsia="zh-CN"/>
              </w:rPr>
              <w:t xml:space="preserve">Adjacent channel leakage ratio for Inter-band EN-DC including FR2 </w:t>
            </w:r>
            <w:r w:rsidRPr="00614B7A">
              <w:t>(1 NR CC)</w:t>
            </w:r>
          </w:p>
        </w:tc>
        <w:tc>
          <w:tcPr>
            <w:tcW w:w="850" w:type="dxa"/>
            <w:tcBorders>
              <w:top w:val="single" w:sz="4" w:space="0" w:color="auto"/>
              <w:left w:val="single" w:sz="4" w:space="0" w:color="auto"/>
              <w:bottom w:val="single" w:sz="4" w:space="0" w:color="auto"/>
              <w:right w:val="single" w:sz="4" w:space="0" w:color="auto"/>
            </w:tcBorders>
            <w:hideMark/>
          </w:tcPr>
          <w:p w14:paraId="7EB05BCB"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4EBE6645" w14:textId="77777777" w:rsidR="00A85D8A" w:rsidRPr="00614B7A" w:rsidRDefault="00A85D8A" w:rsidP="00BE3F9E">
            <w:pPr>
              <w:pStyle w:val="TAL"/>
            </w:pPr>
            <w:r w:rsidRPr="00614B7A">
              <w:t>C012</w:t>
            </w:r>
          </w:p>
        </w:tc>
        <w:tc>
          <w:tcPr>
            <w:tcW w:w="3091" w:type="dxa"/>
            <w:tcBorders>
              <w:top w:val="single" w:sz="4" w:space="0" w:color="auto"/>
              <w:left w:val="single" w:sz="4" w:space="0" w:color="auto"/>
              <w:bottom w:val="single" w:sz="4" w:space="0" w:color="auto"/>
              <w:right w:val="single" w:sz="4" w:space="0" w:color="auto"/>
            </w:tcBorders>
            <w:hideMark/>
          </w:tcPr>
          <w:p w14:paraId="796631B7" w14:textId="77777777" w:rsidR="00A85D8A" w:rsidRPr="00614B7A" w:rsidRDefault="00A85D8A" w:rsidP="00BE3F9E">
            <w:pPr>
              <w:pStyle w:val="TAL"/>
            </w:pPr>
            <w:r w:rsidRPr="00614B7A">
              <w:rPr>
                <w:lang w:eastAsia="zh-CN"/>
              </w:rPr>
              <w:t>UEs supporting Inter-band including FR2</w:t>
            </w:r>
            <w:r w:rsidRPr="00614B7A">
              <w:rPr>
                <w:rFonts w:eastAsia="SimSun"/>
                <w:szCs w:val="18"/>
                <w:lang w:eastAsia="zh-CN"/>
              </w:rPr>
              <w:t xml:space="preserve"> </w:t>
            </w:r>
            <w:r w:rsidRPr="00614B7A">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08E32B6" w14:textId="77777777" w:rsidR="00A85D8A" w:rsidRPr="00614B7A" w:rsidRDefault="00A85D8A" w:rsidP="00BE3F9E">
            <w:pPr>
              <w:pStyle w:val="TAL"/>
            </w:pPr>
            <w:r w:rsidRPr="00614B7A">
              <w:rPr>
                <w:rFonts w:eastAsia="SimSun"/>
                <w:szCs w:val="18"/>
              </w:rPr>
              <w:t>E0</w:t>
            </w:r>
            <w:r w:rsidRPr="00614B7A">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A3C6C6C"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B185230" w14:textId="77777777" w:rsidR="00A85D8A" w:rsidRPr="00614B7A" w:rsidRDefault="00A85D8A" w:rsidP="00BE3F9E">
            <w:pPr>
              <w:pStyle w:val="TAL"/>
              <w:rPr>
                <w:rFonts w:cs="Arial"/>
              </w:rPr>
            </w:pPr>
            <w:r w:rsidRPr="00614B7A">
              <w:rPr>
                <w:rFonts w:cs="Arial"/>
              </w:rPr>
              <w:t>NOTE 5</w:t>
            </w:r>
          </w:p>
          <w:p w14:paraId="3F15C4F1" w14:textId="77777777" w:rsidR="00A85D8A" w:rsidRPr="00614B7A" w:rsidRDefault="00A85D8A" w:rsidP="00BE3F9E">
            <w:pPr>
              <w:pStyle w:val="TAL"/>
            </w:pPr>
            <w:r w:rsidRPr="00614B7A">
              <w:rPr>
                <w:rFonts w:cs="Arial"/>
              </w:rPr>
              <w:t xml:space="preserve">Skip </w:t>
            </w:r>
            <w:r w:rsidRPr="00614B7A">
              <w:rPr>
                <w:lang w:eastAsia="zh-CN"/>
              </w:rPr>
              <w:t>TC 6.5B.2.4.3</w:t>
            </w:r>
            <w:r w:rsidRPr="00614B7A">
              <w:rPr>
                <w:rFonts w:cs="Arial"/>
              </w:rPr>
              <w:t xml:space="preserve"> if UE supports SA and </w:t>
            </w:r>
            <w:r w:rsidRPr="00614B7A">
              <w:rPr>
                <w:lang w:eastAsia="ko-KR"/>
              </w:rPr>
              <w:t>TS 38.521-2 TC 6.5.2.3</w:t>
            </w:r>
            <w:r w:rsidRPr="00614B7A">
              <w:rPr>
                <w:rFonts w:cs="Arial"/>
              </w:rPr>
              <w:t xml:space="preserve"> has been executed.</w:t>
            </w:r>
          </w:p>
        </w:tc>
      </w:tr>
      <w:tr w:rsidR="00A85D8A" w:rsidRPr="00614B7A" w14:paraId="3FDEA18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7714075" w14:textId="77777777" w:rsidR="00A85D8A" w:rsidRPr="00614B7A" w:rsidRDefault="00A85D8A" w:rsidP="00BE3F9E">
            <w:pPr>
              <w:pStyle w:val="TAL"/>
              <w:rPr>
                <w:b/>
              </w:rPr>
            </w:pPr>
            <w:r w:rsidRPr="00614B7A">
              <w:rPr>
                <w:rFonts w:cs="Arial"/>
                <w:b/>
              </w:rPr>
              <w:t>6.5B.2.4.3_1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EC291C8" w14:textId="77777777" w:rsidR="00A85D8A" w:rsidRPr="00614B7A" w:rsidRDefault="00A85D8A" w:rsidP="00BE3F9E">
            <w:pPr>
              <w:pStyle w:val="TAL"/>
              <w:rPr>
                <w:b/>
                <w:lang w:eastAsia="zh-CN"/>
              </w:rPr>
            </w:pPr>
            <w:r w:rsidRPr="00614B7A">
              <w:rPr>
                <w:b/>
              </w:rPr>
              <w:t>Adjacent channel leakage ratio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5F9839"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35F9235" w14:textId="77777777" w:rsidR="00A85D8A" w:rsidRPr="00614B7A"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478CA61" w14:textId="77777777" w:rsidR="00A85D8A" w:rsidRPr="00614B7A"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8F8BDE2" w14:textId="77777777" w:rsidR="00A85D8A" w:rsidRPr="00614B7A"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9996E5B" w14:textId="77777777" w:rsidR="00A85D8A" w:rsidRPr="00614B7A"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E2B5812" w14:textId="77777777" w:rsidR="00A85D8A" w:rsidRPr="00614B7A" w:rsidRDefault="00A85D8A" w:rsidP="00BE3F9E">
            <w:pPr>
              <w:pStyle w:val="TAL"/>
              <w:rPr>
                <w:b/>
                <w:lang w:eastAsia="zh-CN"/>
              </w:rPr>
            </w:pPr>
          </w:p>
        </w:tc>
      </w:tr>
      <w:tr w:rsidR="00A85D8A" w:rsidRPr="00614B7A" w14:paraId="6F6095B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AE77C9A" w14:textId="77777777" w:rsidR="00A85D8A" w:rsidRPr="00614B7A" w:rsidRDefault="00A85D8A" w:rsidP="00BE3F9E">
            <w:pPr>
              <w:pStyle w:val="TAL"/>
              <w:rPr>
                <w:lang w:eastAsia="zh-CN"/>
              </w:rPr>
            </w:pPr>
            <w:r w:rsidRPr="00614B7A">
              <w:rPr>
                <w:rFonts w:cs="Arial"/>
              </w:rPr>
              <w:t>6.5B.2.4.3_1.1</w:t>
            </w:r>
          </w:p>
        </w:tc>
        <w:tc>
          <w:tcPr>
            <w:tcW w:w="4367" w:type="dxa"/>
            <w:tcBorders>
              <w:top w:val="single" w:sz="4" w:space="0" w:color="auto"/>
              <w:left w:val="single" w:sz="4" w:space="0" w:color="auto"/>
              <w:bottom w:val="single" w:sz="4" w:space="0" w:color="auto"/>
              <w:right w:val="single" w:sz="4" w:space="0" w:color="auto"/>
            </w:tcBorders>
            <w:hideMark/>
          </w:tcPr>
          <w:p w14:paraId="7DA40180" w14:textId="77777777" w:rsidR="00A85D8A" w:rsidRPr="00614B7A" w:rsidRDefault="00A85D8A" w:rsidP="00BE3F9E">
            <w:pPr>
              <w:pStyle w:val="TAL"/>
              <w:rPr>
                <w:lang w:eastAsia="zh-CN"/>
              </w:rPr>
            </w:pPr>
            <w:r w:rsidRPr="00614B7A">
              <w:rPr>
                <w:rFonts w:cs="Arial"/>
              </w:rPr>
              <w:t>Adjacent channel leakage ratio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7DA7860"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348AB81" w14:textId="77777777" w:rsidR="00A85D8A" w:rsidRPr="00614B7A" w:rsidRDefault="00A85D8A" w:rsidP="00BE3F9E">
            <w:pPr>
              <w:pStyle w:val="TAL"/>
            </w:pPr>
            <w:r w:rsidRPr="00614B7A">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5E84949" w14:textId="77777777" w:rsidR="00A85D8A" w:rsidRPr="00614B7A" w:rsidRDefault="00A85D8A" w:rsidP="00BE3F9E">
            <w:pPr>
              <w:pStyle w:val="TAL"/>
              <w:rPr>
                <w:lang w:eastAsia="zh-CN"/>
              </w:rPr>
            </w:pPr>
            <w:r w:rsidRPr="00614B7A">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B502BB1" w14:textId="77777777" w:rsidR="00A85D8A" w:rsidRPr="00614B7A" w:rsidRDefault="00A85D8A" w:rsidP="00BE3F9E">
            <w:pPr>
              <w:pStyle w:val="TAL"/>
              <w:rPr>
                <w:lang w:eastAsia="ko-KR"/>
              </w:rPr>
            </w:pPr>
            <w:r w:rsidRPr="00614B7A">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0DA90BA8"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930E427" w14:textId="77777777" w:rsidR="00A85D8A" w:rsidRPr="00614B7A" w:rsidRDefault="00A85D8A" w:rsidP="00BE3F9E">
            <w:pPr>
              <w:pStyle w:val="TAL"/>
              <w:rPr>
                <w:rFonts w:cs="Arial"/>
              </w:rPr>
            </w:pPr>
            <w:r w:rsidRPr="00614B7A">
              <w:rPr>
                <w:rFonts w:cs="Arial"/>
              </w:rPr>
              <w:t>NOTE 1</w:t>
            </w:r>
          </w:p>
          <w:p w14:paraId="53AD87E1" w14:textId="77777777" w:rsidR="00A85D8A" w:rsidRPr="00614B7A" w:rsidRDefault="00A85D8A" w:rsidP="00BE3F9E">
            <w:pPr>
              <w:pStyle w:val="TAL"/>
              <w:rPr>
                <w:rFonts w:cs="Arial"/>
              </w:rPr>
            </w:pPr>
            <w:r w:rsidRPr="00614B7A">
              <w:rPr>
                <w:rFonts w:cs="Arial"/>
              </w:rPr>
              <w:t>NOTE 5</w:t>
            </w:r>
          </w:p>
          <w:p w14:paraId="4342A92A" w14:textId="77777777" w:rsidR="00A85D8A" w:rsidRPr="00614B7A" w:rsidRDefault="00A85D8A" w:rsidP="00BE3F9E">
            <w:pPr>
              <w:pStyle w:val="TAL"/>
              <w:rPr>
                <w:lang w:eastAsia="ko-KR"/>
              </w:rPr>
            </w:pPr>
            <w:r w:rsidRPr="00614B7A">
              <w:rPr>
                <w:rFonts w:cs="Arial"/>
              </w:rPr>
              <w:t xml:space="preserve">Skip </w:t>
            </w:r>
            <w:r w:rsidRPr="00614B7A">
              <w:rPr>
                <w:lang w:eastAsia="zh-CN"/>
              </w:rPr>
              <w:t xml:space="preserve">TC </w:t>
            </w:r>
            <w:r w:rsidRPr="00614B7A">
              <w:rPr>
                <w:rFonts w:cs="Arial"/>
              </w:rPr>
              <w:t>6.5B.2.4.3_1.1 if UE supports SA and TS 38.521-2 TC 6.5A.2.2.1 has been executed.</w:t>
            </w:r>
          </w:p>
        </w:tc>
      </w:tr>
      <w:tr w:rsidR="00A85D8A" w:rsidRPr="00614B7A" w14:paraId="3A1A8AF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75C3EB5" w14:textId="77777777" w:rsidR="00A85D8A" w:rsidRPr="00614B7A" w:rsidRDefault="00A85D8A" w:rsidP="00BE3F9E">
            <w:pPr>
              <w:pStyle w:val="TAL"/>
              <w:rPr>
                <w:lang w:eastAsia="zh-CN"/>
              </w:rPr>
            </w:pPr>
            <w:r w:rsidRPr="00614B7A">
              <w:rPr>
                <w:rFonts w:cs="Arial"/>
              </w:rPr>
              <w:t>6.5B.2.4.3_1.2</w:t>
            </w:r>
          </w:p>
        </w:tc>
        <w:tc>
          <w:tcPr>
            <w:tcW w:w="4367" w:type="dxa"/>
            <w:tcBorders>
              <w:top w:val="single" w:sz="4" w:space="0" w:color="auto"/>
              <w:left w:val="single" w:sz="4" w:space="0" w:color="auto"/>
              <w:bottom w:val="single" w:sz="4" w:space="0" w:color="auto"/>
              <w:right w:val="single" w:sz="4" w:space="0" w:color="auto"/>
            </w:tcBorders>
            <w:hideMark/>
          </w:tcPr>
          <w:p w14:paraId="58DE8CA1" w14:textId="77777777" w:rsidR="00A85D8A" w:rsidRPr="00614B7A" w:rsidRDefault="00A85D8A" w:rsidP="00BE3F9E">
            <w:pPr>
              <w:pStyle w:val="TAL"/>
              <w:rPr>
                <w:lang w:eastAsia="zh-CN"/>
              </w:rPr>
            </w:pPr>
            <w:r w:rsidRPr="00614B7A">
              <w:rPr>
                <w:rFonts w:cs="Arial"/>
              </w:rPr>
              <w:t>Adjacent channel leakage ratio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CC5E563"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EFDEC31" w14:textId="77777777" w:rsidR="00A85D8A" w:rsidRPr="00614B7A" w:rsidRDefault="00A85D8A" w:rsidP="00BE3F9E">
            <w:pPr>
              <w:pStyle w:val="TAL"/>
            </w:pPr>
            <w:r w:rsidRPr="00614B7A">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E5AFCEC" w14:textId="77777777" w:rsidR="00A85D8A" w:rsidRPr="00614B7A" w:rsidRDefault="00A85D8A" w:rsidP="00BE3F9E">
            <w:pPr>
              <w:pStyle w:val="TAL"/>
              <w:rPr>
                <w:lang w:eastAsia="zh-CN"/>
              </w:rPr>
            </w:pPr>
            <w:r w:rsidRPr="00614B7A">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3A5E3F2" w14:textId="77777777" w:rsidR="00A85D8A" w:rsidRPr="00614B7A" w:rsidRDefault="00A85D8A" w:rsidP="00BE3F9E">
            <w:pPr>
              <w:pStyle w:val="TAL"/>
              <w:rPr>
                <w:lang w:eastAsia="ko-KR"/>
              </w:rPr>
            </w:pPr>
            <w:r w:rsidRPr="00614B7A">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7E267847"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4E132EE" w14:textId="77777777" w:rsidR="00A85D8A" w:rsidRPr="00614B7A" w:rsidRDefault="00A85D8A" w:rsidP="00BE3F9E">
            <w:pPr>
              <w:pStyle w:val="TAL"/>
              <w:rPr>
                <w:rFonts w:cs="Arial"/>
              </w:rPr>
            </w:pPr>
            <w:r w:rsidRPr="00614B7A">
              <w:rPr>
                <w:rFonts w:cs="Arial"/>
              </w:rPr>
              <w:t>NOTE 1</w:t>
            </w:r>
          </w:p>
          <w:p w14:paraId="6E6BA71B" w14:textId="77777777" w:rsidR="00A85D8A" w:rsidRPr="00614B7A" w:rsidRDefault="00A85D8A" w:rsidP="00BE3F9E">
            <w:pPr>
              <w:pStyle w:val="TAL"/>
              <w:rPr>
                <w:rFonts w:cs="Arial"/>
              </w:rPr>
            </w:pPr>
            <w:r w:rsidRPr="00614B7A">
              <w:rPr>
                <w:rFonts w:cs="Arial"/>
              </w:rPr>
              <w:t>NOTE 5</w:t>
            </w:r>
          </w:p>
          <w:p w14:paraId="32F69E10" w14:textId="77777777" w:rsidR="00A85D8A" w:rsidRPr="00614B7A" w:rsidRDefault="00A85D8A" w:rsidP="00BE3F9E">
            <w:pPr>
              <w:pStyle w:val="TAL"/>
              <w:rPr>
                <w:lang w:eastAsia="ko-KR"/>
              </w:rPr>
            </w:pPr>
            <w:r w:rsidRPr="00614B7A">
              <w:rPr>
                <w:rFonts w:cs="Arial"/>
              </w:rPr>
              <w:t xml:space="preserve">Skip </w:t>
            </w:r>
            <w:r w:rsidRPr="00614B7A">
              <w:rPr>
                <w:lang w:eastAsia="zh-CN"/>
              </w:rPr>
              <w:t xml:space="preserve">TC </w:t>
            </w:r>
            <w:r w:rsidRPr="00614B7A">
              <w:rPr>
                <w:rFonts w:cs="Arial"/>
              </w:rPr>
              <w:t>6.5B.2.4.3_1.2 if UE supports SA and TS 38.521-2 TC 6.5A.2.2.2 has been executed.</w:t>
            </w:r>
          </w:p>
        </w:tc>
      </w:tr>
      <w:tr w:rsidR="00A85D8A" w:rsidRPr="00614B7A" w14:paraId="4945A48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7527762" w14:textId="77777777" w:rsidR="00A85D8A" w:rsidRPr="00614B7A" w:rsidRDefault="00A85D8A" w:rsidP="00BE3F9E">
            <w:pPr>
              <w:pStyle w:val="TAL"/>
              <w:rPr>
                <w:lang w:eastAsia="zh-CN"/>
              </w:rPr>
            </w:pPr>
            <w:r w:rsidRPr="00614B7A">
              <w:rPr>
                <w:rFonts w:cs="Arial"/>
              </w:rPr>
              <w:t>6.5B.2.4.3_1.3</w:t>
            </w:r>
          </w:p>
        </w:tc>
        <w:tc>
          <w:tcPr>
            <w:tcW w:w="4367" w:type="dxa"/>
            <w:tcBorders>
              <w:top w:val="single" w:sz="4" w:space="0" w:color="auto"/>
              <w:left w:val="single" w:sz="4" w:space="0" w:color="auto"/>
              <w:bottom w:val="single" w:sz="4" w:space="0" w:color="auto"/>
              <w:right w:val="single" w:sz="4" w:space="0" w:color="auto"/>
            </w:tcBorders>
            <w:hideMark/>
          </w:tcPr>
          <w:p w14:paraId="21BAA6EC" w14:textId="77777777" w:rsidR="00A85D8A" w:rsidRPr="00614B7A" w:rsidRDefault="00A85D8A" w:rsidP="00BE3F9E">
            <w:pPr>
              <w:pStyle w:val="TAL"/>
              <w:rPr>
                <w:lang w:eastAsia="zh-CN"/>
              </w:rPr>
            </w:pPr>
            <w:r w:rsidRPr="00614B7A">
              <w:rPr>
                <w:rFonts w:cs="Arial"/>
              </w:rPr>
              <w:t>Adjacent channel leakage ratio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0A267AE"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1703DAD" w14:textId="77777777" w:rsidR="00A85D8A" w:rsidRPr="00614B7A" w:rsidRDefault="00A85D8A" w:rsidP="00BE3F9E">
            <w:pPr>
              <w:pStyle w:val="TAL"/>
            </w:pPr>
            <w:r w:rsidRPr="00614B7A">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9FAE9EC" w14:textId="77777777" w:rsidR="00A85D8A" w:rsidRPr="00614B7A" w:rsidRDefault="00A85D8A" w:rsidP="00BE3F9E">
            <w:pPr>
              <w:pStyle w:val="TAL"/>
              <w:rPr>
                <w:lang w:eastAsia="zh-CN"/>
              </w:rPr>
            </w:pPr>
            <w:r w:rsidRPr="00614B7A">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9ECAE90" w14:textId="77777777" w:rsidR="00A85D8A" w:rsidRPr="00614B7A" w:rsidRDefault="00A85D8A" w:rsidP="00BE3F9E">
            <w:pPr>
              <w:pStyle w:val="TAL"/>
              <w:rPr>
                <w:lang w:eastAsia="ko-KR"/>
              </w:rPr>
            </w:pPr>
            <w:r w:rsidRPr="00614B7A">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07F1D47C"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3714A6C" w14:textId="77777777" w:rsidR="00A85D8A" w:rsidRPr="00614B7A" w:rsidRDefault="00A85D8A" w:rsidP="00BE3F9E">
            <w:pPr>
              <w:pStyle w:val="TAL"/>
              <w:rPr>
                <w:rFonts w:cs="Arial"/>
              </w:rPr>
            </w:pPr>
            <w:r w:rsidRPr="00614B7A">
              <w:rPr>
                <w:rFonts w:cs="Arial"/>
              </w:rPr>
              <w:t>NOTE 1</w:t>
            </w:r>
          </w:p>
          <w:p w14:paraId="0C4105FA" w14:textId="77777777" w:rsidR="00A85D8A" w:rsidRPr="00614B7A" w:rsidRDefault="00A85D8A" w:rsidP="00BE3F9E">
            <w:pPr>
              <w:pStyle w:val="TAL"/>
              <w:rPr>
                <w:rFonts w:cs="Arial"/>
              </w:rPr>
            </w:pPr>
            <w:r w:rsidRPr="00614B7A">
              <w:rPr>
                <w:rFonts w:cs="Arial"/>
              </w:rPr>
              <w:t>NOTE 5</w:t>
            </w:r>
          </w:p>
          <w:p w14:paraId="358EFB26" w14:textId="77777777" w:rsidR="00A85D8A" w:rsidRPr="00614B7A" w:rsidRDefault="00A85D8A" w:rsidP="00BE3F9E">
            <w:pPr>
              <w:pStyle w:val="TAL"/>
              <w:rPr>
                <w:lang w:eastAsia="ko-KR"/>
              </w:rPr>
            </w:pPr>
            <w:r w:rsidRPr="00614B7A">
              <w:rPr>
                <w:rFonts w:cs="Arial"/>
              </w:rPr>
              <w:t xml:space="preserve">Skip </w:t>
            </w:r>
            <w:r w:rsidRPr="00614B7A">
              <w:rPr>
                <w:lang w:eastAsia="zh-CN"/>
              </w:rPr>
              <w:t xml:space="preserve">TC </w:t>
            </w:r>
            <w:r w:rsidRPr="00614B7A">
              <w:rPr>
                <w:rFonts w:cs="Arial"/>
              </w:rPr>
              <w:t>6.5B.2.4.3_1.3 if UE supports SA and TS 38.521-2 TC 6.5A.2.2.3 has been executed.</w:t>
            </w:r>
          </w:p>
        </w:tc>
      </w:tr>
      <w:tr w:rsidR="00A85D8A" w:rsidRPr="00614B7A" w14:paraId="4AD71F3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FC623C5" w14:textId="77777777" w:rsidR="00A85D8A" w:rsidRPr="00614B7A" w:rsidRDefault="00A85D8A" w:rsidP="00BE3F9E">
            <w:pPr>
              <w:pStyle w:val="TAL"/>
              <w:rPr>
                <w:lang w:eastAsia="zh-CN"/>
              </w:rPr>
            </w:pPr>
            <w:r w:rsidRPr="00614B7A">
              <w:rPr>
                <w:lang w:eastAsia="zh-CN"/>
              </w:rPr>
              <w:t>6.5B.2.4D.3</w:t>
            </w:r>
          </w:p>
        </w:tc>
        <w:tc>
          <w:tcPr>
            <w:tcW w:w="4367" w:type="dxa"/>
            <w:tcBorders>
              <w:top w:val="single" w:sz="4" w:space="0" w:color="auto"/>
              <w:left w:val="single" w:sz="4" w:space="0" w:color="auto"/>
              <w:bottom w:val="single" w:sz="4" w:space="0" w:color="auto"/>
              <w:right w:val="single" w:sz="4" w:space="0" w:color="auto"/>
            </w:tcBorders>
            <w:hideMark/>
          </w:tcPr>
          <w:p w14:paraId="3F56E3AE" w14:textId="77777777" w:rsidR="00A85D8A" w:rsidRPr="00614B7A" w:rsidRDefault="00A85D8A" w:rsidP="00BE3F9E">
            <w:pPr>
              <w:pStyle w:val="TAL"/>
              <w:rPr>
                <w:lang w:eastAsia="zh-CN"/>
              </w:rPr>
            </w:pPr>
            <w:r w:rsidRPr="00614B7A">
              <w:rPr>
                <w:rFonts w:cs="Arial"/>
              </w:rPr>
              <w:t>Adjacent channel leakage ratio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3695D03" w14:textId="77777777" w:rsidR="00A85D8A" w:rsidRPr="00614B7A" w:rsidRDefault="00A85D8A" w:rsidP="00BE3F9E">
            <w:pPr>
              <w:pStyle w:val="TAC"/>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7C21E48C" w14:textId="77777777" w:rsidR="00A85D8A" w:rsidRPr="00614B7A" w:rsidRDefault="00A85D8A" w:rsidP="00BE3F9E">
            <w:pPr>
              <w:pStyle w:val="TAL"/>
            </w:pPr>
            <w:r w:rsidRPr="00614B7A">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B49D25C" w14:textId="77777777" w:rsidR="00A85D8A" w:rsidRPr="00614B7A" w:rsidRDefault="00A85D8A" w:rsidP="00BE3F9E">
            <w:pPr>
              <w:pStyle w:val="TAL"/>
              <w:rPr>
                <w:lang w:eastAsia="zh-CN"/>
              </w:rPr>
            </w:pPr>
            <w:r w:rsidRPr="00614B7A">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A17E4DF" w14:textId="77777777" w:rsidR="00A85D8A" w:rsidRPr="00614B7A" w:rsidRDefault="00A85D8A" w:rsidP="00BE3F9E">
            <w:pPr>
              <w:pStyle w:val="TAL"/>
              <w:rPr>
                <w:lang w:eastAsia="ko-KR"/>
              </w:rPr>
            </w:pPr>
            <w:r w:rsidRPr="00614B7A">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21B40380"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1F6F9BA" w14:textId="77777777" w:rsidR="00A85D8A" w:rsidRPr="00614B7A" w:rsidRDefault="00A85D8A" w:rsidP="00BE3F9E">
            <w:pPr>
              <w:pStyle w:val="TAL"/>
              <w:rPr>
                <w:lang w:eastAsia="ko-KR"/>
              </w:rPr>
            </w:pPr>
            <w:r w:rsidRPr="00614B7A">
              <w:rPr>
                <w:rFonts w:cs="Arial"/>
              </w:rPr>
              <w:t>NOTE 1</w:t>
            </w:r>
          </w:p>
        </w:tc>
      </w:tr>
      <w:tr w:rsidR="00A85D8A" w:rsidRPr="00614B7A" w14:paraId="4C7274F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9D4BE12" w14:textId="77777777" w:rsidR="00A85D8A" w:rsidRPr="00614B7A" w:rsidRDefault="00A85D8A" w:rsidP="00BE3F9E">
            <w:pPr>
              <w:pStyle w:val="TAL"/>
              <w:rPr>
                <w:bCs/>
              </w:rPr>
            </w:pPr>
            <w:r w:rsidRPr="00614B7A">
              <w:rPr>
                <w:lang w:eastAsia="zh-CN"/>
              </w:rPr>
              <w:t>6.5B.3.1.1</w:t>
            </w:r>
          </w:p>
        </w:tc>
        <w:tc>
          <w:tcPr>
            <w:tcW w:w="4367" w:type="dxa"/>
            <w:tcBorders>
              <w:top w:val="single" w:sz="4" w:space="0" w:color="auto"/>
              <w:left w:val="single" w:sz="4" w:space="0" w:color="auto"/>
              <w:bottom w:val="single" w:sz="4" w:space="0" w:color="auto"/>
              <w:right w:val="single" w:sz="4" w:space="0" w:color="auto"/>
            </w:tcBorders>
            <w:hideMark/>
          </w:tcPr>
          <w:p w14:paraId="318C8A83" w14:textId="77777777" w:rsidR="00A85D8A" w:rsidRPr="00614B7A" w:rsidRDefault="00A85D8A" w:rsidP="00BE3F9E">
            <w:pPr>
              <w:pStyle w:val="TAL"/>
            </w:pPr>
            <w:r w:rsidRPr="00614B7A">
              <w:rPr>
                <w:lang w:eastAsia="zh-CN"/>
              </w:rPr>
              <w:t>General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7AA927C"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65C2A983" w14:textId="77777777" w:rsidR="00A85D8A" w:rsidRPr="00614B7A" w:rsidRDefault="00A85D8A" w:rsidP="00BE3F9E">
            <w:pPr>
              <w:pStyle w:val="TAL"/>
            </w:pPr>
            <w:r w:rsidRPr="00614B7A">
              <w:t>C009</w:t>
            </w:r>
          </w:p>
        </w:tc>
        <w:tc>
          <w:tcPr>
            <w:tcW w:w="3091" w:type="dxa"/>
            <w:tcBorders>
              <w:top w:val="single" w:sz="4" w:space="0" w:color="auto"/>
              <w:left w:val="single" w:sz="4" w:space="0" w:color="auto"/>
              <w:bottom w:val="single" w:sz="4" w:space="0" w:color="auto"/>
              <w:right w:val="single" w:sz="4" w:space="0" w:color="auto"/>
            </w:tcBorders>
            <w:hideMark/>
          </w:tcPr>
          <w:p w14:paraId="77EDFA33" w14:textId="77777777" w:rsidR="00A85D8A" w:rsidRPr="00614B7A" w:rsidRDefault="00A85D8A" w:rsidP="00BE3F9E">
            <w:pPr>
              <w:pStyle w:val="TAL"/>
            </w:pPr>
            <w:r w:rsidRPr="00614B7A">
              <w:rPr>
                <w:lang w:eastAsia="zh-CN"/>
              </w:rPr>
              <w:t>UEs supporting intra-band 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FA48124" w14:textId="77777777" w:rsidR="00A85D8A" w:rsidRPr="00614B7A" w:rsidRDefault="00A85D8A" w:rsidP="00BE3F9E">
            <w:pPr>
              <w:pStyle w:val="TAL"/>
            </w:pPr>
            <w:r w:rsidRPr="00614B7A">
              <w:rPr>
                <w:lang w:eastAsia="ko-KR"/>
              </w:rPr>
              <w:t>E00</w:t>
            </w:r>
            <w:r w:rsidRPr="00614B7A">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4FB43C7"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6641352" w14:textId="77777777" w:rsidR="00A85D8A" w:rsidRPr="00614B7A" w:rsidRDefault="00A85D8A" w:rsidP="00BE3F9E">
            <w:pPr>
              <w:pStyle w:val="TAL"/>
              <w:rPr>
                <w:rFonts w:cs="Arial"/>
              </w:rPr>
            </w:pPr>
            <w:r w:rsidRPr="00614B7A">
              <w:rPr>
                <w:rFonts w:cs="Arial"/>
              </w:rPr>
              <w:t>NOTE 5</w:t>
            </w:r>
          </w:p>
          <w:p w14:paraId="1845E517" w14:textId="77777777" w:rsidR="00A85D8A" w:rsidRPr="00614B7A" w:rsidRDefault="00A85D8A" w:rsidP="00BE3F9E">
            <w:pPr>
              <w:pStyle w:val="TAL"/>
            </w:pPr>
            <w:r w:rsidRPr="00614B7A">
              <w:rPr>
                <w:rFonts w:cs="Arial"/>
              </w:rPr>
              <w:t xml:space="preserve">Skip </w:t>
            </w:r>
            <w:r w:rsidRPr="00614B7A">
              <w:rPr>
                <w:lang w:eastAsia="zh-CN"/>
              </w:rPr>
              <w:t xml:space="preserve">TC </w:t>
            </w:r>
            <w:r w:rsidRPr="00614B7A">
              <w:rPr>
                <w:rFonts w:cs="Arial"/>
              </w:rPr>
              <w:t>6.5B.3.1.1 if UE supports SA and TS 38.521-1 TC 6.5.3.1 has been executed.</w:t>
            </w:r>
          </w:p>
        </w:tc>
      </w:tr>
      <w:tr w:rsidR="00A85D8A" w:rsidRPr="00614B7A" w14:paraId="7C8F49C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DFD870F" w14:textId="77777777" w:rsidR="00A85D8A" w:rsidRPr="00614B7A" w:rsidRDefault="00A85D8A" w:rsidP="00BE3F9E">
            <w:pPr>
              <w:pStyle w:val="TAL"/>
              <w:rPr>
                <w:bCs/>
              </w:rPr>
            </w:pPr>
            <w:r w:rsidRPr="00614B7A">
              <w:lastRenderedPageBreak/>
              <w:t>6.5B.3.1.2</w:t>
            </w:r>
          </w:p>
        </w:tc>
        <w:tc>
          <w:tcPr>
            <w:tcW w:w="4367" w:type="dxa"/>
            <w:tcBorders>
              <w:top w:val="single" w:sz="4" w:space="0" w:color="auto"/>
              <w:left w:val="single" w:sz="4" w:space="0" w:color="auto"/>
              <w:bottom w:val="single" w:sz="4" w:space="0" w:color="auto"/>
              <w:right w:val="single" w:sz="4" w:space="0" w:color="auto"/>
            </w:tcBorders>
            <w:hideMark/>
          </w:tcPr>
          <w:p w14:paraId="62334328" w14:textId="77777777" w:rsidR="00A85D8A" w:rsidRPr="00614B7A" w:rsidRDefault="00A85D8A" w:rsidP="00BE3F9E">
            <w:pPr>
              <w:pStyle w:val="TAL"/>
            </w:pPr>
            <w:r w:rsidRPr="00614B7A">
              <w:t>Spurious emission band UE co-existence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3A44745"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304F17EE" w14:textId="77777777" w:rsidR="00A85D8A" w:rsidRPr="00614B7A" w:rsidRDefault="00A85D8A" w:rsidP="00BE3F9E">
            <w:pPr>
              <w:pStyle w:val="TAL"/>
            </w:pPr>
            <w:r w:rsidRPr="00614B7A">
              <w:t>C009</w:t>
            </w:r>
          </w:p>
        </w:tc>
        <w:tc>
          <w:tcPr>
            <w:tcW w:w="3091" w:type="dxa"/>
            <w:tcBorders>
              <w:top w:val="single" w:sz="4" w:space="0" w:color="auto"/>
              <w:left w:val="single" w:sz="4" w:space="0" w:color="auto"/>
              <w:bottom w:val="single" w:sz="4" w:space="0" w:color="auto"/>
              <w:right w:val="single" w:sz="4" w:space="0" w:color="auto"/>
            </w:tcBorders>
            <w:hideMark/>
          </w:tcPr>
          <w:p w14:paraId="6555D495" w14:textId="77777777" w:rsidR="00A85D8A" w:rsidRPr="00614B7A" w:rsidRDefault="00A85D8A" w:rsidP="00BE3F9E">
            <w:pPr>
              <w:pStyle w:val="TAL"/>
            </w:pPr>
            <w:r w:rsidRPr="00614B7A">
              <w:rPr>
                <w:lang w:eastAsia="zh-CN"/>
              </w:rPr>
              <w:t>UEs supporting intra-band 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8C95124" w14:textId="77777777" w:rsidR="00A85D8A" w:rsidRPr="00614B7A" w:rsidRDefault="00A85D8A" w:rsidP="00BE3F9E">
            <w:pPr>
              <w:pStyle w:val="TAL"/>
            </w:pPr>
            <w:r w:rsidRPr="00614B7A">
              <w:rPr>
                <w:lang w:eastAsia="ko-KR"/>
              </w:rPr>
              <w:t>E00</w:t>
            </w:r>
            <w:r w:rsidRPr="00614B7A">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4E3A92F7"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3824F31C" w14:textId="77777777" w:rsidR="00A85D8A" w:rsidRPr="00614B7A" w:rsidRDefault="00A85D8A" w:rsidP="00BE3F9E">
            <w:pPr>
              <w:pStyle w:val="TAL"/>
            </w:pPr>
          </w:p>
        </w:tc>
      </w:tr>
      <w:tr w:rsidR="00A85D8A" w:rsidRPr="00614B7A" w14:paraId="26DAD26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00EDBAC" w14:textId="77777777" w:rsidR="00A85D8A" w:rsidRPr="00614B7A" w:rsidRDefault="00A85D8A" w:rsidP="00BE3F9E">
            <w:pPr>
              <w:pStyle w:val="TAL"/>
              <w:rPr>
                <w:bCs/>
              </w:rPr>
            </w:pPr>
            <w:r w:rsidRPr="00614B7A">
              <w:rPr>
                <w:lang w:eastAsia="zh-CN"/>
              </w:rPr>
              <w:t>6.5B.3.2.1</w:t>
            </w:r>
          </w:p>
        </w:tc>
        <w:tc>
          <w:tcPr>
            <w:tcW w:w="4367" w:type="dxa"/>
            <w:tcBorders>
              <w:top w:val="single" w:sz="4" w:space="0" w:color="auto"/>
              <w:left w:val="single" w:sz="4" w:space="0" w:color="auto"/>
              <w:bottom w:val="single" w:sz="4" w:space="0" w:color="auto"/>
              <w:right w:val="single" w:sz="4" w:space="0" w:color="auto"/>
            </w:tcBorders>
            <w:hideMark/>
          </w:tcPr>
          <w:p w14:paraId="750E10C0" w14:textId="77777777" w:rsidR="00A85D8A" w:rsidRPr="00614B7A" w:rsidRDefault="00A85D8A" w:rsidP="00BE3F9E">
            <w:pPr>
              <w:pStyle w:val="TAL"/>
            </w:pPr>
            <w:r w:rsidRPr="00614B7A">
              <w:rPr>
                <w:lang w:eastAsia="zh-CN"/>
              </w:rPr>
              <w:t>General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7A58997"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649C38CD" w14:textId="77777777" w:rsidR="00A85D8A" w:rsidRPr="00614B7A" w:rsidRDefault="00A85D8A" w:rsidP="00BE3F9E">
            <w:pPr>
              <w:pStyle w:val="TAL"/>
            </w:pPr>
            <w:r w:rsidRPr="00614B7A">
              <w:t>C010</w:t>
            </w:r>
          </w:p>
        </w:tc>
        <w:tc>
          <w:tcPr>
            <w:tcW w:w="3091" w:type="dxa"/>
            <w:tcBorders>
              <w:top w:val="single" w:sz="4" w:space="0" w:color="auto"/>
              <w:left w:val="single" w:sz="4" w:space="0" w:color="auto"/>
              <w:bottom w:val="single" w:sz="4" w:space="0" w:color="auto"/>
              <w:right w:val="single" w:sz="4" w:space="0" w:color="auto"/>
            </w:tcBorders>
            <w:hideMark/>
          </w:tcPr>
          <w:p w14:paraId="583BED3C" w14:textId="77777777" w:rsidR="00A85D8A" w:rsidRPr="00614B7A" w:rsidRDefault="00A85D8A" w:rsidP="00BE3F9E">
            <w:pPr>
              <w:pStyle w:val="TAL"/>
            </w:pPr>
            <w:r w:rsidRPr="00614B7A">
              <w:rPr>
                <w:lang w:eastAsia="zh-CN"/>
              </w:rPr>
              <w:t>UEs supporting intra-band non-contiguous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E08EBB2" w14:textId="77777777" w:rsidR="00A85D8A" w:rsidRPr="00614B7A" w:rsidRDefault="00A85D8A" w:rsidP="00BE3F9E">
            <w:pPr>
              <w:pStyle w:val="TAL"/>
            </w:pPr>
            <w:r w:rsidRPr="00614B7A">
              <w:rPr>
                <w:lang w:eastAsia="ko-KR"/>
              </w:rPr>
              <w:t>E00</w:t>
            </w:r>
            <w:r w:rsidRPr="00614B7A">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746B76D"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EF78712" w14:textId="77777777" w:rsidR="00A85D8A" w:rsidRPr="00614B7A" w:rsidRDefault="00A85D8A" w:rsidP="00BE3F9E">
            <w:pPr>
              <w:pStyle w:val="TAL"/>
              <w:rPr>
                <w:rFonts w:cs="Arial"/>
              </w:rPr>
            </w:pPr>
            <w:r w:rsidRPr="00614B7A">
              <w:rPr>
                <w:rFonts w:cs="Arial"/>
              </w:rPr>
              <w:t>NOTE 5</w:t>
            </w:r>
          </w:p>
          <w:p w14:paraId="39059967" w14:textId="77777777" w:rsidR="00A85D8A" w:rsidRPr="00614B7A" w:rsidRDefault="00A85D8A" w:rsidP="00BE3F9E">
            <w:pPr>
              <w:pStyle w:val="TAL"/>
            </w:pPr>
            <w:r w:rsidRPr="00614B7A">
              <w:rPr>
                <w:rFonts w:cs="Arial"/>
              </w:rPr>
              <w:t xml:space="preserve">Skip </w:t>
            </w:r>
            <w:r w:rsidRPr="00614B7A">
              <w:rPr>
                <w:lang w:eastAsia="zh-CN"/>
              </w:rPr>
              <w:t xml:space="preserve">TC </w:t>
            </w:r>
            <w:r w:rsidRPr="00614B7A">
              <w:rPr>
                <w:rFonts w:cs="Arial"/>
              </w:rPr>
              <w:t>6.5B.3.2.1 if UE supports SA and TS 38.521-1 TC 6.5.3.1 has been executed.</w:t>
            </w:r>
          </w:p>
        </w:tc>
      </w:tr>
      <w:tr w:rsidR="00A85D8A" w:rsidRPr="00614B7A" w14:paraId="7A6E5DA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3C73015" w14:textId="77777777" w:rsidR="00A85D8A" w:rsidRPr="00614B7A" w:rsidRDefault="00A85D8A" w:rsidP="00BE3F9E">
            <w:pPr>
              <w:pStyle w:val="TAL"/>
              <w:rPr>
                <w:bCs/>
              </w:rPr>
            </w:pPr>
            <w:r w:rsidRPr="00614B7A">
              <w:rPr>
                <w:lang w:eastAsia="zh-CN"/>
              </w:rPr>
              <w:t>6.5B.3.2.2</w:t>
            </w:r>
          </w:p>
        </w:tc>
        <w:tc>
          <w:tcPr>
            <w:tcW w:w="4367" w:type="dxa"/>
            <w:tcBorders>
              <w:top w:val="single" w:sz="4" w:space="0" w:color="auto"/>
              <w:left w:val="single" w:sz="4" w:space="0" w:color="auto"/>
              <w:bottom w:val="single" w:sz="4" w:space="0" w:color="auto"/>
              <w:right w:val="single" w:sz="4" w:space="0" w:color="auto"/>
            </w:tcBorders>
            <w:hideMark/>
          </w:tcPr>
          <w:p w14:paraId="7B8C6DF7" w14:textId="77777777" w:rsidR="00A85D8A" w:rsidRPr="00614B7A" w:rsidRDefault="00A85D8A" w:rsidP="00BE3F9E">
            <w:pPr>
              <w:pStyle w:val="TAL"/>
            </w:pPr>
            <w:r w:rsidRPr="00614B7A">
              <w:rPr>
                <w:lang w:eastAsia="zh-CN"/>
              </w:rPr>
              <w:t>Spurious emission band UE co-existence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563A2DA"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A6B646D" w14:textId="77777777" w:rsidR="00A85D8A" w:rsidRPr="00614B7A" w:rsidRDefault="00A85D8A" w:rsidP="00BE3F9E">
            <w:pPr>
              <w:pStyle w:val="TAL"/>
            </w:pPr>
            <w:r w:rsidRPr="00614B7A">
              <w:t>C010</w:t>
            </w:r>
          </w:p>
        </w:tc>
        <w:tc>
          <w:tcPr>
            <w:tcW w:w="3091" w:type="dxa"/>
            <w:tcBorders>
              <w:top w:val="single" w:sz="4" w:space="0" w:color="auto"/>
              <w:left w:val="single" w:sz="4" w:space="0" w:color="auto"/>
              <w:bottom w:val="single" w:sz="4" w:space="0" w:color="auto"/>
              <w:right w:val="single" w:sz="4" w:space="0" w:color="auto"/>
            </w:tcBorders>
            <w:hideMark/>
          </w:tcPr>
          <w:p w14:paraId="34F8A4A2" w14:textId="77777777" w:rsidR="00A85D8A" w:rsidRPr="00614B7A" w:rsidRDefault="00A85D8A" w:rsidP="00BE3F9E">
            <w:pPr>
              <w:pStyle w:val="TAL"/>
            </w:pPr>
            <w:r w:rsidRPr="00614B7A">
              <w:rPr>
                <w:lang w:eastAsia="zh-CN"/>
              </w:rPr>
              <w:t>UEs supporting intra-band non-contiguous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1D09811" w14:textId="77777777" w:rsidR="00A85D8A" w:rsidRPr="00614B7A" w:rsidRDefault="00A85D8A" w:rsidP="00BE3F9E">
            <w:pPr>
              <w:pStyle w:val="TAL"/>
            </w:pPr>
            <w:r w:rsidRPr="00614B7A">
              <w:rPr>
                <w:lang w:eastAsia="ko-KR"/>
              </w:rPr>
              <w:t>E00</w:t>
            </w:r>
            <w:r w:rsidRPr="00614B7A">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A66AD5F"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5016169D" w14:textId="77777777" w:rsidR="00A85D8A" w:rsidRPr="00614B7A" w:rsidRDefault="00A85D8A" w:rsidP="00BE3F9E">
            <w:pPr>
              <w:pStyle w:val="TAL"/>
            </w:pPr>
          </w:p>
        </w:tc>
      </w:tr>
      <w:tr w:rsidR="00A85D8A" w:rsidRPr="00614B7A" w14:paraId="7AB3890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70C8B1D" w14:textId="77777777" w:rsidR="00A85D8A" w:rsidRPr="00614B7A" w:rsidRDefault="00A85D8A" w:rsidP="00BE3F9E">
            <w:pPr>
              <w:pStyle w:val="TAL"/>
              <w:rPr>
                <w:bCs/>
              </w:rPr>
            </w:pPr>
            <w:r w:rsidRPr="00614B7A">
              <w:rPr>
                <w:lang w:eastAsia="zh-CN"/>
              </w:rPr>
              <w:t>6.5B.3.3.1</w:t>
            </w:r>
          </w:p>
        </w:tc>
        <w:tc>
          <w:tcPr>
            <w:tcW w:w="4367" w:type="dxa"/>
            <w:tcBorders>
              <w:top w:val="single" w:sz="4" w:space="0" w:color="auto"/>
              <w:left w:val="single" w:sz="4" w:space="0" w:color="auto"/>
              <w:bottom w:val="single" w:sz="4" w:space="0" w:color="auto"/>
              <w:right w:val="single" w:sz="4" w:space="0" w:color="auto"/>
            </w:tcBorders>
            <w:hideMark/>
          </w:tcPr>
          <w:p w14:paraId="3741CCA6" w14:textId="77777777" w:rsidR="00A85D8A" w:rsidRPr="00614B7A" w:rsidRDefault="00A85D8A" w:rsidP="00BE3F9E">
            <w:pPr>
              <w:pStyle w:val="TAL"/>
            </w:pPr>
            <w:r w:rsidRPr="00614B7A">
              <w:rPr>
                <w:lang w:eastAsia="zh-CN"/>
              </w:rPr>
              <w:t>General spurious emissions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7254D28B"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3B1E2152" w14:textId="77777777" w:rsidR="00A85D8A" w:rsidRPr="00614B7A" w:rsidRDefault="00A85D8A" w:rsidP="00BE3F9E">
            <w:pPr>
              <w:pStyle w:val="TAL"/>
            </w:pPr>
            <w:r w:rsidRPr="00614B7A">
              <w:t>C011</w:t>
            </w:r>
          </w:p>
        </w:tc>
        <w:tc>
          <w:tcPr>
            <w:tcW w:w="3091" w:type="dxa"/>
            <w:tcBorders>
              <w:top w:val="single" w:sz="4" w:space="0" w:color="auto"/>
              <w:left w:val="single" w:sz="4" w:space="0" w:color="auto"/>
              <w:bottom w:val="single" w:sz="4" w:space="0" w:color="auto"/>
              <w:right w:val="single" w:sz="4" w:space="0" w:color="auto"/>
            </w:tcBorders>
            <w:hideMark/>
          </w:tcPr>
          <w:p w14:paraId="0DF12653" w14:textId="77777777" w:rsidR="00A85D8A" w:rsidRPr="00614B7A" w:rsidRDefault="00A85D8A" w:rsidP="00BE3F9E">
            <w:pPr>
              <w:pStyle w:val="TAL"/>
            </w:pPr>
            <w:r w:rsidRPr="00614B7A">
              <w:rPr>
                <w:lang w:eastAsia="zh-CN"/>
              </w:rPr>
              <w:t>UEs supporting Inter-band EN-DC within FR1</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7580854" w14:textId="77777777" w:rsidR="00A85D8A" w:rsidRPr="00614B7A" w:rsidRDefault="00A85D8A" w:rsidP="00BE3F9E">
            <w:pPr>
              <w:pStyle w:val="TAL"/>
            </w:pPr>
            <w:r w:rsidRPr="00614B7A">
              <w:rPr>
                <w:lang w:eastAsia="ko-KR"/>
              </w:rPr>
              <w:t>E00</w:t>
            </w:r>
            <w:r w:rsidRPr="00614B7A">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074477FA"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68BB763A" w14:textId="77777777" w:rsidR="00A85D8A" w:rsidRPr="00614B7A" w:rsidRDefault="00A85D8A" w:rsidP="00BE3F9E">
            <w:pPr>
              <w:pStyle w:val="TAL"/>
            </w:pPr>
          </w:p>
        </w:tc>
      </w:tr>
      <w:tr w:rsidR="00A85D8A" w:rsidRPr="00614B7A" w14:paraId="122B3B5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49DACD6" w14:textId="77777777" w:rsidR="00A85D8A" w:rsidRPr="00614B7A" w:rsidRDefault="00A85D8A" w:rsidP="00BE3F9E">
            <w:pPr>
              <w:pStyle w:val="TAL"/>
              <w:rPr>
                <w:bCs/>
              </w:rPr>
            </w:pPr>
            <w:r w:rsidRPr="00614B7A">
              <w:t>6.5B.3.3.2</w:t>
            </w:r>
          </w:p>
        </w:tc>
        <w:tc>
          <w:tcPr>
            <w:tcW w:w="4367" w:type="dxa"/>
            <w:tcBorders>
              <w:top w:val="single" w:sz="4" w:space="0" w:color="auto"/>
              <w:left w:val="single" w:sz="4" w:space="0" w:color="auto"/>
              <w:bottom w:val="single" w:sz="4" w:space="0" w:color="auto"/>
              <w:right w:val="single" w:sz="4" w:space="0" w:color="auto"/>
            </w:tcBorders>
            <w:hideMark/>
          </w:tcPr>
          <w:p w14:paraId="3FFC63FC" w14:textId="77777777" w:rsidR="00A85D8A" w:rsidRPr="00614B7A" w:rsidRDefault="00A85D8A" w:rsidP="00BE3F9E">
            <w:pPr>
              <w:pStyle w:val="TAL"/>
            </w:pPr>
            <w:r w:rsidRPr="00614B7A">
              <w:t>Spurious emission band UE co-existence for Inter-band within FR1</w:t>
            </w:r>
          </w:p>
        </w:tc>
        <w:tc>
          <w:tcPr>
            <w:tcW w:w="850" w:type="dxa"/>
            <w:tcBorders>
              <w:top w:val="single" w:sz="4" w:space="0" w:color="auto"/>
              <w:left w:val="single" w:sz="4" w:space="0" w:color="auto"/>
              <w:bottom w:val="single" w:sz="4" w:space="0" w:color="auto"/>
              <w:right w:val="single" w:sz="4" w:space="0" w:color="auto"/>
            </w:tcBorders>
            <w:hideMark/>
          </w:tcPr>
          <w:p w14:paraId="50949702"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6F72071C" w14:textId="77777777" w:rsidR="00A85D8A" w:rsidRPr="00614B7A" w:rsidRDefault="00A85D8A" w:rsidP="00BE3F9E">
            <w:pPr>
              <w:pStyle w:val="TAL"/>
            </w:pPr>
            <w:r w:rsidRPr="00614B7A">
              <w:t>C011</w:t>
            </w:r>
          </w:p>
        </w:tc>
        <w:tc>
          <w:tcPr>
            <w:tcW w:w="3091" w:type="dxa"/>
            <w:tcBorders>
              <w:top w:val="single" w:sz="4" w:space="0" w:color="auto"/>
              <w:left w:val="single" w:sz="4" w:space="0" w:color="auto"/>
              <w:bottom w:val="single" w:sz="4" w:space="0" w:color="auto"/>
              <w:right w:val="single" w:sz="4" w:space="0" w:color="auto"/>
            </w:tcBorders>
            <w:hideMark/>
          </w:tcPr>
          <w:p w14:paraId="04879FC8" w14:textId="77777777" w:rsidR="00A85D8A" w:rsidRPr="00614B7A" w:rsidRDefault="00A85D8A" w:rsidP="00BE3F9E">
            <w:pPr>
              <w:pStyle w:val="TAL"/>
            </w:pPr>
            <w:r w:rsidRPr="00614B7A">
              <w:rPr>
                <w:lang w:eastAsia="zh-CN"/>
              </w:rPr>
              <w:t>UEs supporting Inter-band EN-DC within FR1</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20970A1" w14:textId="77777777" w:rsidR="00A85D8A" w:rsidRPr="00614B7A" w:rsidRDefault="00A85D8A" w:rsidP="00BE3F9E">
            <w:pPr>
              <w:pStyle w:val="TAL"/>
            </w:pPr>
            <w:r w:rsidRPr="00614B7A">
              <w:rPr>
                <w:lang w:eastAsia="ko-KR"/>
              </w:rPr>
              <w:t>E00</w:t>
            </w:r>
            <w:r w:rsidRPr="00614B7A">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1F32BA70"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78272E61" w14:textId="77777777" w:rsidR="00A85D8A" w:rsidRPr="00614B7A" w:rsidRDefault="00A85D8A" w:rsidP="00BE3F9E">
            <w:pPr>
              <w:pStyle w:val="TAL"/>
            </w:pPr>
          </w:p>
        </w:tc>
      </w:tr>
      <w:tr w:rsidR="00A85D8A" w:rsidRPr="00614B7A" w14:paraId="63A873D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F8F8AD6" w14:textId="77777777" w:rsidR="00A85D8A" w:rsidRPr="00614B7A" w:rsidRDefault="00A85D8A" w:rsidP="00BE3F9E">
            <w:pPr>
              <w:pStyle w:val="TAL"/>
              <w:rPr>
                <w:bCs/>
              </w:rPr>
            </w:pPr>
            <w:r w:rsidRPr="00614B7A">
              <w:t>6.5B.3.4.1</w:t>
            </w:r>
          </w:p>
        </w:tc>
        <w:tc>
          <w:tcPr>
            <w:tcW w:w="4367" w:type="dxa"/>
            <w:tcBorders>
              <w:top w:val="single" w:sz="4" w:space="0" w:color="auto"/>
              <w:left w:val="single" w:sz="4" w:space="0" w:color="auto"/>
              <w:bottom w:val="single" w:sz="4" w:space="0" w:color="auto"/>
              <w:right w:val="single" w:sz="4" w:space="0" w:color="auto"/>
            </w:tcBorders>
            <w:hideMark/>
          </w:tcPr>
          <w:p w14:paraId="60CE099C" w14:textId="77777777" w:rsidR="00A85D8A" w:rsidRPr="00614B7A" w:rsidRDefault="00A85D8A" w:rsidP="00BE3F9E">
            <w:pPr>
              <w:pStyle w:val="TAL"/>
            </w:pPr>
            <w:r w:rsidRPr="00614B7A">
              <w:t>General Spurious Emissions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5B5385A7"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2E3B4BA9" w14:textId="77777777" w:rsidR="00A85D8A" w:rsidRPr="00614B7A" w:rsidRDefault="00A85D8A" w:rsidP="00BE3F9E">
            <w:pPr>
              <w:pStyle w:val="TAL"/>
            </w:pPr>
            <w:r w:rsidRPr="00614B7A">
              <w:t>C012</w:t>
            </w:r>
          </w:p>
        </w:tc>
        <w:tc>
          <w:tcPr>
            <w:tcW w:w="3091" w:type="dxa"/>
            <w:tcBorders>
              <w:top w:val="single" w:sz="4" w:space="0" w:color="auto"/>
              <w:left w:val="single" w:sz="4" w:space="0" w:color="auto"/>
              <w:bottom w:val="single" w:sz="4" w:space="0" w:color="auto"/>
              <w:right w:val="single" w:sz="4" w:space="0" w:color="auto"/>
            </w:tcBorders>
            <w:hideMark/>
          </w:tcPr>
          <w:p w14:paraId="33D24CC4" w14:textId="77777777" w:rsidR="00A85D8A" w:rsidRPr="00614B7A" w:rsidRDefault="00A85D8A" w:rsidP="00BE3F9E">
            <w:pPr>
              <w:pStyle w:val="TAL"/>
            </w:pPr>
            <w:r w:rsidRPr="00614B7A">
              <w:rPr>
                <w:lang w:eastAsia="zh-CN"/>
              </w:rPr>
              <w:t>UEs supporting Inter-band including FR2</w:t>
            </w:r>
            <w:r w:rsidRPr="00614B7A">
              <w:rPr>
                <w:rFonts w:eastAsia="SimSun"/>
                <w:szCs w:val="18"/>
                <w:lang w:eastAsia="zh-CN"/>
              </w:rPr>
              <w:t xml:space="preserve"> </w:t>
            </w:r>
            <w:r w:rsidRPr="00614B7A">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25D7C1CA" w14:textId="77777777" w:rsidR="00A85D8A" w:rsidRPr="00614B7A" w:rsidRDefault="00A85D8A" w:rsidP="00BE3F9E">
            <w:pPr>
              <w:pStyle w:val="TAL"/>
            </w:pPr>
            <w:r w:rsidRPr="00614B7A">
              <w:rPr>
                <w:rFonts w:eastAsia="SimSun"/>
                <w:szCs w:val="18"/>
              </w:rPr>
              <w:t>E0</w:t>
            </w:r>
            <w:r w:rsidRPr="00614B7A">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13219E7"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A18A39C" w14:textId="77777777" w:rsidR="00A85D8A" w:rsidRPr="00614B7A" w:rsidRDefault="00A85D8A" w:rsidP="00BE3F9E">
            <w:pPr>
              <w:pStyle w:val="TAL"/>
              <w:rPr>
                <w:rFonts w:cs="Arial"/>
              </w:rPr>
            </w:pPr>
            <w:r w:rsidRPr="00614B7A">
              <w:rPr>
                <w:rFonts w:cs="Arial"/>
              </w:rPr>
              <w:t>NOTE 5</w:t>
            </w:r>
          </w:p>
          <w:p w14:paraId="7E4978B3" w14:textId="77777777" w:rsidR="00A85D8A" w:rsidRPr="00614B7A" w:rsidRDefault="00A85D8A" w:rsidP="00BE3F9E">
            <w:pPr>
              <w:pStyle w:val="TAL"/>
            </w:pPr>
            <w:r w:rsidRPr="00614B7A">
              <w:rPr>
                <w:rFonts w:cs="Arial"/>
              </w:rPr>
              <w:t xml:space="preserve">Skip </w:t>
            </w:r>
            <w:r w:rsidRPr="00614B7A">
              <w:rPr>
                <w:lang w:eastAsia="zh-CN"/>
              </w:rPr>
              <w:t xml:space="preserve">TC </w:t>
            </w:r>
            <w:r w:rsidRPr="00614B7A">
              <w:rPr>
                <w:rFonts w:cs="Arial"/>
              </w:rPr>
              <w:t>6.5B.3.4.1 if UE supports SA and TS 38.521-2 TC 6.5.3.1 has been executed.</w:t>
            </w:r>
          </w:p>
        </w:tc>
      </w:tr>
      <w:tr w:rsidR="00A85D8A" w:rsidRPr="00614B7A" w14:paraId="4E455EC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0711962" w14:textId="77777777" w:rsidR="00A85D8A" w:rsidRPr="00614B7A" w:rsidRDefault="00A85D8A" w:rsidP="00BE3F9E">
            <w:pPr>
              <w:pStyle w:val="TAL"/>
              <w:rPr>
                <w:b/>
              </w:rPr>
            </w:pPr>
            <w:r w:rsidRPr="00614B7A">
              <w:rPr>
                <w:rFonts w:cs="Arial"/>
                <w:b/>
              </w:rPr>
              <w:t>6.5B.3.4.1_1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DE79E5E" w14:textId="77777777" w:rsidR="00A85D8A" w:rsidRPr="00614B7A" w:rsidRDefault="00A85D8A" w:rsidP="00BE3F9E">
            <w:pPr>
              <w:pStyle w:val="TAL"/>
              <w:rPr>
                <w:b/>
                <w:lang w:eastAsia="zh-CN"/>
              </w:rPr>
            </w:pPr>
            <w:r w:rsidRPr="00614B7A">
              <w:rPr>
                <w:b/>
              </w:rPr>
              <w:t>General Spurious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B346DA"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DB1F6B5" w14:textId="77777777" w:rsidR="00A85D8A" w:rsidRPr="00614B7A"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F524B9B" w14:textId="77777777" w:rsidR="00A85D8A" w:rsidRPr="00614B7A"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32B4895" w14:textId="77777777" w:rsidR="00A85D8A" w:rsidRPr="00614B7A"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E8C5CB6" w14:textId="77777777" w:rsidR="00A85D8A" w:rsidRPr="00614B7A"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9CD9121" w14:textId="77777777" w:rsidR="00A85D8A" w:rsidRPr="00614B7A" w:rsidRDefault="00A85D8A" w:rsidP="00BE3F9E">
            <w:pPr>
              <w:pStyle w:val="TAL"/>
              <w:rPr>
                <w:b/>
                <w:lang w:eastAsia="zh-CN"/>
              </w:rPr>
            </w:pPr>
          </w:p>
        </w:tc>
      </w:tr>
      <w:tr w:rsidR="00A85D8A" w:rsidRPr="00614B7A" w14:paraId="68E617A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650DBB1" w14:textId="77777777" w:rsidR="00A85D8A" w:rsidRPr="00614B7A" w:rsidRDefault="00A85D8A" w:rsidP="00BE3F9E">
            <w:pPr>
              <w:pStyle w:val="TAL"/>
            </w:pPr>
            <w:r w:rsidRPr="00614B7A">
              <w:rPr>
                <w:rFonts w:cs="Arial"/>
              </w:rPr>
              <w:t>6.5B.3.4.1_1.1</w:t>
            </w:r>
          </w:p>
        </w:tc>
        <w:tc>
          <w:tcPr>
            <w:tcW w:w="4367" w:type="dxa"/>
            <w:tcBorders>
              <w:top w:val="single" w:sz="4" w:space="0" w:color="auto"/>
              <w:left w:val="single" w:sz="4" w:space="0" w:color="auto"/>
              <w:bottom w:val="single" w:sz="4" w:space="0" w:color="auto"/>
              <w:right w:val="single" w:sz="4" w:space="0" w:color="auto"/>
            </w:tcBorders>
            <w:hideMark/>
          </w:tcPr>
          <w:p w14:paraId="7708FD60" w14:textId="77777777" w:rsidR="00A85D8A" w:rsidRPr="00614B7A" w:rsidRDefault="00A85D8A" w:rsidP="00BE3F9E">
            <w:pPr>
              <w:pStyle w:val="TAL"/>
            </w:pPr>
            <w:r w:rsidRPr="00614B7A">
              <w:rPr>
                <w:rFonts w:cs="Arial"/>
              </w:rPr>
              <w:t>General Spurious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EED312E"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847B5D" w14:textId="77777777" w:rsidR="00A85D8A" w:rsidRPr="00614B7A" w:rsidRDefault="00A85D8A" w:rsidP="00BE3F9E">
            <w:pPr>
              <w:pStyle w:val="TAL"/>
            </w:pPr>
            <w:r w:rsidRPr="00614B7A">
              <w:rPr>
                <w:rFonts w:cs="Arial"/>
              </w:rPr>
              <w:t>C012</w:t>
            </w:r>
            <w:r w:rsidRPr="00614B7A">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617D8DD4" w14:textId="77777777" w:rsidR="00A85D8A" w:rsidRPr="00614B7A" w:rsidRDefault="00A85D8A" w:rsidP="00BE3F9E">
            <w:pPr>
              <w:pStyle w:val="TAL"/>
              <w:rPr>
                <w:lang w:eastAsia="zh-CN"/>
              </w:rPr>
            </w:pPr>
            <w:r w:rsidRPr="00614B7A">
              <w:rPr>
                <w:rFonts w:cs="Arial"/>
              </w:rPr>
              <w:t>UEs supporting Inter-Band EN-DC including FR2</w:t>
            </w:r>
            <w:r w:rsidRPr="00614B7A">
              <w:rPr>
                <w:rFonts w:eastAsia="SimSun"/>
                <w:szCs w:val="18"/>
                <w:lang w:eastAsia="zh-CN"/>
              </w:rPr>
              <w:t xml:space="preserve"> </w:t>
            </w:r>
            <w:r w:rsidRPr="00614B7A">
              <w:t xml:space="preserve">with </w:t>
            </w:r>
            <w:r w:rsidRPr="00614B7A">
              <w:rPr>
                <w:rFonts w:eastAsia="SimSun"/>
                <w:lang w:eastAsia="zh-CN"/>
              </w:rPr>
              <w:t xml:space="preserve">2 </w:t>
            </w:r>
            <w:r w:rsidRPr="00614B7A">
              <w:t xml:space="preserve">NR </w:t>
            </w:r>
            <w:r w:rsidRPr="00614B7A">
              <w:rPr>
                <w:rFonts w:eastAsia="SimSun"/>
                <w:lang w:eastAsia="zh-CN"/>
              </w:rPr>
              <w:t xml:space="preserve">UL </w:t>
            </w:r>
            <w:r w:rsidRPr="00614B7A">
              <w:t>CCs</w:t>
            </w:r>
          </w:p>
        </w:tc>
        <w:tc>
          <w:tcPr>
            <w:tcW w:w="1551" w:type="dxa"/>
            <w:tcBorders>
              <w:top w:val="single" w:sz="4" w:space="0" w:color="auto"/>
              <w:left w:val="single" w:sz="4" w:space="0" w:color="auto"/>
              <w:bottom w:val="single" w:sz="4" w:space="0" w:color="auto"/>
              <w:right w:val="single" w:sz="4" w:space="0" w:color="auto"/>
            </w:tcBorders>
            <w:hideMark/>
          </w:tcPr>
          <w:p w14:paraId="28B6DF33" w14:textId="77777777" w:rsidR="00A85D8A" w:rsidRPr="00614B7A" w:rsidRDefault="00A85D8A" w:rsidP="00BE3F9E">
            <w:pPr>
              <w:pStyle w:val="TAL"/>
              <w:rPr>
                <w:lang w:eastAsia="ko-KR"/>
              </w:rPr>
            </w:pPr>
            <w:r w:rsidRPr="00614B7A">
              <w:rPr>
                <w:rFonts w:eastAsia="SimSun"/>
                <w:szCs w:val="18"/>
              </w:rPr>
              <w:t>E0</w:t>
            </w:r>
            <w:r w:rsidRPr="00614B7A">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0A9D718F"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51A401B" w14:textId="77777777" w:rsidR="00A85D8A" w:rsidRPr="00614B7A" w:rsidRDefault="00A85D8A" w:rsidP="00BE3F9E">
            <w:pPr>
              <w:pStyle w:val="TAL"/>
              <w:rPr>
                <w:rFonts w:cs="Arial"/>
              </w:rPr>
            </w:pPr>
            <w:r w:rsidRPr="00614B7A">
              <w:rPr>
                <w:rFonts w:cs="Arial"/>
              </w:rPr>
              <w:t>NOTE 5</w:t>
            </w:r>
          </w:p>
          <w:p w14:paraId="6B1A3EBF" w14:textId="77777777" w:rsidR="00A85D8A" w:rsidRPr="00614B7A" w:rsidRDefault="00A85D8A" w:rsidP="00BE3F9E">
            <w:pPr>
              <w:pStyle w:val="TAL"/>
              <w:rPr>
                <w:rFonts w:cs="Arial"/>
              </w:rPr>
            </w:pPr>
            <w:r w:rsidRPr="00614B7A">
              <w:rPr>
                <w:rFonts w:cs="Arial"/>
              </w:rPr>
              <w:t xml:space="preserve">Skip </w:t>
            </w:r>
            <w:r w:rsidRPr="00614B7A">
              <w:rPr>
                <w:lang w:eastAsia="zh-CN"/>
              </w:rPr>
              <w:t xml:space="preserve">TC </w:t>
            </w:r>
            <w:r w:rsidRPr="00614B7A">
              <w:rPr>
                <w:rFonts w:cs="Arial"/>
              </w:rPr>
              <w:t>6.5B.3.4.1_1.1 if UE supports SA and TS 38.521-2 TC 6.5A.3.1.1 has been executed.</w:t>
            </w:r>
          </w:p>
        </w:tc>
      </w:tr>
      <w:tr w:rsidR="00A85D8A" w:rsidRPr="00614B7A" w14:paraId="3F00EC4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E263BA8" w14:textId="77777777" w:rsidR="00A85D8A" w:rsidRPr="00614B7A" w:rsidRDefault="00A85D8A" w:rsidP="00BE3F9E">
            <w:pPr>
              <w:pStyle w:val="TAL"/>
            </w:pPr>
            <w:r w:rsidRPr="00614B7A">
              <w:rPr>
                <w:rFonts w:cs="Arial"/>
              </w:rPr>
              <w:t>6.5B.3.4.1_1.2</w:t>
            </w:r>
          </w:p>
        </w:tc>
        <w:tc>
          <w:tcPr>
            <w:tcW w:w="4367" w:type="dxa"/>
            <w:tcBorders>
              <w:top w:val="single" w:sz="4" w:space="0" w:color="auto"/>
              <w:left w:val="single" w:sz="4" w:space="0" w:color="auto"/>
              <w:bottom w:val="single" w:sz="4" w:space="0" w:color="auto"/>
              <w:right w:val="single" w:sz="4" w:space="0" w:color="auto"/>
            </w:tcBorders>
            <w:hideMark/>
          </w:tcPr>
          <w:p w14:paraId="7BCB7BA3" w14:textId="77777777" w:rsidR="00A85D8A" w:rsidRPr="00614B7A" w:rsidRDefault="00A85D8A" w:rsidP="00BE3F9E">
            <w:pPr>
              <w:pStyle w:val="TAL"/>
            </w:pPr>
            <w:r w:rsidRPr="00614B7A">
              <w:rPr>
                <w:rFonts w:cs="Arial"/>
              </w:rPr>
              <w:t>General Spurious Emissions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85313BA"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628959F" w14:textId="77777777" w:rsidR="00A85D8A" w:rsidRPr="00614B7A" w:rsidRDefault="00A85D8A" w:rsidP="00BE3F9E">
            <w:pPr>
              <w:pStyle w:val="TAL"/>
            </w:pPr>
            <w:r w:rsidRPr="00614B7A">
              <w:rPr>
                <w:rFonts w:cs="Arial"/>
              </w:rPr>
              <w:t>C012</w:t>
            </w:r>
            <w:r w:rsidRPr="00614B7A">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4E00C070" w14:textId="77777777" w:rsidR="00A85D8A" w:rsidRPr="00614B7A" w:rsidRDefault="00A85D8A" w:rsidP="00BE3F9E">
            <w:pPr>
              <w:pStyle w:val="TAL"/>
              <w:rPr>
                <w:lang w:eastAsia="zh-CN"/>
              </w:rPr>
            </w:pPr>
            <w:r w:rsidRPr="00614B7A">
              <w:rPr>
                <w:rFonts w:cs="Arial"/>
              </w:rPr>
              <w:t>UEs supporting Inter-Band EN-DC including FR2</w:t>
            </w:r>
            <w:r w:rsidRPr="00614B7A">
              <w:rPr>
                <w:rFonts w:eastAsia="SimSun"/>
                <w:szCs w:val="18"/>
                <w:lang w:eastAsia="zh-CN"/>
              </w:rPr>
              <w:t xml:space="preserve"> </w:t>
            </w:r>
            <w:r w:rsidRPr="00614B7A">
              <w:t xml:space="preserve">with 3 NR </w:t>
            </w:r>
            <w:r w:rsidRPr="00614B7A">
              <w:rPr>
                <w:rFonts w:eastAsia="SimSun"/>
                <w:lang w:eastAsia="zh-CN"/>
              </w:rPr>
              <w:t xml:space="preserve">UL </w:t>
            </w:r>
            <w:r w:rsidRPr="00614B7A">
              <w:t>CCs</w:t>
            </w:r>
          </w:p>
        </w:tc>
        <w:tc>
          <w:tcPr>
            <w:tcW w:w="1551" w:type="dxa"/>
            <w:tcBorders>
              <w:top w:val="single" w:sz="4" w:space="0" w:color="auto"/>
              <w:left w:val="single" w:sz="4" w:space="0" w:color="auto"/>
              <w:bottom w:val="single" w:sz="4" w:space="0" w:color="auto"/>
              <w:right w:val="single" w:sz="4" w:space="0" w:color="auto"/>
            </w:tcBorders>
            <w:hideMark/>
          </w:tcPr>
          <w:p w14:paraId="0DE37410" w14:textId="77777777" w:rsidR="00A85D8A" w:rsidRPr="00614B7A" w:rsidRDefault="00A85D8A" w:rsidP="00BE3F9E">
            <w:pPr>
              <w:pStyle w:val="TAL"/>
              <w:rPr>
                <w:lang w:eastAsia="ko-KR"/>
              </w:rPr>
            </w:pPr>
            <w:r w:rsidRPr="00614B7A">
              <w:rPr>
                <w:rFonts w:eastAsia="SimSun"/>
                <w:szCs w:val="18"/>
              </w:rPr>
              <w:t>E0</w:t>
            </w:r>
            <w:r w:rsidRPr="00614B7A">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69E84873"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F305E4A" w14:textId="77777777" w:rsidR="00A85D8A" w:rsidRPr="00614B7A" w:rsidRDefault="00A85D8A" w:rsidP="00BE3F9E">
            <w:pPr>
              <w:pStyle w:val="TAL"/>
              <w:rPr>
                <w:rFonts w:cs="Arial"/>
              </w:rPr>
            </w:pPr>
            <w:r w:rsidRPr="00614B7A">
              <w:rPr>
                <w:rFonts w:cs="Arial"/>
              </w:rPr>
              <w:t>NOTE 5</w:t>
            </w:r>
          </w:p>
          <w:p w14:paraId="4D9DEFAF" w14:textId="77777777" w:rsidR="00A85D8A" w:rsidRPr="00614B7A" w:rsidRDefault="00A85D8A" w:rsidP="00BE3F9E">
            <w:pPr>
              <w:pStyle w:val="TAL"/>
              <w:rPr>
                <w:rFonts w:cs="Arial"/>
              </w:rPr>
            </w:pPr>
            <w:r w:rsidRPr="00614B7A">
              <w:rPr>
                <w:rFonts w:cs="Arial"/>
              </w:rPr>
              <w:t xml:space="preserve">Skip </w:t>
            </w:r>
            <w:r w:rsidRPr="00614B7A">
              <w:rPr>
                <w:lang w:eastAsia="zh-CN"/>
              </w:rPr>
              <w:t xml:space="preserve">TC </w:t>
            </w:r>
            <w:r w:rsidRPr="00614B7A">
              <w:rPr>
                <w:rFonts w:cs="Arial"/>
              </w:rPr>
              <w:t>6.5B.3.4.1_1.2 if UE supports SA and TS 38.521-2 TC 6.5A.3.1.2 has been executed.</w:t>
            </w:r>
          </w:p>
        </w:tc>
      </w:tr>
      <w:tr w:rsidR="00A85D8A" w:rsidRPr="00614B7A" w14:paraId="1899D8F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1747818" w14:textId="77777777" w:rsidR="00A85D8A" w:rsidRPr="00614B7A" w:rsidRDefault="00A85D8A" w:rsidP="00BE3F9E">
            <w:pPr>
              <w:pStyle w:val="TAL"/>
            </w:pPr>
            <w:r w:rsidRPr="00614B7A">
              <w:rPr>
                <w:rFonts w:cs="Arial"/>
              </w:rPr>
              <w:lastRenderedPageBreak/>
              <w:t>6.5B.3.4.1_1.3</w:t>
            </w:r>
          </w:p>
        </w:tc>
        <w:tc>
          <w:tcPr>
            <w:tcW w:w="4367" w:type="dxa"/>
            <w:tcBorders>
              <w:top w:val="single" w:sz="4" w:space="0" w:color="auto"/>
              <w:left w:val="single" w:sz="4" w:space="0" w:color="auto"/>
              <w:bottom w:val="single" w:sz="4" w:space="0" w:color="auto"/>
              <w:right w:val="single" w:sz="4" w:space="0" w:color="auto"/>
            </w:tcBorders>
            <w:hideMark/>
          </w:tcPr>
          <w:p w14:paraId="0C2FFB93" w14:textId="77777777" w:rsidR="00A85D8A" w:rsidRPr="00614B7A" w:rsidRDefault="00A85D8A" w:rsidP="00BE3F9E">
            <w:pPr>
              <w:pStyle w:val="TAL"/>
            </w:pPr>
            <w:r w:rsidRPr="00614B7A">
              <w:rPr>
                <w:rFonts w:cs="Arial"/>
              </w:rPr>
              <w:t>General Spurious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27D2FB7D"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406B004" w14:textId="77777777" w:rsidR="00A85D8A" w:rsidRPr="00614B7A" w:rsidRDefault="00A85D8A" w:rsidP="00BE3F9E">
            <w:pPr>
              <w:pStyle w:val="TAL"/>
            </w:pPr>
            <w:r w:rsidRPr="00614B7A">
              <w:rPr>
                <w:rFonts w:cs="Arial"/>
              </w:rPr>
              <w:t>C012</w:t>
            </w:r>
            <w:r w:rsidRPr="00614B7A">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6F9B7FD6" w14:textId="77777777" w:rsidR="00A85D8A" w:rsidRPr="00614B7A" w:rsidRDefault="00A85D8A" w:rsidP="00BE3F9E">
            <w:pPr>
              <w:pStyle w:val="TAL"/>
              <w:rPr>
                <w:lang w:eastAsia="zh-CN"/>
              </w:rPr>
            </w:pPr>
            <w:r w:rsidRPr="00614B7A">
              <w:rPr>
                <w:rFonts w:cs="Arial"/>
              </w:rPr>
              <w:t>UEs supporting Inter-Band EN-DC including FR2</w:t>
            </w:r>
            <w:r w:rsidRPr="00614B7A">
              <w:rPr>
                <w:rFonts w:eastAsia="SimSun"/>
                <w:szCs w:val="18"/>
                <w:lang w:eastAsia="zh-CN"/>
              </w:rPr>
              <w:t xml:space="preserve"> </w:t>
            </w:r>
            <w:r w:rsidRPr="00614B7A">
              <w:t xml:space="preserve">with </w:t>
            </w:r>
            <w:r w:rsidRPr="00614B7A">
              <w:rPr>
                <w:rFonts w:eastAsia="SimSun"/>
                <w:lang w:eastAsia="zh-CN"/>
              </w:rPr>
              <w:t xml:space="preserve">4 </w:t>
            </w:r>
            <w:r w:rsidRPr="00614B7A">
              <w:t xml:space="preserve">NR </w:t>
            </w:r>
            <w:r w:rsidRPr="00614B7A">
              <w:rPr>
                <w:rFonts w:eastAsia="SimSun"/>
                <w:lang w:eastAsia="zh-CN"/>
              </w:rPr>
              <w:t xml:space="preserve">UL </w:t>
            </w:r>
            <w:r w:rsidRPr="00614B7A">
              <w:t>CCs</w:t>
            </w:r>
          </w:p>
        </w:tc>
        <w:tc>
          <w:tcPr>
            <w:tcW w:w="1551" w:type="dxa"/>
            <w:tcBorders>
              <w:top w:val="single" w:sz="4" w:space="0" w:color="auto"/>
              <w:left w:val="single" w:sz="4" w:space="0" w:color="auto"/>
              <w:bottom w:val="single" w:sz="4" w:space="0" w:color="auto"/>
              <w:right w:val="single" w:sz="4" w:space="0" w:color="auto"/>
            </w:tcBorders>
            <w:hideMark/>
          </w:tcPr>
          <w:p w14:paraId="3B8434A5" w14:textId="77777777" w:rsidR="00A85D8A" w:rsidRPr="00614B7A" w:rsidRDefault="00A85D8A" w:rsidP="00BE3F9E">
            <w:pPr>
              <w:pStyle w:val="TAL"/>
              <w:rPr>
                <w:lang w:eastAsia="ko-KR"/>
              </w:rPr>
            </w:pPr>
            <w:r w:rsidRPr="00614B7A">
              <w:rPr>
                <w:rFonts w:eastAsia="SimSun"/>
                <w:szCs w:val="18"/>
              </w:rPr>
              <w:t>E0</w:t>
            </w:r>
            <w:r w:rsidRPr="00614B7A">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59E47A2D"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D300131" w14:textId="77777777" w:rsidR="00A85D8A" w:rsidRPr="00614B7A" w:rsidRDefault="00A85D8A" w:rsidP="00BE3F9E">
            <w:pPr>
              <w:pStyle w:val="TAL"/>
              <w:rPr>
                <w:rFonts w:cs="Arial"/>
              </w:rPr>
            </w:pPr>
            <w:r w:rsidRPr="00614B7A">
              <w:rPr>
                <w:rFonts w:cs="Arial"/>
              </w:rPr>
              <w:t>NOTE 5</w:t>
            </w:r>
          </w:p>
          <w:p w14:paraId="25AA7D69" w14:textId="77777777" w:rsidR="00A85D8A" w:rsidRPr="00614B7A" w:rsidRDefault="00A85D8A" w:rsidP="00BE3F9E">
            <w:pPr>
              <w:pStyle w:val="TAL"/>
              <w:rPr>
                <w:rFonts w:cs="Arial"/>
              </w:rPr>
            </w:pPr>
            <w:r w:rsidRPr="00614B7A">
              <w:rPr>
                <w:rFonts w:cs="Arial"/>
              </w:rPr>
              <w:t xml:space="preserve">Skip </w:t>
            </w:r>
            <w:r w:rsidRPr="00614B7A">
              <w:rPr>
                <w:lang w:eastAsia="zh-CN"/>
              </w:rPr>
              <w:t xml:space="preserve">TC </w:t>
            </w:r>
            <w:r w:rsidRPr="00614B7A">
              <w:rPr>
                <w:rFonts w:cs="Arial"/>
              </w:rPr>
              <w:t>6.5B.3.4.1_1.3 if UE supports SA and TS 38.521-2 TC 6.5A.3.1.3 has been executed.</w:t>
            </w:r>
          </w:p>
        </w:tc>
      </w:tr>
      <w:tr w:rsidR="00A85D8A" w:rsidRPr="00614B7A" w14:paraId="6A3B80B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1267CC9" w14:textId="77777777" w:rsidR="00A85D8A" w:rsidRPr="00614B7A" w:rsidRDefault="00A85D8A" w:rsidP="00BE3F9E">
            <w:pPr>
              <w:pStyle w:val="TAL"/>
              <w:rPr>
                <w:bCs/>
              </w:rPr>
            </w:pPr>
            <w:r w:rsidRPr="00614B7A">
              <w:t>6.5B.3.4.1D</w:t>
            </w:r>
          </w:p>
        </w:tc>
        <w:tc>
          <w:tcPr>
            <w:tcW w:w="4367" w:type="dxa"/>
            <w:tcBorders>
              <w:top w:val="single" w:sz="4" w:space="0" w:color="auto"/>
              <w:left w:val="single" w:sz="4" w:space="0" w:color="auto"/>
              <w:bottom w:val="single" w:sz="4" w:space="0" w:color="auto"/>
              <w:right w:val="single" w:sz="4" w:space="0" w:color="auto"/>
            </w:tcBorders>
            <w:hideMark/>
          </w:tcPr>
          <w:p w14:paraId="1C8E162B" w14:textId="77777777" w:rsidR="00A85D8A" w:rsidRPr="00614B7A" w:rsidRDefault="00A85D8A" w:rsidP="00BE3F9E">
            <w:pPr>
              <w:pStyle w:val="TAL"/>
            </w:pPr>
            <w:r w:rsidRPr="00614B7A">
              <w:t>General Spurious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1F53FB9" w14:textId="77777777" w:rsidR="00A85D8A" w:rsidRPr="00614B7A" w:rsidRDefault="00A85D8A" w:rsidP="00BE3F9E">
            <w:pPr>
              <w:pStyle w:val="TAC"/>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089A565B" w14:textId="77777777" w:rsidR="00A85D8A" w:rsidRPr="00614B7A" w:rsidRDefault="00A85D8A" w:rsidP="00BE3F9E">
            <w:pPr>
              <w:pStyle w:val="TAL"/>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23EF92BD" w14:textId="77777777" w:rsidR="00A85D8A" w:rsidRPr="00614B7A" w:rsidRDefault="00A85D8A" w:rsidP="00BE3F9E">
            <w:pPr>
              <w:pStyle w:val="TAL"/>
            </w:pPr>
            <w:r w:rsidRPr="00614B7A">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8DD208C" w14:textId="77777777" w:rsidR="00A85D8A" w:rsidRPr="00614B7A" w:rsidRDefault="00A85D8A" w:rsidP="00BE3F9E">
            <w:pPr>
              <w:pStyle w:val="TAL"/>
            </w:pPr>
            <w:r w:rsidRPr="00614B7A">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6366411"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FA9A569" w14:textId="77777777" w:rsidR="00A85D8A" w:rsidRPr="00614B7A" w:rsidRDefault="00A85D8A" w:rsidP="00BE3F9E">
            <w:pPr>
              <w:pStyle w:val="TAL"/>
            </w:pPr>
            <w:r w:rsidRPr="00614B7A">
              <w:rPr>
                <w:rFonts w:cs="Arial"/>
              </w:rPr>
              <w:t>NOTE 1</w:t>
            </w:r>
          </w:p>
        </w:tc>
      </w:tr>
      <w:tr w:rsidR="00A85D8A" w:rsidRPr="00614B7A" w14:paraId="5CF5A7A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7C4CE16" w14:textId="77777777" w:rsidR="00A85D8A" w:rsidRPr="00614B7A" w:rsidRDefault="00A85D8A" w:rsidP="00BE3F9E">
            <w:pPr>
              <w:pStyle w:val="TAL"/>
              <w:rPr>
                <w:bCs/>
              </w:rPr>
            </w:pPr>
            <w:r w:rsidRPr="00614B7A">
              <w:t>6.5B.3.4.2</w:t>
            </w:r>
          </w:p>
        </w:tc>
        <w:tc>
          <w:tcPr>
            <w:tcW w:w="4367" w:type="dxa"/>
            <w:tcBorders>
              <w:top w:val="single" w:sz="4" w:space="0" w:color="auto"/>
              <w:left w:val="single" w:sz="4" w:space="0" w:color="auto"/>
              <w:bottom w:val="single" w:sz="4" w:space="0" w:color="auto"/>
              <w:right w:val="single" w:sz="4" w:space="0" w:color="auto"/>
            </w:tcBorders>
            <w:hideMark/>
          </w:tcPr>
          <w:p w14:paraId="2422D5EB" w14:textId="77777777" w:rsidR="00A85D8A" w:rsidRPr="00614B7A" w:rsidRDefault="00A85D8A" w:rsidP="00BE3F9E">
            <w:pPr>
              <w:pStyle w:val="TAL"/>
            </w:pPr>
            <w:r w:rsidRPr="00614B7A">
              <w:t>Spurious emission band UE co-existence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7756D7D"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1EF63B70" w14:textId="77777777" w:rsidR="00A85D8A" w:rsidRPr="00614B7A" w:rsidRDefault="00A85D8A" w:rsidP="00BE3F9E">
            <w:pPr>
              <w:pStyle w:val="TAL"/>
            </w:pPr>
            <w:r w:rsidRPr="00614B7A">
              <w:t>C012</w:t>
            </w:r>
          </w:p>
        </w:tc>
        <w:tc>
          <w:tcPr>
            <w:tcW w:w="3091" w:type="dxa"/>
            <w:tcBorders>
              <w:top w:val="single" w:sz="4" w:space="0" w:color="auto"/>
              <w:left w:val="single" w:sz="4" w:space="0" w:color="auto"/>
              <w:bottom w:val="single" w:sz="4" w:space="0" w:color="auto"/>
              <w:right w:val="single" w:sz="4" w:space="0" w:color="auto"/>
            </w:tcBorders>
            <w:hideMark/>
          </w:tcPr>
          <w:p w14:paraId="67530829" w14:textId="77777777" w:rsidR="00A85D8A" w:rsidRPr="00614B7A" w:rsidRDefault="00A85D8A" w:rsidP="00BE3F9E">
            <w:pPr>
              <w:pStyle w:val="TAL"/>
            </w:pPr>
            <w:r w:rsidRPr="00614B7A">
              <w:rPr>
                <w:lang w:eastAsia="zh-CN"/>
              </w:rPr>
              <w:t>UEs supporting Inter-band including FR2</w:t>
            </w:r>
            <w:r w:rsidRPr="00614B7A">
              <w:rPr>
                <w:rFonts w:eastAsia="SimSun"/>
                <w:szCs w:val="18"/>
                <w:lang w:eastAsia="zh-CN"/>
              </w:rPr>
              <w:t xml:space="preserve"> </w:t>
            </w:r>
            <w:r w:rsidRPr="00614B7A">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76CE9E1" w14:textId="77777777" w:rsidR="00A85D8A" w:rsidRPr="00614B7A" w:rsidRDefault="00A85D8A" w:rsidP="00BE3F9E">
            <w:pPr>
              <w:pStyle w:val="TAL"/>
            </w:pPr>
            <w:r w:rsidRPr="00614B7A">
              <w:rPr>
                <w:rFonts w:eastAsia="SimSun"/>
                <w:szCs w:val="18"/>
              </w:rPr>
              <w:t>E0</w:t>
            </w:r>
            <w:r w:rsidRPr="00614B7A">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2855468A"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A7FE1E4" w14:textId="77777777" w:rsidR="00A85D8A" w:rsidRPr="00614B7A" w:rsidRDefault="00A85D8A" w:rsidP="00BE3F9E">
            <w:pPr>
              <w:pStyle w:val="TAL"/>
              <w:rPr>
                <w:rFonts w:cs="Arial"/>
              </w:rPr>
            </w:pPr>
            <w:r w:rsidRPr="00614B7A">
              <w:rPr>
                <w:rFonts w:cs="Arial"/>
              </w:rPr>
              <w:t>NOTE 5</w:t>
            </w:r>
          </w:p>
          <w:p w14:paraId="4709C5CA" w14:textId="77777777" w:rsidR="00A85D8A" w:rsidRPr="00614B7A" w:rsidRDefault="00A85D8A" w:rsidP="00BE3F9E">
            <w:pPr>
              <w:pStyle w:val="TAL"/>
            </w:pPr>
            <w:r w:rsidRPr="00614B7A">
              <w:rPr>
                <w:rFonts w:cs="Arial"/>
              </w:rPr>
              <w:t>Skip TC 6.5B.3.4.2 if UE supports SA and TS 38.521-2 TC 6.5.3.2 has been executed.</w:t>
            </w:r>
          </w:p>
        </w:tc>
      </w:tr>
      <w:tr w:rsidR="00A85D8A" w:rsidRPr="00614B7A" w14:paraId="69092A4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72E9B1F" w14:textId="77777777" w:rsidR="00A85D8A" w:rsidRPr="00614B7A" w:rsidRDefault="00A85D8A" w:rsidP="00BE3F9E">
            <w:pPr>
              <w:pStyle w:val="TAL"/>
              <w:rPr>
                <w:b/>
              </w:rPr>
            </w:pPr>
            <w:r w:rsidRPr="00614B7A">
              <w:rPr>
                <w:rFonts w:cs="Arial"/>
                <w:b/>
              </w:rPr>
              <w:t>6.5B.3.4.2_1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201D718" w14:textId="77777777" w:rsidR="00A85D8A" w:rsidRPr="00614B7A" w:rsidRDefault="00A85D8A" w:rsidP="00BE3F9E">
            <w:pPr>
              <w:pStyle w:val="TAL"/>
              <w:rPr>
                <w:b/>
                <w:lang w:eastAsia="zh-CN"/>
              </w:rPr>
            </w:pPr>
            <w:r w:rsidRPr="00614B7A">
              <w:rPr>
                <w:b/>
              </w:rPr>
              <w:t>Spurious emission band UE co-existence for Inter-band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A57D9A"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6D0342A" w14:textId="77777777" w:rsidR="00A85D8A" w:rsidRPr="00614B7A"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C6E2A70" w14:textId="77777777" w:rsidR="00A85D8A" w:rsidRPr="00614B7A"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95EFC35" w14:textId="77777777" w:rsidR="00A85D8A" w:rsidRPr="00614B7A"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BFE37DA" w14:textId="77777777" w:rsidR="00A85D8A" w:rsidRPr="00614B7A"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2B15B53" w14:textId="77777777" w:rsidR="00A85D8A" w:rsidRPr="00614B7A" w:rsidRDefault="00A85D8A" w:rsidP="00BE3F9E">
            <w:pPr>
              <w:pStyle w:val="TAL"/>
              <w:rPr>
                <w:b/>
                <w:lang w:eastAsia="zh-CN"/>
              </w:rPr>
            </w:pPr>
          </w:p>
        </w:tc>
      </w:tr>
      <w:tr w:rsidR="00A85D8A" w:rsidRPr="00614B7A" w14:paraId="539A210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FA90A85" w14:textId="77777777" w:rsidR="00A85D8A" w:rsidRPr="00614B7A" w:rsidRDefault="00A85D8A" w:rsidP="00BE3F9E">
            <w:pPr>
              <w:pStyle w:val="TAL"/>
            </w:pPr>
            <w:r w:rsidRPr="00614B7A">
              <w:rPr>
                <w:rFonts w:cs="Arial"/>
              </w:rPr>
              <w:t>6.5B.3.4.2_1.1</w:t>
            </w:r>
          </w:p>
        </w:tc>
        <w:tc>
          <w:tcPr>
            <w:tcW w:w="4367" w:type="dxa"/>
            <w:tcBorders>
              <w:top w:val="single" w:sz="4" w:space="0" w:color="auto"/>
              <w:left w:val="single" w:sz="4" w:space="0" w:color="auto"/>
              <w:bottom w:val="single" w:sz="4" w:space="0" w:color="auto"/>
              <w:right w:val="single" w:sz="4" w:space="0" w:color="auto"/>
            </w:tcBorders>
            <w:hideMark/>
          </w:tcPr>
          <w:p w14:paraId="3305576D" w14:textId="77777777" w:rsidR="00A85D8A" w:rsidRPr="00614B7A" w:rsidRDefault="00A85D8A" w:rsidP="00BE3F9E">
            <w:pPr>
              <w:pStyle w:val="TAL"/>
            </w:pPr>
            <w:r w:rsidRPr="00614B7A">
              <w:rPr>
                <w:rFonts w:cs="Arial"/>
              </w:rPr>
              <w:t>Spurious emission band UE co-existence for Inter-band EN-DC including FR2 (2NR CCs)</w:t>
            </w:r>
          </w:p>
        </w:tc>
        <w:tc>
          <w:tcPr>
            <w:tcW w:w="850" w:type="dxa"/>
            <w:tcBorders>
              <w:top w:val="single" w:sz="4" w:space="0" w:color="auto"/>
              <w:left w:val="single" w:sz="4" w:space="0" w:color="auto"/>
              <w:bottom w:val="single" w:sz="4" w:space="0" w:color="auto"/>
              <w:right w:val="single" w:sz="4" w:space="0" w:color="auto"/>
            </w:tcBorders>
            <w:hideMark/>
          </w:tcPr>
          <w:p w14:paraId="6EF7B288"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F89059E" w14:textId="77777777" w:rsidR="00A85D8A" w:rsidRPr="00614B7A" w:rsidRDefault="00A85D8A" w:rsidP="00BE3F9E">
            <w:pPr>
              <w:pStyle w:val="TAL"/>
            </w:pPr>
            <w:r w:rsidRPr="00614B7A">
              <w:rPr>
                <w:rFonts w:cs="Arial"/>
              </w:rPr>
              <w:t>C012</w:t>
            </w:r>
            <w:r w:rsidRPr="00614B7A">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36A93BC4" w14:textId="77777777" w:rsidR="00A85D8A" w:rsidRPr="00614B7A" w:rsidRDefault="00A85D8A" w:rsidP="00BE3F9E">
            <w:pPr>
              <w:pStyle w:val="TAL"/>
              <w:rPr>
                <w:lang w:eastAsia="zh-CN"/>
              </w:rPr>
            </w:pPr>
            <w:r w:rsidRPr="00614B7A">
              <w:rPr>
                <w:rFonts w:cs="Arial"/>
              </w:rPr>
              <w:t>UEs supporting Inter-Band EN-DC including FR2</w:t>
            </w:r>
            <w:r w:rsidRPr="00614B7A">
              <w:rPr>
                <w:rFonts w:eastAsia="SimSun"/>
                <w:szCs w:val="18"/>
                <w:lang w:eastAsia="zh-CN"/>
              </w:rPr>
              <w:t xml:space="preserve"> </w:t>
            </w:r>
            <w:r w:rsidRPr="00614B7A">
              <w:t xml:space="preserve">with </w:t>
            </w:r>
            <w:r w:rsidRPr="00614B7A">
              <w:rPr>
                <w:rFonts w:eastAsia="SimSun"/>
                <w:lang w:eastAsia="zh-CN"/>
              </w:rPr>
              <w:t xml:space="preserve">2 </w:t>
            </w:r>
            <w:r w:rsidRPr="00614B7A">
              <w:t xml:space="preserve">NR </w:t>
            </w:r>
            <w:r w:rsidRPr="00614B7A">
              <w:rPr>
                <w:rFonts w:eastAsia="SimSun"/>
                <w:lang w:eastAsia="zh-CN"/>
              </w:rPr>
              <w:t xml:space="preserve">UL </w:t>
            </w:r>
            <w:r w:rsidRPr="00614B7A">
              <w:t>CCs</w:t>
            </w:r>
          </w:p>
        </w:tc>
        <w:tc>
          <w:tcPr>
            <w:tcW w:w="1551" w:type="dxa"/>
            <w:tcBorders>
              <w:top w:val="single" w:sz="4" w:space="0" w:color="auto"/>
              <w:left w:val="single" w:sz="4" w:space="0" w:color="auto"/>
              <w:bottom w:val="single" w:sz="4" w:space="0" w:color="auto"/>
              <w:right w:val="single" w:sz="4" w:space="0" w:color="auto"/>
            </w:tcBorders>
            <w:hideMark/>
          </w:tcPr>
          <w:p w14:paraId="15669EFB" w14:textId="77777777" w:rsidR="00A85D8A" w:rsidRPr="00614B7A" w:rsidRDefault="00A85D8A" w:rsidP="00BE3F9E">
            <w:pPr>
              <w:pStyle w:val="TAL"/>
              <w:rPr>
                <w:lang w:eastAsia="ko-KR"/>
              </w:rPr>
            </w:pPr>
            <w:r w:rsidRPr="00614B7A">
              <w:rPr>
                <w:rFonts w:eastAsia="SimSun"/>
                <w:szCs w:val="18"/>
              </w:rPr>
              <w:t>E0</w:t>
            </w:r>
            <w:r w:rsidRPr="00614B7A">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1CEDAF52"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56B8FBD" w14:textId="77777777" w:rsidR="00A85D8A" w:rsidRPr="00614B7A" w:rsidRDefault="00A85D8A" w:rsidP="00BE3F9E">
            <w:pPr>
              <w:pStyle w:val="TAL"/>
              <w:rPr>
                <w:rFonts w:cs="Arial"/>
              </w:rPr>
            </w:pPr>
            <w:r w:rsidRPr="00614B7A">
              <w:rPr>
                <w:rFonts w:cs="Arial"/>
              </w:rPr>
              <w:t>NOTE 5</w:t>
            </w:r>
          </w:p>
          <w:p w14:paraId="6A763347" w14:textId="77777777" w:rsidR="00A85D8A" w:rsidRPr="00614B7A" w:rsidRDefault="00A85D8A" w:rsidP="00BE3F9E">
            <w:pPr>
              <w:pStyle w:val="TAL"/>
              <w:rPr>
                <w:rFonts w:cs="Arial"/>
              </w:rPr>
            </w:pPr>
            <w:r w:rsidRPr="00614B7A">
              <w:rPr>
                <w:rFonts w:cs="Arial"/>
              </w:rPr>
              <w:t xml:space="preserve">Skip </w:t>
            </w:r>
            <w:r w:rsidRPr="00614B7A">
              <w:rPr>
                <w:lang w:eastAsia="zh-CN"/>
              </w:rPr>
              <w:t xml:space="preserve">TC </w:t>
            </w:r>
            <w:r w:rsidRPr="00614B7A">
              <w:rPr>
                <w:rFonts w:cs="Arial"/>
              </w:rPr>
              <w:t>6.5B.3.4.2_1.1 if UE supports SA and TS 38.521-2 TC 6.5A.3.2.1 has been executed.</w:t>
            </w:r>
          </w:p>
        </w:tc>
      </w:tr>
      <w:tr w:rsidR="00A85D8A" w:rsidRPr="00614B7A" w14:paraId="7069BC9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AF1FB82" w14:textId="77777777" w:rsidR="00A85D8A" w:rsidRPr="00614B7A" w:rsidRDefault="00A85D8A" w:rsidP="00BE3F9E">
            <w:pPr>
              <w:pStyle w:val="TAL"/>
            </w:pPr>
            <w:r w:rsidRPr="00614B7A">
              <w:rPr>
                <w:rFonts w:cs="Arial"/>
              </w:rPr>
              <w:t>6.5B.3.4.2_1.2</w:t>
            </w:r>
          </w:p>
        </w:tc>
        <w:tc>
          <w:tcPr>
            <w:tcW w:w="4367" w:type="dxa"/>
            <w:tcBorders>
              <w:top w:val="single" w:sz="4" w:space="0" w:color="auto"/>
              <w:left w:val="single" w:sz="4" w:space="0" w:color="auto"/>
              <w:bottom w:val="single" w:sz="4" w:space="0" w:color="auto"/>
              <w:right w:val="single" w:sz="4" w:space="0" w:color="auto"/>
            </w:tcBorders>
            <w:hideMark/>
          </w:tcPr>
          <w:p w14:paraId="104A8EA2" w14:textId="77777777" w:rsidR="00A85D8A" w:rsidRPr="00614B7A" w:rsidRDefault="00A85D8A" w:rsidP="00BE3F9E">
            <w:pPr>
              <w:pStyle w:val="TAL"/>
            </w:pPr>
            <w:r w:rsidRPr="00614B7A">
              <w:rPr>
                <w:rFonts w:cs="Arial"/>
              </w:rPr>
              <w:t>Spurious emission band UE co-existence for Inter-band EN-DC including FR2 (3NR CCs)</w:t>
            </w:r>
          </w:p>
        </w:tc>
        <w:tc>
          <w:tcPr>
            <w:tcW w:w="850" w:type="dxa"/>
            <w:tcBorders>
              <w:top w:val="single" w:sz="4" w:space="0" w:color="auto"/>
              <w:left w:val="single" w:sz="4" w:space="0" w:color="auto"/>
              <w:bottom w:val="single" w:sz="4" w:space="0" w:color="auto"/>
              <w:right w:val="single" w:sz="4" w:space="0" w:color="auto"/>
            </w:tcBorders>
            <w:hideMark/>
          </w:tcPr>
          <w:p w14:paraId="174E9F9E"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E4E1DCE" w14:textId="77777777" w:rsidR="00A85D8A" w:rsidRPr="00614B7A" w:rsidRDefault="00A85D8A" w:rsidP="00BE3F9E">
            <w:pPr>
              <w:pStyle w:val="TAL"/>
            </w:pPr>
            <w:r w:rsidRPr="00614B7A">
              <w:rPr>
                <w:rFonts w:cs="Arial"/>
              </w:rPr>
              <w:t>C012</w:t>
            </w:r>
            <w:r w:rsidRPr="00614B7A">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55DA4485" w14:textId="77777777" w:rsidR="00A85D8A" w:rsidRPr="00614B7A" w:rsidRDefault="00A85D8A" w:rsidP="00BE3F9E">
            <w:pPr>
              <w:pStyle w:val="TAL"/>
              <w:rPr>
                <w:lang w:eastAsia="zh-CN"/>
              </w:rPr>
            </w:pPr>
            <w:r w:rsidRPr="00614B7A">
              <w:rPr>
                <w:rFonts w:cs="Arial"/>
              </w:rPr>
              <w:t>UEs supporting Inter-Band EN-DC including FR2</w:t>
            </w:r>
            <w:r w:rsidRPr="00614B7A">
              <w:rPr>
                <w:rFonts w:eastAsia="SimSun"/>
                <w:szCs w:val="18"/>
                <w:lang w:eastAsia="zh-CN"/>
              </w:rPr>
              <w:t xml:space="preserve"> </w:t>
            </w:r>
            <w:r w:rsidRPr="00614B7A">
              <w:t xml:space="preserve">with 3 NR </w:t>
            </w:r>
            <w:r w:rsidRPr="00614B7A">
              <w:rPr>
                <w:rFonts w:eastAsia="SimSun"/>
                <w:lang w:eastAsia="zh-CN"/>
              </w:rPr>
              <w:t xml:space="preserve">UL </w:t>
            </w:r>
            <w:r w:rsidRPr="00614B7A">
              <w:t>CCs</w:t>
            </w:r>
          </w:p>
        </w:tc>
        <w:tc>
          <w:tcPr>
            <w:tcW w:w="1551" w:type="dxa"/>
            <w:tcBorders>
              <w:top w:val="single" w:sz="4" w:space="0" w:color="auto"/>
              <w:left w:val="single" w:sz="4" w:space="0" w:color="auto"/>
              <w:bottom w:val="single" w:sz="4" w:space="0" w:color="auto"/>
              <w:right w:val="single" w:sz="4" w:space="0" w:color="auto"/>
            </w:tcBorders>
            <w:hideMark/>
          </w:tcPr>
          <w:p w14:paraId="3183969B" w14:textId="77777777" w:rsidR="00A85D8A" w:rsidRPr="00614B7A" w:rsidRDefault="00A85D8A" w:rsidP="00BE3F9E">
            <w:pPr>
              <w:pStyle w:val="TAL"/>
              <w:rPr>
                <w:lang w:eastAsia="ko-KR"/>
              </w:rPr>
            </w:pPr>
            <w:r w:rsidRPr="00614B7A">
              <w:rPr>
                <w:rFonts w:eastAsia="SimSun"/>
                <w:szCs w:val="18"/>
              </w:rPr>
              <w:t>E0</w:t>
            </w:r>
            <w:r w:rsidRPr="00614B7A">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20358E8E"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1AA93AF" w14:textId="77777777" w:rsidR="00A85D8A" w:rsidRPr="00614B7A" w:rsidRDefault="00A85D8A" w:rsidP="00BE3F9E">
            <w:pPr>
              <w:pStyle w:val="TAL"/>
              <w:rPr>
                <w:rFonts w:cs="Arial"/>
              </w:rPr>
            </w:pPr>
            <w:r w:rsidRPr="00614B7A">
              <w:rPr>
                <w:rFonts w:cs="Arial"/>
              </w:rPr>
              <w:t>NOTE 5</w:t>
            </w:r>
          </w:p>
          <w:p w14:paraId="47F07FF5" w14:textId="77777777" w:rsidR="00A85D8A" w:rsidRPr="00614B7A" w:rsidRDefault="00A85D8A" w:rsidP="00BE3F9E">
            <w:pPr>
              <w:pStyle w:val="TAL"/>
              <w:rPr>
                <w:rFonts w:cs="Arial"/>
              </w:rPr>
            </w:pPr>
            <w:r w:rsidRPr="00614B7A">
              <w:rPr>
                <w:rFonts w:cs="Arial"/>
              </w:rPr>
              <w:t xml:space="preserve">Skip </w:t>
            </w:r>
            <w:r w:rsidRPr="00614B7A">
              <w:rPr>
                <w:lang w:eastAsia="zh-CN"/>
              </w:rPr>
              <w:t xml:space="preserve">TC </w:t>
            </w:r>
            <w:r w:rsidRPr="00614B7A">
              <w:rPr>
                <w:rFonts w:cs="Arial"/>
              </w:rPr>
              <w:t>6.5B.3.4.2_1.2 if UE supports SA and TS 38.521-2 TC 6.5A.3.2.2 has been executed.</w:t>
            </w:r>
          </w:p>
        </w:tc>
      </w:tr>
      <w:tr w:rsidR="00A85D8A" w:rsidRPr="00614B7A" w14:paraId="3F586D2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3758803" w14:textId="77777777" w:rsidR="00A85D8A" w:rsidRPr="00614B7A" w:rsidRDefault="00A85D8A" w:rsidP="00BE3F9E">
            <w:pPr>
              <w:pStyle w:val="TAL"/>
            </w:pPr>
            <w:r w:rsidRPr="00614B7A">
              <w:rPr>
                <w:rFonts w:cs="Arial"/>
              </w:rPr>
              <w:t>6.5B.3.4.2_1.3</w:t>
            </w:r>
          </w:p>
        </w:tc>
        <w:tc>
          <w:tcPr>
            <w:tcW w:w="4367" w:type="dxa"/>
            <w:tcBorders>
              <w:top w:val="single" w:sz="4" w:space="0" w:color="auto"/>
              <w:left w:val="single" w:sz="4" w:space="0" w:color="auto"/>
              <w:bottom w:val="single" w:sz="4" w:space="0" w:color="auto"/>
              <w:right w:val="single" w:sz="4" w:space="0" w:color="auto"/>
            </w:tcBorders>
            <w:hideMark/>
          </w:tcPr>
          <w:p w14:paraId="6EEF9EBF" w14:textId="77777777" w:rsidR="00A85D8A" w:rsidRPr="00614B7A" w:rsidRDefault="00A85D8A" w:rsidP="00BE3F9E">
            <w:pPr>
              <w:pStyle w:val="TAL"/>
            </w:pPr>
            <w:r w:rsidRPr="00614B7A">
              <w:rPr>
                <w:rFonts w:cs="Arial"/>
              </w:rPr>
              <w:t>Spurious emission band UE co-existence for Inter-band EN-DC including FR2 (4NR CCs)</w:t>
            </w:r>
          </w:p>
        </w:tc>
        <w:tc>
          <w:tcPr>
            <w:tcW w:w="850" w:type="dxa"/>
            <w:tcBorders>
              <w:top w:val="single" w:sz="4" w:space="0" w:color="auto"/>
              <w:left w:val="single" w:sz="4" w:space="0" w:color="auto"/>
              <w:bottom w:val="single" w:sz="4" w:space="0" w:color="auto"/>
              <w:right w:val="single" w:sz="4" w:space="0" w:color="auto"/>
            </w:tcBorders>
            <w:hideMark/>
          </w:tcPr>
          <w:p w14:paraId="79AA0669"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AC4E242" w14:textId="77777777" w:rsidR="00A85D8A" w:rsidRPr="00614B7A" w:rsidRDefault="00A85D8A" w:rsidP="00BE3F9E">
            <w:pPr>
              <w:pStyle w:val="TAL"/>
            </w:pPr>
            <w:r w:rsidRPr="00614B7A">
              <w:rPr>
                <w:rFonts w:cs="Arial"/>
              </w:rPr>
              <w:t>C012</w:t>
            </w:r>
            <w:r w:rsidRPr="00614B7A">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3E28B80C" w14:textId="77777777" w:rsidR="00A85D8A" w:rsidRPr="00614B7A" w:rsidRDefault="00A85D8A" w:rsidP="00BE3F9E">
            <w:pPr>
              <w:pStyle w:val="TAL"/>
              <w:rPr>
                <w:lang w:eastAsia="zh-CN"/>
              </w:rPr>
            </w:pPr>
            <w:r w:rsidRPr="00614B7A">
              <w:rPr>
                <w:rFonts w:cs="Arial"/>
              </w:rPr>
              <w:t>UEs supporting Inter-Band EN-DC including FR2</w:t>
            </w:r>
            <w:r w:rsidRPr="00614B7A">
              <w:rPr>
                <w:rFonts w:eastAsia="SimSun"/>
                <w:szCs w:val="18"/>
                <w:lang w:eastAsia="zh-CN"/>
              </w:rPr>
              <w:t xml:space="preserve"> </w:t>
            </w:r>
            <w:r w:rsidRPr="00614B7A">
              <w:t xml:space="preserve">with </w:t>
            </w:r>
            <w:r w:rsidRPr="00614B7A">
              <w:rPr>
                <w:rFonts w:eastAsia="SimSun"/>
                <w:lang w:eastAsia="zh-CN"/>
              </w:rPr>
              <w:t xml:space="preserve">4 </w:t>
            </w:r>
            <w:r w:rsidRPr="00614B7A">
              <w:t xml:space="preserve">NR </w:t>
            </w:r>
            <w:r w:rsidRPr="00614B7A">
              <w:rPr>
                <w:rFonts w:eastAsia="SimSun"/>
                <w:lang w:eastAsia="zh-CN"/>
              </w:rPr>
              <w:t xml:space="preserve">UL </w:t>
            </w:r>
            <w:r w:rsidRPr="00614B7A">
              <w:t>CCs</w:t>
            </w:r>
          </w:p>
        </w:tc>
        <w:tc>
          <w:tcPr>
            <w:tcW w:w="1551" w:type="dxa"/>
            <w:tcBorders>
              <w:top w:val="single" w:sz="4" w:space="0" w:color="auto"/>
              <w:left w:val="single" w:sz="4" w:space="0" w:color="auto"/>
              <w:bottom w:val="single" w:sz="4" w:space="0" w:color="auto"/>
              <w:right w:val="single" w:sz="4" w:space="0" w:color="auto"/>
            </w:tcBorders>
            <w:hideMark/>
          </w:tcPr>
          <w:p w14:paraId="3B29756F" w14:textId="77777777" w:rsidR="00A85D8A" w:rsidRPr="00614B7A" w:rsidRDefault="00A85D8A" w:rsidP="00BE3F9E">
            <w:pPr>
              <w:pStyle w:val="TAL"/>
              <w:rPr>
                <w:lang w:eastAsia="ko-KR"/>
              </w:rPr>
            </w:pPr>
            <w:r w:rsidRPr="00614B7A">
              <w:rPr>
                <w:rFonts w:eastAsia="SimSun"/>
                <w:szCs w:val="18"/>
              </w:rPr>
              <w:t>E0</w:t>
            </w:r>
            <w:r w:rsidRPr="00614B7A">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408AEB55"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C72E4B6" w14:textId="77777777" w:rsidR="00A85D8A" w:rsidRPr="00614B7A" w:rsidRDefault="00A85D8A" w:rsidP="00BE3F9E">
            <w:pPr>
              <w:pStyle w:val="TAL"/>
              <w:rPr>
                <w:rFonts w:cs="Arial"/>
              </w:rPr>
            </w:pPr>
            <w:r w:rsidRPr="00614B7A">
              <w:rPr>
                <w:rFonts w:cs="Arial"/>
              </w:rPr>
              <w:t>NOTE 5</w:t>
            </w:r>
          </w:p>
          <w:p w14:paraId="4EBCE2DF" w14:textId="77777777" w:rsidR="00A85D8A" w:rsidRPr="00614B7A" w:rsidRDefault="00A85D8A" w:rsidP="00BE3F9E">
            <w:pPr>
              <w:pStyle w:val="TAL"/>
              <w:rPr>
                <w:rFonts w:cs="Arial"/>
              </w:rPr>
            </w:pPr>
            <w:r w:rsidRPr="00614B7A">
              <w:rPr>
                <w:rFonts w:cs="Arial"/>
              </w:rPr>
              <w:t xml:space="preserve">Skip </w:t>
            </w:r>
            <w:r w:rsidRPr="00614B7A">
              <w:rPr>
                <w:lang w:eastAsia="zh-CN"/>
              </w:rPr>
              <w:t xml:space="preserve">TC </w:t>
            </w:r>
            <w:r w:rsidRPr="00614B7A">
              <w:rPr>
                <w:rFonts w:cs="Arial"/>
              </w:rPr>
              <w:t>6.5B.3.4.2_1.3 if UE supports SA and TS 38.521-2 TC 6.5A.3.2.3 has been executed.</w:t>
            </w:r>
          </w:p>
        </w:tc>
      </w:tr>
      <w:tr w:rsidR="00A85D8A" w:rsidRPr="00614B7A" w14:paraId="23B6328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E60AA2B" w14:textId="77777777" w:rsidR="00A85D8A" w:rsidRPr="00614B7A" w:rsidRDefault="00A85D8A" w:rsidP="00BE3F9E">
            <w:pPr>
              <w:pStyle w:val="TAL"/>
              <w:rPr>
                <w:bCs/>
              </w:rPr>
            </w:pPr>
            <w:r w:rsidRPr="00614B7A">
              <w:t>6.5B.4.1</w:t>
            </w:r>
          </w:p>
        </w:tc>
        <w:tc>
          <w:tcPr>
            <w:tcW w:w="4367" w:type="dxa"/>
            <w:tcBorders>
              <w:top w:val="single" w:sz="4" w:space="0" w:color="auto"/>
              <w:left w:val="single" w:sz="4" w:space="0" w:color="auto"/>
              <w:bottom w:val="single" w:sz="4" w:space="0" w:color="auto"/>
              <w:right w:val="single" w:sz="4" w:space="0" w:color="auto"/>
            </w:tcBorders>
            <w:hideMark/>
          </w:tcPr>
          <w:p w14:paraId="1D6CF928" w14:textId="77777777" w:rsidR="00A85D8A" w:rsidRPr="00614B7A" w:rsidRDefault="00A85D8A" w:rsidP="00BE3F9E">
            <w:pPr>
              <w:pStyle w:val="TAL"/>
            </w:pPr>
            <w:r w:rsidRPr="00614B7A">
              <w:t>Additional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89F3C95"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0FE42428" w14:textId="77777777" w:rsidR="00A85D8A" w:rsidRPr="00614B7A" w:rsidRDefault="00A85D8A" w:rsidP="00BE3F9E">
            <w:pPr>
              <w:pStyle w:val="TAL"/>
            </w:pPr>
            <w:r w:rsidRPr="00614B7A">
              <w:t>C009</w:t>
            </w:r>
          </w:p>
        </w:tc>
        <w:tc>
          <w:tcPr>
            <w:tcW w:w="3091" w:type="dxa"/>
            <w:tcBorders>
              <w:top w:val="single" w:sz="4" w:space="0" w:color="auto"/>
              <w:left w:val="single" w:sz="4" w:space="0" w:color="auto"/>
              <w:bottom w:val="single" w:sz="4" w:space="0" w:color="auto"/>
              <w:right w:val="single" w:sz="4" w:space="0" w:color="auto"/>
            </w:tcBorders>
            <w:hideMark/>
          </w:tcPr>
          <w:p w14:paraId="3E4BC81B" w14:textId="77777777" w:rsidR="00A85D8A" w:rsidRPr="00614B7A" w:rsidRDefault="00A85D8A" w:rsidP="00BE3F9E">
            <w:pPr>
              <w:pStyle w:val="TAL"/>
            </w:pPr>
            <w:r w:rsidRPr="00614B7A">
              <w:rPr>
                <w:lang w:eastAsia="zh-CN"/>
              </w:rPr>
              <w:t>UEs supporting intra-band 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C4888C6" w14:textId="77777777" w:rsidR="00A85D8A" w:rsidRPr="00614B7A" w:rsidRDefault="00A85D8A" w:rsidP="00BE3F9E">
            <w:pPr>
              <w:pStyle w:val="TAL"/>
            </w:pPr>
            <w:r w:rsidRPr="00614B7A">
              <w:rPr>
                <w:lang w:eastAsia="ko-KR"/>
              </w:rPr>
              <w:t>E00</w:t>
            </w:r>
            <w:r w:rsidRPr="00614B7A">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05B41363"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68586F64" w14:textId="77777777" w:rsidR="00A85D8A" w:rsidRPr="00614B7A" w:rsidRDefault="00A85D8A" w:rsidP="00BE3F9E">
            <w:pPr>
              <w:pStyle w:val="TAL"/>
            </w:pPr>
          </w:p>
        </w:tc>
      </w:tr>
      <w:tr w:rsidR="00A85D8A" w:rsidRPr="00614B7A" w14:paraId="5D7AA1E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FBD7821" w14:textId="77777777" w:rsidR="00A85D8A" w:rsidRPr="00614B7A" w:rsidRDefault="00A85D8A" w:rsidP="00BE3F9E">
            <w:pPr>
              <w:pStyle w:val="TAL"/>
              <w:rPr>
                <w:bCs/>
              </w:rPr>
            </w:pPr>
            <w:r w:rsidRPr="00614B7A">
              <w:lastRenderedPageBreak/>
              <w:t>6.5B.4.2</w:t>
            </w:r>
          </w:p>
        </w:tc>
        <w:tc>
          <w:tcPr>
            <w:tcW w:w="4367" w:type="dxa"/>
            <w:tcBorders>
              <w:top w:val="single" w:sz="4" w:space="0" w:color="auto"/>
              <w:left w:val="single" w:sz="4" w:space="0" w:color="auto"/>
              <w:bottom w:val="single" w:sz="4" w:space="0" w:color="auto"/>
              <w:right w:val="single" w:sz="4" w:space="0" w:color="auto"/>
            </w:tcBorders>
            <w:hideMark/>
          </w:tcPr>
          <w:p w14:paraId="42B652F8" w14:textId="77777777" w:rsidR="00A85D8A" w:rsidRPr="00614B7A" w:rsidRDefault="00A85D8A" w:rsidP="00BE3F9E">
            <w:pPr>
              <w:pStyle w:val="TAL"/>
            </w:pPr>
            <w:r w:rsidRPr="00614B7A">
              <w:t>Additional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799CAC9"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120560EE" w14:textId="77777777" w:rsidR="00A85D8A" w:rsidRPr="00614B7A" w:rsidRDefault="00A85D8A" w:rsidP="00BE3F9E">
            <w:pPr>
              <w:pStyle w:val="TAL"/>
            </w:pPr>
            <w:r w:rsidRPr="00614B7A">
              <w:t>C010</w:t>
            </w:r>
          </w:p>
        </w:tc>
        <w:tc>
          <w:tcPr>
            <w:tcW w:w="3091" w:type="dxa"/>
            <w:tcBorders>
              <w:top w:val="single" w:sz="4" w:space="0" w:color="auto"/>
              <w:left w:val="single" w:sz="4" w:space="0" w:color="auto"/>
              <w:bottom w:val="single" w:sz="4" w:space="0" w:color="auto"/>
              <w:right w:val="single" w:sz="4" w:space="0" w:color="auto"/>
            </w:tcBorders>
            <w:hideMark/>
          </w:tcPr>
          <w:p w14:paraId="7364511E" w14:textId="77777777" w:rsidR="00A85D8A" w:rsidRPr="00614B7A" w:rsidRDefault="00A85D8A" w:rsidP="00BE3F9E">
            <w:pPr>
              <w:pStyle w:val="TAL"/>
            </w:pPr>
            <w:r w:rsidRPr="00614B7A">
              <w:rPr>
                <w:lang w:eastAsia="zh-CN"/>
              </w:rPr>
              <w:t>UEs supporting intra-band non-contiguous EN-DC</w:t>
            </w:r>
            <w:r w:rsidRPr="00614B7A">
              <w:rPr>
                <w:rFonts w:eastAsia="SimSun"/>
                <w:szCs w:val="18"/>
                <w:lang w:eastAsia="zh-CN"/>
              </w:rPr>
              <w:t xml:space="preserve"> </w:t>
            </w:r>
            <w:r w:rsidRPr="00614B7A">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A88D0C0" w14:textId="77777777" w:rsidR="00A85D8A" w:rsidRPr="00614B7A" w:rsidRDefault="00A85D8A" w:rsidP="00BE3F9E">
            <w:pPr>
              <w:pStyle w:val="TAL"/>
            </w:pPr>
            <w:r w:rsidRPr="00614B7A">
              <w:rPr>
                <w:lang w:eastAsia="ko-KR"/>
              </w:rPr>
              <w:t>E00</w:t>
            </w:r>
            <w:r w:rsidRPr="00614B7A">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DBD4279"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0ABE4F1" w14:textId="77777777" w:rsidR="00A85D8A" w:rsidRPr="00614B7A" w:rsidRDefault="00A85D8A" w:rsidP="00BE3F9E">
            <w:pPr>
              <w:pStyle w:val="TAL"/>
            </w:pPr>
            <w:r w:rsidRPr="00614B7A">
              <w:t>NOTE 1</w:t>
            </w:r>
          </w:p>
        </w:tc>
      </w:tr>
      <w:tr w:rsidR="00A85D8A" w:rsidRPr="00614B7A" w14:paraId="64A662D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4A114A6" w14:textId="77777777" w:rsidR="00A85D8A" w:rsidRPr="00614B7A" w:rsidRDefault="00A85D8A" w:rsidP="00BE3F9E">
            <w:pPr>
              <w:pStyle w:val="TAL"/>
              <w:rPr>
                <w:bCs/>
              </w:rPr>
            </w:pPr>
            <w:r w:rsidRPr="00614B7A">
              <w:t>6.5B.4.3</w:t>
            </w:r>
          </w:p>
        </w:tc>
        <w:tc>
          <w:tcPr>
            <w:tcW w:w="4367" w:type="dxa"/>
            <w:tcBorders>
              <w:top w:val="single" w:sz="4" w:space="0" w:color="auto"/>
              <w:left w:val="single" w:sz="4" w:space="0" w:color="auto"/>
              <w:bottom w:val="single" w:sz="4" w:space="0" w:color="auto"/>
              <w:right w:val="single" w:sz="4" w:space="0" w:color="auto"/>
            </w:tcBorders>
            <w:hideMark/>
          </w:tcPr>
          <w:p w14:paraId="72A1F66C" w14:textId="77777777" w:rsidR="00A85D8A" w:rsidRPr="00614B7A" w:rsidRDefault="00A85D8A" w:rsidP="00BE3F9E">
            <w:pPr>
              <w:pStyle w:val="TAL"/>
            </w:pPr>
            <w:r w:rsidRPr="00614B7A">
              <w:t>Additional Spurious Emissions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A77906F"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67ECCE42" w14:textId="77777777" w:rsidR="00A85D8A" w:rsidRPr="00614B7A" w:rsidRDefault="00A85D8A" w:rsidP="00BE3F9E">
            <w:pPr>
              <w:pStyle w:val="TAL"/>
            </w:pPr>
            <w:r w:rsidRPr="00614B7A">
              <w:t>C011b</w:t>
            </w:r>
          </w:p>
        </w:tc>
        <w:tc>
          <w:tcPr>
            <w:tcW w:w="3091" w:type="dxa"/>
            <w:tcBorders>
              <w:top w:val="single" w:sz="4" w:space="0" w:color="auto"/>
              <w:left w:val="single" w:sz="4" w:space="0" w:color="auto"/>
              <w:bottom w:val="single" w:sz="4" w:space="0" w:color="auto"/>
              <w:right w:val="single" w:sz="4" w:space="0" w:color="auto"/>
            </w:tcBorders>
            <w:hideMark/>
          </w:tcPr>
          <w:p w14:paraId="02B1B550" w14:textId="77777777" w:rsidR="00A85D8A" w:rsidRPr="00614B7A" w:rsidRDefault="00A85D8A" w:rsidP="00BE3F9E">
            <w:pPr>
              <w:pStyle w:val="TAL"/>
            </w:pPr>
            <w:r w:rsidRPr="00614B7A">
              <w:rPr>
                <w:lang w:eastAsia="zh-CN"/>
              </w:rPr>
              <w:t>UEs supporting inter-band EN-DC within FR1</w:t>
            </w:r>
            <w:r w:rsidRPr="00614B7A">
              <w:rPr>
                <w:rFonts w:eastAsia="SimSun"/>
                <w:szCs w:val="18"/>
                <w:lang w:eastAsia="zh-CN"/>
              </w:rPr>
              <w:t xml:space="preserve"> with </w:t>
            </w:r>
            <w:r w:rsidRPr="00614B7A">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68570C9" w14:textId="77777777" w:rsidR="00A85D8A" w:rsidRPr="00614B7A" w:rsidRDefault="00A85D8A" w:rsidP="00BE3F9E">
            <w:pPr>
              <w:pStyle w:val="TAL"/>
            </w:pPr>
            <w:r w:rsidRPr="00614B7A">
              <w:rPr>
                <w:lang w:eastAsia="ko-KR"/>
              </w:rPr>
              <w:t>E00</w:t>
            </w:r>
            <w:r w:rsidRPr="00614B7A">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7844CE19"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2A38867" w14:textId="77777777" w:rsidR="00A85D8A" w:rsidRPr="00614B7A" w:rsidRDefault="00A85D8A" w:rsidP="00BE3F9E">
            <w:pPr>
              <w:pStyle w:val="TAL"/>
              <w:rPr>
                <w:rFonts w:cs="Arial"/>
              </w:rPr>
            </w:pPr>
            <w:r w:rsidRPr="00614B7A">
              <w:rPr>
                <w:rFonts w:cs="Arial"/>
              </w:rPr>
              <w:t>NOTE 5</w:t>
            </w:r>
          </w:p>
          <w:p w14:paraId="56B47982" w14:textId="77777777" w:rsidR="00A85D8A" w:rsidRPr="00614B7A" w:rsidRDefault="00A85D8A" w:rsidP="00BE3F9E">
            <w:pPr>
              <w:pStyle w:val="TAL"/>
            </w:pPr>
            <w:r w:rsidRPr="00614B7A">
              <w:rPr>
                <w:rFonts w:cs="Arial"/>
              </w:rPr>
              <w:t>Skip TC 6.5B.4.3 if UE supports SA and TS 38.521-1 TC 6.5.3.3 has been executed.</w:t>
            </w:r>
          </w:p>
        </w:tc>
      </w:tr>
      <w:tr w:rsidR="00A85D8A" w:rsidRPr="00614B7A" w14:paraId="4E3819C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E2BCC0B" w14:textId="77777777" w:rsidR="00A85D8A" w:rsidRPr="00614B7A" w:rsidRDefault="00A85D8A" w:rsidP="00BE3F9E">
            <w:pPr>
              <w:pStyle w:val="TAL"/>
            </w:pPr>
            <w:r w:rsidRPr="00614B7A">
              <w:rPr>
                <w:rFonts w:cs="Arial"/>
              </w:rPr>
              <w:t>6.5B.5.3</w:t>
            </w:r>
          </w:p>
        </w:tc>
        <w:tc>
          <w:tcPr>
            <w:tcW w:w="4367" w:type="dxa"/>
            <w:tcBorders>
              <w:top w:val="single" w:sz="4" w:space="0" w:color="auto"/>
              <w:left w:val="single" w:sz="4" w:space="0" w:color="auto"/>
              <w:bottom w:val="single" w:sz="4" w:space="0" w:color="auto"/>
              <w:right w:val="single" w:sz="4" w:space="0" w:color="auto"/>
            </w:tcBorders>
            <w:hideMark/>
          </w:tcPr>
          <w:p w14:paraId="513FA354" w14:textId="77777777" w:rsidR="00A85D8A" w:rsidRPr="00614B7A" w:rsidRDefault="00A85D8A" w:rsidP="00BE3F9E">
            <w:pPr>
              <w:pStyle w:val="TAL"/>
            </w:pPr>
            <w:r w:rsidRPr="00614B7A">
              <w:rPr>
                <w:rFonts w:cs="Arial"/>
              </w:rPr>
              <w:t>Transmit Intermodulation for Inter-band EN-DC within FR1</w:t>
            </w:r>
            <w:r w:rsidRPr="00614B7A">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169A57C" w14:textId="77777777" w:rsidR="00A85D8A" w:rsidRPr="00614B7A" w:rsidRDefault="00A85D8A" w:rsidP="00BE3F9E">
            <w:pPr>
              <w:pStyle w:val="TAC"/>
              <w:rPr>
                <w:rFonts w:eastAsia="SimSun"/>
                <w:lang w:eastAsia="zh-CN"/>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CFE42F7" w14:textId="77777777" w:rsidR="00A85D8A" w:rsidRPr="00614B7A" w:rsidRDefault="00A85D8A" w:rsidP="00BE3F9E">
            <w:pPr>
              <w:pStyle w:val="TAL"/>
              <w:rPr>
                <w:rFonts w:eastAsia="SimSun"/>
                <w:lang w:eastAsia="zh-CN"/>
              </w:rPr>
            </w:pPr>
            <w:r w:rsidRPr="00614B7A">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615BCB0E" w14:textId="77777777" w:rsidR="00A85D8A" w:rsidRPr="00614B7A" w:rsidRDefault="00A85D8A" w:rsidP="00BE3F9E">
            <w:pPr>
              <w:pStyle w:val="TAL"/>
              <w:rPr>
                <w:rFonts w:eastAsia="SimSun"/>
                <w:lang w:eastAsia="zh-CN"/>
              </w:rPr>
            </w:pPr>
            <w:r w:rsidRPr="00614B7A">
              <w:rPr>
                <w:rFonts w:cs="Arial"/>
              </w:rPr>
              <w:t>UEs supporting Inter-band EN-DC within FR1</w:t>
            </w:r>
            <w:r w:rsidRPr="00614B7A">
              <w:rPr>
                <w:rFonts w:eastAsia="SimSun"/>
                <w:szCs w:val="18"/>
                <w:lang w:eastAsia="zh-CN"/>
              </w:rPr>
              <w:t xml:space="preserve"> with </w:t>
            </w:r>
            <w:r w:rsidRPr="00614B7A">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989C350" w14:textId="77777777" w:rsidR="00A85D8A" w:rsidRPr="00614B7A" w:rsidRDefault="00A85D8A" w:rsidP="00BE3F9E">
            <w:pPr>
              <w:pStyle w:val="TAL"/>
              <w:rPr>
                <w:rFonts w:eastAsia="SimSun"/>
                <w:lang w:eastAsia="zh-CN"/>
              </w:rPr>
            </w:pPr>
            <w:r w:rsidRPr="00614B7A">
              <w:rPr>
                <w:lang w:eastAsia="ko-KR"/>
              </w:rPr>
              <w:t>E00</w:t>
            </w:r>
            <w:r w:rsidRPr="00614B7A">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51684C4"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BF02F97" w14:textId="77777777" w:rsidR="00A85D8A" w:rsidRPr="00614B7A" w:rsidRDefault="00A85D8A" w:rsidP="00BE3F9E">
            <w:pPr>
              <w:pStyle w:val="TAL"/>
              <w:rPr>
                <w:rFonts w:cs="Arial"/>
              </w:rPr>
            </w:pPr>
            <w:r w:rsidRPr="00614B7A">
              <w:rPr>
                <w:rFonts w:cs="Arial"/>
              </w:rPr>
              <w:t>NOTE 5</w:t>
            </w:r>
          </w:p>
          <w:p w14:paraId="285E8C46" w14:textId="77777777" w:rsidR="00A85D8A" w:rsidRPr="00614B7A" w:rsidRDefault="00A85D8A" w:rsidP="00BE3F9E">
            <w:pPr>
              <w:pStyle w:val="TAL"/>
            </w:pPr>
            <w:r w:rsidRPr="00614B7A">
              <w:rPr>
                <w:rFonts w:cs="Arial"/>
              </w:rPr>
              <w:t>Skip TC 6.5B.5.3 if UE supports SA and TS 38.521-1 TC 6.5.4 has been executed.</w:t>
            </w:r>
          </w:p>
        </w:tc>
      </w:tr>
      <w:tr w:rsidR="00A85D8A" w:rsidRPr="00614B7A" w14:paraId="43E90B7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9425BB5" w14:textId="77777777" w:rsidR="00A85D8A" w:rsidRPr="00614B7A" w:rsidRDefault="00A85D8A" w:rsidP="00BE3F9E">
            <w:pPr>
              <w:pStyle w:val="TAL"/>
            </w:pPr>
            <w:r w:rsidRPr="00614B7A">
              <w:rPr>
                <w:rFonts w:cs="Arial"/>
              </w:rPr>
              <w:t>6.6B.4</w:t>
            </w:r>
          </w:p>
        </w:tc>
        <w:tc>
          <w:tcPr>
            <w:tcW w:w="4367" w:type="dxa"/>
            <w:tcBorders>
              <w:top w:val="single" w:sz="4" w:space="0" w:color="auto"/>
              <w:left w:val="single" w:sz="4" w:space="0" w:color="auto"/>
              <w:bottom w:val="single" w:sz="4" w:space="0" w:color="auto"/>
              <w:right w:val="single" w:sz="4" w:space="0" w:color="auto"/>
            </w:tcBorders>
            <w:hideMark/>
          </w:tcPr>
          <w:p w14:paraId="61C51C39" w14:textId="77777777" w:rsidR="00A85D8A" w:rsidRPr="00614B7A" w:rsidRDefault="00A85D8A" w:rsidP="00BE3F9E">
            <w:pPr>
              <w:pStyle w:val="TAL"/>
            </w:pPr>
            <w:r w:rsidRPr="00614B7A">
              <w:t>Beam Correspondence for inter-band EN-DC including FR2 (1 NR CC) - EIRP</w:t>
            </w:r>
          </w:p>
        </w:tc>
        <w:tc>
          <w:tcPr>
            <w:tcW w:w="850" w:type="dxa"/>
            <w:tcBorders>
              <w:top w:val="single" w:sz="4" w:space="0" w:color="auto"/>
              <w:left w:val="single" w:sz="4" w:space="0" w:color="auto"/>
              <w:bottom w:val="single" w:sz="4" w:space="0" w:color="auto"/>
              <w:right w:val="single" w:sz="4" w:space="0" w:color="auto"/>
            </w:tcBorders>
            <w:hideMark/>
          </w:tcPr>
          <w:p w14:paraId="61D89F01" w14:textId="77777777" w:rsidR="00A85D8A" w:rsidRPr="00614B7A" w:rsidRDefault="00A85D8A" w:rsidP="00BE3F9E">
            <w:pPr>
              <w:pStyle w:val="TAC"/>
              <w:rPr>
                <w:rFonts w:eastAsia="SimSun"/>
                <w:lang w:eastAsia="zh-CN"/>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E58E392" w14:textId="77777777" w:rsidR="00A85D8A" w:rsidRPr="00614B7A" w:rsidRDefault="00A85D8A" w:rsidP="00BE3F9E">
            <w:pPr>
              <w:pStyle w:val="TAL"/>
              <w:rPr>
                <w:rFonts w:eastAsia="SimSun"/>
                <w:lang w:eastAsia="zh-CN"/>
              </w:rPr>
            </w:pPr>
            <w:r w:rsidRPr="00614B7A">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431F3BB2" w14:textId="77777777" w:rsidR="00A85D8A" w:rsidRPr="00614B7A" w:rsidRDefault="00A85D8A" w:rsidP="00BE3F9E">
            <w:pPr>
              <w:pStyle w:val="TAL"/>
              <w:rPr>
                <w:rFonts w:eastAsia="SimSun"/>
                <w:lang w:eastAsia="zh-CN"/>
              </w:rPr>
            </w:pPr>
            <w:r w:rsidRPr="00614B7A">
              <w:rPr>
                <w:rFonts w:cs="Arial"/>
              </w:rPr>
              <w:t>UEs supporting Inter-band EN-DC within FR1</w:t>
            </w:r>
            <w:r w:rsidRPr="00614B7A">
              <w:rPr>
                <w:rFonts w:eastAsia="SimSun"/>
                <w:szCs w:val="18"/>
                <w:lang w:eastAsia="zh-CN"/>
              </w:rPr>
              <w:t xml:space="preserve"> with </w:t>
            </w:r>
            <w:r w:rsidRPr="00614B7A">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041E578" w14:textId="77777777" w:rsidR="00A85D8A" w:rsidRPr="00614B7A" w:rsidRDefault="00A85D8A" w:rsidP="00BE3F9E">
            <w:pPr>
              <w:pStyle w:val="TAL"/>
              <w:rPr>
                <w:rFonts w:eastAsia="SimSun"/>
                <w:lang w:eastAsia="zh-CN"/>
              </w:rPr>
            </w:pPr>
            <w:r w:rsidRPr="00614B7A">
              <w:rPr>
                <w:lang w:eastAsia="ko-KR"/>
              </w:rPr>
              <w:t>E00</w:t>
            </w:r>
            <w:r w:rsidRPr="00614B7A">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1B0D0337"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D41078E" w14:textId="77777777" w:rsidR="00A85D8A" w:rsidRPr="00614B7A" w:rsidRDefault="00A85D8A" w:rsidP="00BE3F9E">
            <w:pPr>
              <w:pStyle w:val="TAL"/>
              <w:rPr>
                <w:rFonts w:cs="Arial"/>
              </w:rPr>
            </w:pPr>
            <w:r w:rsidRPr="00614B7A">
              <w:rPr>
                <w:rFonts w:cs="Arial"/>
              </w:rPr>
              <w:t>NOTE 1</w:t>
            </w:r>
          </w:p>
          <w:p w14:paraId="22CBC3BB" w14:textId="77777777" w:rsidR="00A85D8A" w:rsidRPr="00614B7A" w:rsidRDefault="00A85D8A" w:rsidP="00BE3F9E">
            <w:pPr>
              <w:pStyle w:val="TAL"/>
              <w:rPr>
                <w:rFonts w:cs="Arial"/>
              </w:rPr>
            </w:pPr>
            <w:r w:rsidRPr="00614B7A">
              <w:rPr>
                <w:rFonts w:cs="Arial"/>
              </w:rPr>
              <w:t>NOTE 5</w:t>
            </w:r>
          </w:p>
          <w:p w14:paraId="7E209B0C" w14:textId="77777777" w:rsidR="00A85D8A" w:rsidRPr="00614B7A" w:rsidRDefault="00A85D8A" w:rsidP="00BE3F9E">
            <w:pPr>
              <w:pStyle w:val="TAL"/>
            </w:pPr>
            <w:r w:rsidRPr="00614B7A">
              <w:rPr>
                <w:rFonts w:cs="Arial"/>
              </w:rPr>
              <w:t>Skip TC 6.6B.4 if UE supports SA and TS 38.521-1 TC 6.6.1 has been executed.</w:t>
            </w:r>
          </w:p>
        </w:tc>
      </w:tr>
      <w:tr w:rsidR="00A85D8A" w:rsidRPr="00614B7A" w14:paraId="0CE58FC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E6930CA" w14:textId="77777777" w:rsidR="00A85D8A" w:rsidRPr="00614B7A" w:rsidRDefault="00A85D8A" w:rsidP="00BE3F9E">
            <w:pPr>
              <w:pStyle w:val="TAL"/>
              <w:rPr>
                <w:b/>
                <w:bCs/>
              </w:rPr>
            </w:pPr>
            <w:r w:rsidRPr="00614B7A">
              <w:rPr>
                <w:b/>
              </w:rPr>
              <w:t>7</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4819273" w14:textId="77777777" w:rsidR="00A85D8A" w:rsidRPr="00614B7A" w:rsidRDefault="00A85D8A" w:rsidP="00BE3F9E">
            <w:pPr>
              <w:pStyle w:val="TAL"/>
              <w:rPr>
                <w:b/>
              </w:rPr>
            </w:pPr>
            <w:r w:rsidRPr="00614B7A">
              <w:rPr>
                <w:b/>
              </w:rPr>
              <w:t>Receiver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DBE9D1"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4A5DEEE" w14:textId="77777777" w:rsidR="00A85D8A" w:rsidRPr="00614B7A"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A66086E" w14:textId="77777777" w:rsidR="00A85D8A" w:rsidRPr="00614B7A"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75E5819" w14:textId="77777777" w:rsidR="00A85D8A" w:rsidRPr="00614B7A"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966A5C1" w14:textId="77777777" w:rsidR="00A85D8A" w:rsidRPr="00614B7A"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1F19B74" w14:textId="77777777" w:rsidR="00A85D8A" w:rsidRPr="00614B7A" w:rsidRDefault="00A85D8A" w:rsidP="00BE3F9E">
            <w:pPr>
              <w:pStyle w:val="TAL"/>
              <w:rPr>
                <w:b/>
              </w:rPr>
            </w:pPr>
          </w:p>
        </w:tc>
      </w:tr>
      <w:tr w:rsidR="00A85D8A" w:rsidRPr="00614B7A" w14:paraId="53B457A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DC98894" w14:textId="77777777" w:rsidR="00A85D8A" w:rsidRPr="00614B7A" w:rsidRDefault="00A85D8A" w:rsidP="00BE3F9E">
            <w:pPr>
              <w:pStyle w:val="TAL"/>
              <w:rPr>
                <w:b/>
                <w:bCs/>
              </w:rPr>
            </w:pPr>
            <w:r w:rsidRPr="00614B7A">
              <w:rPr>
                <w:b/>
              </w:rPr>
              <w:t>7.3B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78973F4" w14:textId="77777777" w:rsidR="00A85D8A" w:rsidRPr="00614B7A" w:rsidRDefault="00A85D8A" w:rsidP="00BE3F9E">
            <w:pPr>
              <w:pStyle w:val="TAL"/>
              <w:rPr>
                <w:b/>
              </w:rPr>
            </w:pPr>
            <w:r w:rsidRPr="00614B7A">
              <w:rPr>
                <w:b/>
              </w:rPr>
              <w:t>Reference sensitivity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32177C"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FBB9A3C" w14:textId="77777777" w:rsidR="00A85D8A" w:rsidRPr="00614B7A"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B18AD64" w14:textId="77777777" w:rsidR="00A85D8A" w:rsidRPr="00614B7A"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CC094A4" w14:textId="77777777" w:rsidR="00A85D8A" w:rsidRPr="00614B7A"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3134413" w14:textId="77777777" w:rsidR="00A85D8A" w:rsidRPr="00614B7A"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5276758" w14:textId="77777777" w:rsidR="00A85D8A" w:rsidRPr="00614B7A" w:rsidRDefault="00A85D8A" w:rsidP="00BE3F9E">
            <w:pPr>
              <w:pStyle w:val="TAL"/>
              <w:rPr>
                <w:b/>
              </w:rPr>
            </w:pPr>
          </w:p>
        </w:tc>
      </w:tr>
      <w:tr w:rsidR="00A85D8A" w:rsidRPr="00614B7A" w14:paraId="79FF3F8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893CD2E" w14:textId="77777777" w:rsidR="00A85D8A" w:rsidRPr="00614B7A" w:rsidRDefault="00A85D8A" w:rsidP="00BE3F9E">
            <w:pPr>
              <w:pStyle w:val="TAL"/>
              <w:rPr>
                <w:bCs/>
              </w:rPr>
            </w:pPr>
            <w:r w:rsidRPr="00614B7A">
              <w:rPr>
                <w:rFonts w:eastAsia="MS Mincho"/>
              </w:rPr>
              <w:t>7.3B.2.1</w:t>
            </w:r>
          </w:p>
        </w:tc>
        <w:tc>
          <w:tcPr>
            <w:tcW w:w="4367" w:type="dxa"/>
            <w:tcBorders>
              <w:top w:val="single" w:sz="4" w:space="0" w:color="auto"/>
              <w:left w:val="single" w:sz="4" w:space="0" w:color="auto"/>
              <w:bottom w:val="single" w:sz="4" w:space="0" w:color="auto"/>
              <w:right w:val="single" w:sz="4" w:space="0" w:color="auto"/>
            </w:tcBorders>
            <w:hideMark/>
          </w:tcPr>
          <w:p w14:paraId="69332EEE" w14:textId="77777777" w:rsidR="00A85D8A" w:rsidRPr="00614B7A" w:rsidRDefault="00A85D8A" w:rsidP="00BE3F9E">
            <w:pPr>
              <w:pStyle w:val="TAL"/>
            </w:pPr>
            <w:r w:rsidRPr="00614B7A">
              <w:rPr>
                <w:rFonts w:eastAsia="MS Mincho"/>
              </w:rPr>
              <w:t>Reference sensitivity for intra-band contiguous EN-DC</w:t>
            </w:r>
            <w:r w:rsidRPr="00614B7A">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6B9C5CC4" w14:textId="77777777" w:rsidR="00A85D8A" w:rsidRPr="00614B7A" w:rsidRDefault="00A85D8A" w:rsidP="00BE3F9E">
            <w:pPr>
              <w:pStyle w:val="TAC"/>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89FB227" w14:textId="77777777" w:rsidR="00A85D8A" w:rsidRPr="00614B7A" w:rsidRDefault="00A85D8A" w:rsidP="00BE3F9E">
            <w:pPr>
              <w:pStyle w:val="TAL"/>
            </w:pPr>
            <w:r w:rsidRPr="00614B7A">
              <w:t>C009a</w:t>
            </w:r>
          </w:p>
        </w:tc>
        <w:tc>
          <w:tcPr>
            <w:tcW w:w="3091" w:type="dxa"/>
            <w:tcBorders>
              <w:top w:val="single" w:sz="4" w:space="0" w:color="auto"/>
              <w:left w:val="single" w:sz="4" w:space="0" w:color="auto"/>
              <w:bottom w:val="single" w:sz="4" w:space="0" w:color="auto"/>
              <w:right w:val="single" w:sz="4" w:space="0" w:color="auto"/>
            </w:tcBorders>
            <w:hideMark/>
          </w:tcPr>
          <w:p w14:paraId="5182722F" w14:textId="77777777" w:rsidR="00A85D8A" w:rsidRPr="00614B7A" w:rsidRDefault="00A85D8A" w:rsidP="00BE3F9E">
            <w:pPr>
              <w:pStyle w:val="TAL"/>
            </w:pPr>
            <w:r w:rsidRPr="00614B7A">
              <w:rPr>
                <w:lang w:eastAsia="zh-CN"/>
              </w:rPr>
              <w:t>UEs supporting intra-band contiguous EN-DC</w:t>
            </w:r>
            <w:r w:rsidRPr="00614B7A">
              <w:rPr>
                <w:rFonts w:eastAsia="SimSun"/>
                <w:szCs w:val="18"/>
                <w:lang w:eastAsia="zh-CN"/>
              </w:rPr>
              <w:t xml:space="preserve"> </w:t>
            </w:r>
            <w:r w:rsidRPr="00614B7A">
              <w:rPr>
                <w:lang w:eastAsia="zh-CN"/>
              </w:rPr>
              <w:t>(2</w:t>
            </w:r>
            <w:r w:rsidRPr="00614B7A">
              <w:rPr>
                <w:rFonts w:eastAsia="SimSun"/>
                <w:lang w:eastAsia="zh-CN"/>
              </w:rPr>
              <w:t>D</w:t>
            </w:r>
            <w:r w:rsidRPr="00614B7A">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463641F" w14:textId="77777777" w:rsidR="00A85D8A" w:rsidRPr="00614B7A" w:rsidRDefault="00A85D8A" w:rsidP="00BE3F9E">
            <w:pPr>
              <w:pStyle w:val="TAL"/>
            </w:pPr>
            <w:r w:rsidRPr="00614B7A">
              <w:rPr>
                <w:lang w:eastAsia="ko-KR"/>
              </w:rPr>
              <w:t>E00</w:t>
            </w:r>
            <w:r w:rsidRPr="00614B7A">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4404B415"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037D53A9" w14:textId="77777777" w:rsidR="00A85D8A" w:rsidRPr="00614B7A" w:rsidRDefault="00A85D8A" w:rsidP="00BE3F9E">
            <w:pPr>
              <w:pStyle w:val="TAL"/>
            </w:pPr>
          </w:p>
        </w:tc>
      </w:tr>
      <w:tr w:rsidR="00A85D8A" w:rsidRPr="00614B7A" w14:paraId="74DC752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035F729" w14:textId="77777777" w:rsidR="00A85D8A" w:rsidRPr="00614B7A" w:rsidRDefault="00A85D8A" w:rsidP="00BE3F9E">
            <w:pPr>
              <w:pStyle w:val="TAL"/>
              <w:rPr>
                <w:bCs/>
              </w:rPr>
            </w:pPr>
            <w:r w:rsidRPr="00614B7A">
              <w:t>7.3B.2.2</w:t>
            </w:r>
          </w:p>
        </w:tc>
        <w:tc>
          <w:tcPr>
            <w:tcW w:w="4367" w:type="dxa"/>
            <w:tcBorders>
              <w:top w:val="single" w:sz="4" w:space="0" w:color="auto"/>
              <w:left w:val="single" w:sz="4" w:space="0" w:color="auto"/>
              <w:bottom w:val="single" w:sz="4" w:space="0" w:color="auto"/>
              <w:right w:val="single" w:sz="4" w:space="0" w:color="auto"/>
            </w:tcBorders>
            <w:hideMark/>
          </w:tcPr>
          <w:p w14:paraId="4157D24F" w14:textId="77777777" w:rsidR="00A85D8A" w:rsidRPr="00614B7A" w:rsidRDefault="00A85D8A" w:rsidP="00BE3F9E">
            <w:pPr>
              <w:pStyle w:val="TAL"/>
            </w:pPr>
            <w:r w:rsidRPr="00614B7A">
              <w:t>Reference sensitivity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612C088C" w14:textId="77777777" w:rsidR="00A85D8A" w:rsidRPr="00614B7A" w:rsidRDefault="00A85D8A" w:rsidP="00BE3F9E">
            <w:pPr>
              <w:pStyle w:val="TAC"/>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150D99E" w14:textId="77777777" w:rsidR="00A85D8A" w:rsidRPr="00614B7A" w:rsidRDefault="00A85D8A" w:rsidP="00BE3F9E">
            <w:pPr>
              <w:pStyle w:val="TAL"/>
            </w:pPr>
            <w:r w:rsidRPr="00614B7A">
              <w:t>C010a</w:t>
            </w:r>
          </w:p>
        </w:tc>
        <w:tc>
          <w:tcPr>
            <w:tcW w:w="3091" w:type="dxa"/>
            <w:tcBorders>
              <w:top w:val="single" w:sz="4" w:space="0" w:color="auto"/>
              <w:left w:val="single" w:sz="4" w:space="0" w:color="auto"/>
              <w:bottom w:val="single" w:sz="4" w:space="0" w:color="auto"/>
              <w:right w:val="single" w:sz="4" w:space="0" w:color="auto"/>
            </w:tcBorders>
            <w:hideMark/>
          </w:tcPr>
          <w:p w14:paraId="45B97EC8" w14:textId="77777777" w:rsidR="00A85D8A" w:rsidRPr="00614B7A" w:rsidRDefault="00A85D8A" w:rsidP="00BE3F9E">
            <w:pPr>
              <w:pStyle w:val="TAL"/>
            </w:pPr>
            <w:r w:rsidRPr="00614B7A">
              <w:rPr>
                <w:lang w:eastAsia="zh-CN"/>
              </w:rPr>
              <w:t>UEs supporting intra-band non-contiguous EN-DC</w:t>
            </w:r>
            <w:r w:rsidRPr="00614B7A">
              <w:rPr>
                <w:rFonts w:eastAsia="SimSun"/>
                <w:szCs w:val="18"/>
                <w:lang w:eastAsia="zh-CN"/>
              </w:rPr>
              <w:t xml:space="preserve"> </w:t>
            </w:r>
            <w:r w:rsidRPr="00614B7A">
              <w:rPr>
                <w:lang w:eastAsia="zh-CN"/>
              </w:rPr>
              <w:t>(2</w:t>
            </w:r>
            <w:r w:rsidRPr="00614B7A">
              <w:rPr>
                <w:rFonts w:eastAsia="SimSun"/>
                <w:lang w:eastAsia="zh-CN"/>
              </w:rPr>
              <w:t>D</w:t>
            </w:r>
            <w:r w:rsidRPr="00614B7A">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8418636" w14:textId="77777777" w:rsidR="00A85D8A" w:rsidRPr="00614B7A" w:rsidRDefault="00A85D8A" w:rsidP="00BE3F9E">
            <w:pPr>
              <w:pStyle w:val="TAL"/>
            </w:pPr>
            <w:r w:rsidRPr="00614B7A">
              <w:rPr>
                <w:lang w:eastAsia="ko-KR"/>
              </w:rPr>
              <w:t>E00</w:t>
            </w:r>
            <w:r w:rsidRPr="00614B7A">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04C6B15E"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58F1E6A" w14:textId="77777777" w:rsidR="00A85D8A" w:rsidRPr="00614B7A" w:rsidRDefault="00A85D8A" w:rsidP="00BE3F9E">
            <w:pPr>
              <w:pStyle w:val="TAL"/>
              <w:rPr>
                <w:rFonts w:cs="Arial"/>
              </w:rPr>
            </w:pPr>
            <w:r w:rsidRPr="00614B7A">
              <w:rPr>
                <w:rFonts w:cs="Arial"/>
              </w:rPr>
              <w:t>NOTE 5</w:t>
            </w:r>
          </w:p>
          <w:p w14:paraId="6E8EBC58" w14:textId="77777777" w:rsidR="00A85D8A" w:rsidRPr="00614B7A" w:rsidRDefault="00A85D8A" w:rsidP="00BE3F9E">
            <w:pPr>
              <w:pStyle w:val="TAL"/>
            </w:pPr>
            <w:r w:rsidRPr="00614B7A">
              <w:rPr>
                <w:rFonts w:cs="Arial"/>
              </w:rPr>
              <w:t xml:space="preserve">Skip </w:t>
            </w:r>
            <w:r w:rsidRPr="00614B7A">
              <w:rPr>
                <w:lang w:eastAsia="zh-CN"/>
              </w:rPr>
              <w:t xml:space="preserve">TC </w:t>
            </w:r>
            <w:r w:rsidRPr="00614B7A">
              <w:rPr>
                <w:rFonts w:cs="Arial"/>
              </w:rPr>
              <w:t>7.3B.2.2 if UE supports SA and TS 38.521-1 TC 7.3.2 has been executed.</w:t>
            </w:r>
          </w:p>
        </w:tc>
      </w:tr>
      <w:tr w:rsidR="00A85D8A" w:rsidRPr="00614B7A" w14:paraId="2A06875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88641E3" w14:textId="77777777" w:rsidR="00A85D8A" w:rsidRPr="00614B7A" w:rsidRDefault="00A85D8A" w:rsidP="00BE3F9E">
            <w:pPr>
              <w:pStyle w:val="TAL"/>
              <w:rPr>
                <w:bCs/>
              </w:rPr>
            </w:pPr>
            <w:r w:rsidRPr="00614B7A">
              <w:rPr>
                <w:rFonts w:eastAsia="MS Mincho"/>
              </w:rPr>
              <w:t>7.3B.2.3</w:t>
            </w:r>
          </w:p>
        </w:tc>
        <w:tc>
          <w:tcPr>
            <w:tcW w:w="4367" w:type="dxa"/>
            <w:tcBorders>
              <w:top w:val="single" w:sz="4" w:space="0" w:color="auto"/>
              <w:left w:val="single" w:sz="4" w:space="0" w:color="auto"/>
              <w:bottom w:val="single" w:sz="4" w:space="0" w:color="auto"/>
              <w:right w:val="single" w:sz="4" w:space="0" w:color="auto"/>
            </w:tcBorders>
            <w:hideMark/>
          </w:tcPr>
          <w:p w14:paraId="619A85A4" w14:textId="77777777" w:rsidR="00A85D8A" w:rsidRPr="00614B7A" w:rsidRDefault="00A85D8A" w:rsidP="00BE3F9E">
            <w:pPr>
              <w:pStyle w:val="TAL"/>
            </w:pPr>
            <w:r w:rsidRPr="00614B7A">
              <w:rPr>
                <w:rFonts w:eastAsia="MS Mincho"/>
              </w:rPr>
              <w:t>Reference sensitivity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0005DF2A" w14:textId="77777777" w:rsidR="00A85D8A" w:rsidRPr="00614B7A" w:rsidRDefault="00A85D8A" w:rsidP="00BE3F9E">
            <w:pPr>
              <w:pStyle w:val="TAC"/>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C4F0806" w14:textId="77777777" w:rsidR="00A85D8A" w:rsidRPr="00614B7A" w:rsidRDefault="00A85D8A" w:rsidP="00BE3F9E">
            <w:pPr>
              <w:pStyle w:val="TAL"/>
            </w:pPr>
            <w:r w:rsidRPr="00614B7A">
              <w:t>C011a</w:t>
            </w:r>
          </w:p>
        </w:tc>
        <w:tc>
          <w:tcPr>
            <w:tcW w:w="3091" w:type="dxa"/>
            <w:tcBorders>
              <w:top w:val="single" w:sz="4" w:space="0" w:color="auto"/>
              <w:left w:val="single" w:sz="4" w:space="0" w:color="auto"/>
              <w:bottom w:val="single" w:sz="4" w:space="0" w:color="auto"/>
              <w:right w:val="single" w:sz="4" w:space="0" w:color="auto"/>
            </w:tcBorders>
            <w:hideMark/>
          </w:tcPr>
          <w:p w14:paraId="7EF3D01A" w14:textId="77777777" w:rsidR="00A85D8A" w:rsidRPr="00614B7A" w:rsidRDefault="00A85D8A" w:rsidP="00BE3F9E">
            <w:pPr>
              <w:pStyle w:val="TAL"/>
            </w:pPr>
            <w:r w:rsidRPr="00614B7A">
              <w:rPr>
                <w:lang w:eastAsia="zh-CN"/>
              </w:rPr>
              <w:t>UEs supporting inter-band EN-DC within FR1</w:t>
            </w:r>
            <w:r w:rsidRPr="00614B7A">
              <w:rPr>
                <w:rFonts w:eastAsia="SimSun"/>
                <w:szCs w:val="18"/>
                <w:lang w:eastAsia="zh-CN"/>
              </w:rPr>
              <w:t xml:space="preserve"> </w:t>
            </w:r>
            <w:r w:rsidRPr="00614B7A">
              <w:rPr>
                <w:lang w:eastAsia="zh-CN"/>
              </w:rPr>
              <w:t>(2</w:t>
            </w:r>
            <w:r w:rsidRPr="00614B7A">
              <w:rPr>
                <w:rFonts w:eastAsia="SimSun"/>
                <w:lang w:eastAsia="zh-CN"/>
              </w:rPr>
              <w:t>D</w:t>
            </w:r>
            <w:r w:rsidRPr="00614B7A">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A83823C" w14:textId="77777777" w:rsidR="00A85D8A" w:rsidRPr="00614B7A" w:rsidRDefault="00A85D8A" w:rsidP="00BE3F9E">
            <w:pPr>
              <w:pStyle w:val="TAL"/>
              <w:rPr>
                <w:rFonts w:eastAsia="SimSun"/>
                <w:lang w:eastAsia="zh-CN"/>
              </w:rPr>
            </w:pPr>
            <w:r w:rsidRPr="00614B7A">
              <w:rPr>
                <w:lang w:eastAsia="ko-KR"/>
              </w:rPr>
              <w:t>E00</w:t>
            </w:r>
            <w:r w:rsidRPr="00614B7A">
              <w:rPr>
                <w:rFonts w:eastAsia="SimSun"/>
                <w:lang w:eastAsia="zh-CN"/>
              </w:rPr>
              <w:t>5a</w:t>
            </w:r>
          </w:p>
          <w:p w14:paraId="52281D53" w14:textId="77777777" w:rsidR="00A85D8A" w:rsidRPr="00614B7A" w:rsidRDefault="00A85D8A" w:rsidP="00BE3F9E">
            <w:pPr>
              <w:pStyle w:val="TAL"/>
            </w:pPr>
            <w:r w:rsidRPr="00614B7A">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67F9D7B6" w14:textId="77777777" w:rsidR="00A85D8A" w:rsidRPr="00614B7A" w:rsidRDefault="00A85D8A" w:rsidP="00BE3F9E">
            <w:pPr>
              <w:pStyle w:val="TAL"/>
              <w:rPr>
                <w:rFonts w:cs="Arial"/>
              </w:rPr>
            </w:pPr>
            <w:r w:rsidRPr="00614B7A">
              <w:rPr>
                <w:rFonts w:cs="Arial"/>
              </w:rPr>
              <w:t>PC2</w:t>
            </w:r>
          </w:p>
          <w:p w14:paraId="76D543CB" w14:textId="77777777" w:rsidR="00A85D8A" w:rsidRPr="00614B7A" w:rsidRDefault="00A85D8A" w:rsidP="00BE3F9E">
            <w:pPr>
              <w:pStyle w:val="TAL"/>
            </w:pPr>
            <w:r w:rsidRPr="00614B7A">
              <w:rPr>
                <w:rFonts w:cs="Arial"/>
              </w:rPr>
              <w:t>PC3</w:t>
            </w:r>
          </w:p>
        </w:tc>
        <w:tc>
          <w:tcPr>
            <w:tcW w:w="1945" w:type="dxa"/>
            <w:tcBorders>
              <w:top w:val="single" w:sz="4" w:space="0" w:color="auto"/>
              <w:left w:val="single" w:sz="4" w:space="0" w:color="auto"/>
              <w:bottom w:val="single" w:sz="4" w:space="0" w:color="auto"/>
              <w:right w:val="single" w:sz="4" w:space="0" w:color="auto"/>
            </w:tcBorders>
          </w:tcPr>
          <w:p w14:paraId="6E96CB6A" w14:textId="77777777" w:rsidR="00A85D8A" w:rsidRPr="00614B7A" w:rsidRDefault="00A85D8A" w:rsidP="00BE3F9E">
            <w:pPr>
              <w:pStyle w:val="TAL"/>
            </w:pPr>
          </w:p>
        </w:tc>
      </w:tr>
      <w:tr w:rsidR="00A85D8A" w:rsidRPr="00614B7A" w14:paraId="2ED518F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782C263" w14:textId="77777777" w:rsidR="00A85D8A" w:rsidRPr="00614B7A" w:rsidRDefault="00A85D8A" w:rsidP="00BE3F9E">
            <w:pPr>
              <w:pStyle w:val="TAL"/>
              <w:rPr>
                <w:b/>
                <w:bCs/>
              </w:rPr>
            </w:pPr>
            <w:r w:rsidRPr="00614B7A">
              <w:rPr>
                <w:b/>
              </w:rPr>
              <w:t>7.3B.2.3_1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E682921" w14:textId="77777777" w:rsidR="00A85D8A" w:rsidRPr="00614B7A" w:rsidRDefault="00A85D8A" w:rsidP="00BE3F9E">
            <w:pPr>
              <w:pStyle w:val="TAL"/>
              <w:rPr>
                <w:b/>
              </w:rPr>
            </w:pPr>
            <w:r w:rsidRPr="00614B7A">
              <w:rPr>
                <w:b/>
              </w:rPr>
              <w:t>Reference sensitivity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FEB6AD"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2B2BC9A" w14:textId="77777777" w:rsidR="00A85D8A" w:rsidRPr="00614B7A"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DFA2ACD" w14:textId="77777777" w:rsidR="00A85D8A" w:rsidRPr="00614B7A"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148BF8F" w14:textId="77777777" w:rsidR="00A85D8A" w:rsidRPr="00614B7A"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EE9968F" w14:textId="77777777" w:rsidR="00A85D8A" w:rsidRPr="00614B7A"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241BBFA" w14:textId="77777777" w:rsidR="00A85D8A" w:rsidRPr="00614B7A" w:rsidRDefault="00A85D8A" w:rsidP="00BE3F9E">
            <w:pPr>
              <w:pStyle w:val="TAL"/>
              <w:rPr>
                <w:b/>
              </w:rPr>
            </w:pPr>
          </w:p>
        </w:tc>
      </w:tr>
      <w:tr w:rsidR="00A85D8A" w:rsidRPr="00614B7A" w14:paraId="02D1FC6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02CCACD" w14:textId="77777777" w:rsidR="00A85D8A" w:rsidRPr="00614B7A" w:rsidRDefault="00A85D8A" w:rsidP="00BE3F9E">
            <w:pPr>
              <w:pStyle w:val="TAL"/>
              <w:rPr>
                <w:rFonts w:eastAsia="MS Mincho"/>
              </w:rPr>
            </w:pPr>
            <w:r w:rsidRPr="00614B7A">
              <w:rPr>
                <w:rFonts w:cs="Arial"/>
              </w:rPr>
              <w:t>7.3B.2.3_1.1</w:t>
            </w:r>
          </w:p>
        </w:tc>
        <w:tc>
          <w:tcPr>
            <w:tcW w:w="4367" w:type="dxa"/>
            <w:tcBorders>
              <w:top w:val="single" w:sz="4" w:space="0" w:color="auto"/>
              <w:left w:val="single" w:sz="4" w:space="0" w:color="auto"/>
              <w:bottom w:val="single" w:sz="4" w:space="0" w:color="auto"/>
              <w:right w:val="single" w:sz="4" w:space="0" w:color="auto"/>
            </w:tcBorders>
            <w:hideMark/>
          </w:tcPr>
          <w:p w14:paraId="116CF4FD" w14:textId="77777777" w:rsidR="00A85D8A" w:rsidRPr="00614B7A" w:rsidRDefault="00A85D8A" w:rsidP="00BE3F9E">
            <w:pPr>
              <w:pStyle w:val="TAL"/>
              <w:rPr>
                <w:rFonts w:eastAsia="MS Mincho"/>
              </w:rPr>
            </w:pPr>
            <w:r w:rsidRPr="00614B7A">
              <w:rPr>
                <w:rFonts w:cs="Arial"/>
              </w:rPr>
              <w:t>Reference sensitivity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BFF5193" w14:textId="77777777" w:rsidR="00A85D8A" w:rsidRPr="00614B7A" w:rsidRDefault="00A85D8A" w:rsidP="00BE3F9E">
            <w:pPr>
              <w:pStyle w:val="TAC"/>
              <w:rPr>
                <w:lang w:eastAsia="zh-CN"/>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CE928B4" w14:textId="77777777" w:rsidR="00A85D8A" w:rsidRPr="00614B7A" w:rsidRDefault="00A85D8A" w:rsidP="00BE3F9E">
            <w:pPr>
              <w:pStyle w:val="TAL"/>
            </w:pPr>
            <w:r w:rsidRPr="00614B7A">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07CB52FE" w14:textId="77777777" w:rsidR="00A85D8A" w:rsidRPr="00614B7A" w:rsidRDefault="00A85D8A" w:rsidP="00BE3F9E">
            <w:pPr>
              <w:pStyle w:val="TAL"/>
              <w:rPr>
                <w:lang w:eastAsia="zh-CN"/>
              </w:rPr>
            </w:pPr>
            <w:r w:rsidRPr="00614B7A">
              <w:rPr>
                <w:lang w:eastAsia="zh-CN"/>
              </w:rPr>
              <w:t>UEs</w:t>
            </w:r>
            <w:r w:rsidRPr="00614B7A">
              <w:t xml:space="preserve"> supporting</w:t>
            </w:r>
            <w:r w:rsidRPr="00614B7A">
              <w:rPr>
                <w:rFonts w:eastAsia="SimSun"/>
                <w:lang w:eastAsia="zh-CN"/>
              </w:rPr>
              <w:t xml:space="preserve"> EN-DC </w:t>
            </w:r>
            <w:r w:rsidRPr="00614B7A">
              <w:t>within FR1 (3</w:t>
            </w:r>
            <w:r w:rsidRPr="00614B7A">
              <w:rPr>
                <w:rFonts w:eastAsia="SimSun"/>
                <w:lang w:eastAsia="zh-CN"/>
              </w:rPr>
              <w:t xml:space="preserve">DL </w:t>
            </w:r>
            <w:r w:rsidRPr="00614B7A">
              <w:t>CCs)</w:t>
            </w:r>
          </w:p>
        </w:tc>
        <w:tc>
          <w:tcPr>
            <w:tcW w:w="1551" w:type="dxa"/>
            <w:tcBorders>
              <w:top w:val="single" w:sz="4" w:space="0" w:color="auto"/>
              <w:left w:val="single" w:sz="4" w:space="0" w:color="auto"/>
              <w:bottom w:val="single" w:sz="4" w:space="0" w:color="auto"/>
              <w:right w:val="single" w:sz="4" w:space="0" w:color="auto"/>
            </w:tcBorders>
            <w:hideMark/>
          </w:tcPr>
          <w:p w14:paraId="1E3B8655" w14:textId="77777777" w:rsidR="00A85D8A" w:rsidRPr="00614B7A" w:rsidRDefault="00A85D8A" w:rsidP="00BE3F9E">
            <w:pPr>
              <w:pStyle w:val="TAL"/>
              <w:rPr>
                <w:lang w:eastAsia="ko-KR"/>
              </w:rPr>
            </w:pPr>
            <w:r w:rsidRPr="00614B7A">
              <w:rPr>
                <w:rFonts w:eastAsia="SimSun"/>
                <w:szCs w:val="18"/>
              </w:rPr>
              <w:t>E00</w:t>
            </w:r>
            <w:r w:rsidRPr="00614B7A">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6C9D3D39" w14:textId="77777777" w:rsidR="00A85D8A" w:rsidRPr="00614B7A" w:rsidRDefault="00A85D8A" w:rsidP="00BE3F9E">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tcPr>
          <w:p w14:paraId="6742A572" w14:textId="77777777" w:rsidR="00A85D8A" w:rsidRPr="00614B7A" w:rsidRDefault="00A85D8A" w:rsidP="00BE3F9E">
            <w:pPr>
              <w:pStyle w:val="TAL"/>
              <w:rPr>
                <w:lang w:eastAsia="zh-CN"/>
              </w:rPr>
            </w:pPr>
          </w:p>
        </w:tc>
      </w:tr>
      <w:tr w:rsidR="00A85D8A" w:rsidRPr="00614B7A" w14:paraId="3D013A1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CCDBEA8" w14:textId="77777777" w:rsidR="00A85D8A" w:rsidRPr="00614B7A" w:rsidRDefault="00A85D8A" w:rsidP="00BE3F9E">
            <w:pPr>
              <w:pStyle w:val="TAL"/>
            </w:pPr>
            <w:r w:rsidRPr="00614B7A">
              <w:rPr>
                <w:rFonts w:cs="Arial"/>
              </w:rPr>
              <w:t>7.3B.2.3_1.2</w:t>
            </w:r>
          </w:p>
        </w:tc>
        <w:tc>
          <w:tcPr>
            <w:tcW w:w="4367" w:type="dxa"/>
            <w:tcBorders>
              <w:top w:val="single" w:sz="4" w:space="0" w:color="auto"/>
              <w:left w:val="single" w:sz="4" w:space="0" w:color="auto"/>
              <w:bottom w:val="single" w:sz="4" w:space="0" w:color="auto"/>
              <w:right w:val="single" w:sz="4" w:space="0" w:color="auto"/>
            </w:tcBorders>
            <w:hideMark/>
          </w:tcPr>
          <w:p w14:paraId="0C1823CE" w14:textId="77777777" w:rsidR="00A85D8A" w:rsidRPr="00614B7A" w:rsidRDefault="00A85D8A" w:rsidP="00BE3F9E">
            <w:pPr>
              <w:pStyle w:val="TAL"/>
            </w:pPr>
            <w:r w:rsidRPr="00614B7A">
              <w:t>Reference sensitivity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1522481E" w14:textId="77777777" w:rsidR="00A85D8A" w:rsidRPr="00614B7A" w:rsidRDefault="00A85D8A" w:rsidP="00BE3F9E">
            <w:pPr>
              <w:pStyle w:val="TAC"/>
              <w:rPr>
                <w:lang w:eastAsia="zh-CN"/>
              </w:rPr>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F3555CD" w14:textId="77777777" w:rsidR="00A85D8A" w:rsidRPr="00614B7A" w:rsidRDefault="00A85D8A" w:rsidP="00BE3F9E">
            <w:pPr>
              <w:pStyle w:val="TAL"/>
            </w:pPr>
            <w:r w:rsidRPr="00614B7A">
              <w:rPr>
                <w:lang w:eastAsia="zh-TW"/>
              </w:rPr>
              <w:t>C04</w:t>
            </w:r>
            <w:r w:rsidRPr="00614B7A">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1C298E70" w14:textId="77777777" w:rsidR="00A85D8A" w:rsidRPr="00614B7A" w:rsidRDefault="00A85D8A" w:rsidP="00BE3F9E">
            <w:pPr>
              <w:pStyle w:val="TAL"/>
              <w:rPr>
                <w:lang w:eastAsia="zh-CN"/>
              </w:rPr>
            </w:pPr>
            <w:r w:rsidRPr="00614B7A">
              <w:rPr>
                <w:lang w:eastAsia="zh-CN"/>
              </w:rPr>
              <w:t>UEs</w:t>
            </w:r>
            <w:r w:rsidRPr="00614B7A">
              <w:t xml:space="preserve"> supporting </w:t>
            </w:r>
            <w:r w:rsidRPr="00614B7A">
              <w:rPr>
                <w:rFonts w:eastAsia="SimSun"/>
                <w:lang w:eastAsia="zh-CN"/>
              </w:rPr>
              <w:t xml:space="preserve">EN-DC </w:t>
            </w:r>
            <w:r w:rsidRPr="00614B7A">
              <w:t>within FR1 (4</w:t>
            </w:r>
            <w:r w:rsidRPr="00614B7A">
              <w:rPr>
                <w:rFonts w:eastAsia="SimSun"/>
                <w:lang w:eastAsia="zh-CN"/>
              </w:rPr>
              <w:t xml:space="preserve">DL </w:t>
            </w:r>
            <w:r w:rsidRPr="00614B7A">
              <w:t>CCs)</w:t>
            </w:r>
          </w:p>
        </w:tc>
        <w:tc>
          <w:tcPr>
            <w:tcW w:w="1551" w:type="dxa"/>
            <w:tcBorders>
              <w:top w:val="single" w:sz="4" w:space="0" w:color="auto"/>
              <w:left w:val="single" w:sz="4" w:space="0" w:color="auto"/>
              <w:bottom w:val="single" w:sz="4" w:space="0" w:color="auto"/>
              <w:right w:val="single" w:sz="4" w:space="0" w:color="auto"/>
            </w:tcBorders>
            <w:hideMark/>
          </w:tcPr>
          <w:p w14:paraId="014A26EC" w14:textId="77777777" w:rsidR="00A85D8A" w:rsidRPr="00614B7A" w:rsidRDefault="00A85D8A" w:rsidP="00BE3F9E">
            <w:pPr>
              <w:pStyle w:val="TAL"/>
              <w:rPr>
                <w:rFonts w:eastAsia="SimSun"/>
                <w:szCs w:val="18"/>
              </w:rPr>
            </w:pPr>
            <w:r w:rsidRPr="00614B7A">
              <w:rPr>
                <w:rFonts w:eastAsia="SimSun"/>
                <w:szCs w:val="18"/>
              </w:rPr>
              <w:t>E00</w:t>
            </w:r>
            <w:r w:rsidRPr="00614B7A">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14C3E31C"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39EC6591" w14:textId="77777777" w:rsidR="00A85D8A" w:rsidRPr="00614B7A" w:rsidRDefault="00A85D8A" w:rsidP="00BE3F9E">
            <w:pPr>
              <w:pStyle w:val="TAL"/>
              <w:rPr>
                <w:rFonts w:cs="Arial"/>
              </w:rPr>
            </w:pPr>
          </w:p>
        </w:tc>
      </w:tr>
      <w:tr w:rsidR="00A85D8A" w:rsidRPr="00614B7A" w14:paraId="614F19B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31E4E62" w14:textId="77777777" w:rsidR="00A85D8A" w:rsidRPr="00614B7A" w:rsidRDefault="00A85D8A" w:rsidP="00BE3F9E">
            <w:pPr>
              <w:pStyle w:val="TAL"/>
            </w:pPr>
            <w:r w:rsidRPr="00614B7A">
              <w:rPr>
                <w:rFonts w:cs="Arial"/>
              </w:rPr>
              <w:t>7.3B.2.3_1.3</w:t>
            </w:r>
          </w:p>
        </w:tc>
        <w:tc>
          <w:tcPr>
            <w:tcW w:w="4367" w:type="dxa"/>
            <w:tcBorders>
              <w:top w:val="single" w:sz="4" w:space="0" w:color="auto"/>
              <w:left w:val="single" w:sz="4" w:space="0" w:color="auto"/>
              <w:bottom w:val="single" w:sz="4" w:space="0" w:color="auto"/>
              <w:right w:val="single" w:sz="4" w:space="0" w:color="auto"/>
            </w:tcBorders>
            <w:hideMark/>
          </w:tcPr>
          <w:p w14:paraId="6CB1F11F" w14:textId="77777777" w:rsidR="00A85D8A" w:rsidRPr="00614B7A" w:rsidRDefault="00A85D8A" w:rsidP="00BE3F9E">
            <w:pPr>
              <w:pStyle w:val="TAL"/>
            </w:pPr>
            <w:r w:rsidRPr="00614B7A">
              <w:t>Reference sensitivity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017C2548" w14:textId="77777777" w:rsidR="00A85D8A" w:rsidRPr="00614B7A" w:rsidRDefault="00A85D8A" w:rsidP="00BE3F9E">
            <w:pPr>
              <w:pStyle w:val="TAC"/>
              <w:rPr>
                <w:lang w:eastAsia="zh-CN"/>
              </w:rPr>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2AEE7BE" w14:textId="77777777" w:rsidR="00A85D8A" w:rsidRPr="00614B7A" w:rsidRDefault="00A85D8A" w:rsidP="00BE3F9E">
            <w:pPr>
              <w:pStyle w:val="TAL"/>
            </w:pPr>
            <w:r w:rsidRPr="00614B7A">
              <w:rPr>
                <w:lang w:eastAsia="zh-TW"/>
              </w:rPr>
              <w:t>C04</w:t>
            </w:r>
            <w:r w:rsidRPr="00614B7A">
              <w:t>7</w:t>
            </w:r>
          </w:p>
        </w:tc>
        <w:tc>
          <w:tcPr>
            <w:tcW w:w="3091" w:type="dxa"/>
            <w:tcBorders>
              <w:top w:val="single" w:sz="4" w:space="0" w:color="auto"/>
              <w:left w:val="single" w:sz="4" w:space="0" w:color="auto"/>
              <w:bottom w:val="single" w:sz="4" w:space="0" w:color="auto"/>
              <w:right w:val="single" w:sz="4" w:space="0" w:color="auto"/>
            </w:tcBorders>
            <w:hideMark/>
          </w:tcPr>
          <w:p w14:paraId="5AFD1A6C" w14:textId="77777777" w:rsidR="00A85D8A" w:rsidRPr="00614B7A" w:rsidRDefault="00A85D8A" w:rsidP="00BE3F9E">
            <w:pPr>
              <w:pStyle w:val="TAL"/>
              <w:rPr>
                <w:lang w:eastAsia="zh-CN"/>
              </w:rPr>
            </w:pPr>
            <w:r w:rsidRPr="00614B7A">
              <w:rPr>
                <w:lang w:eastAsia="zh-CN"/>
              </w:rPr>
              <w:t>UEs</w:t>
            </w:r>
            <w:r w:rsidRPr="00614B7A">
              <w:t xml:space="preserve"> supporting EN-DC within FR1 (5</w:t>
            </w:r>
            <w:r w:rsidRPr="00614B7A">
              <w:rPr>
                <w:rFonts w:eastAsia="SimSun"/>
                <w:lang w:eastAsia="zh-CN"/>
              </w:rPr>
              <w:t xml:space="preserve">DL </w:t>
            </w:r>
            <w:r w:rsidRPr="00614B7A">
              <w:t>CCs)</w:t>
            </w:r>
          </w:p>
        </w:tc>
        <w:tc>
          <w:tcPr>
            <w:tcW w:w="1551" w:type="dxa"/>
            <w:tcBorders>
              <w:top w:val="single" w:sz="4" w:space="0" w:color="auto"/>
              <w:left w:val="single" w:sz="4" w:space="0" w:color="auto"/>
              <w:bottom w:val="single" w:sz="4" w:space="0" w:color="auto"/>
              <w:right w:val="single" w:sz="4" w:space="0" w:color="auto"/>
            </w:tcBorders>
            <w:hideMark/>
          </w:tcPr>
          <w:p w14:paraId="3AEB81A1" w14:textId="77777777" w:rsidR="00A85D8A" w:rsidRPr="00614B7A" w:rsidRDefault="00A85D8A" w:rsidP="00BE3F9E">
            <w:pPr>
              <w:pStyle w:val="TAL"/>
              <w:rPr>
                <w:rFonts w:eastAsia="SimSun"/>
                <w:szCs w:val="18"/>
              </w:rPr>
            </w:pPr>
            <w:r w:rsidRPr="00614B7A">
              <w:rPr>
                <w:rFonts w:eastAsia="SimSun"/>
                <w:szCs w:val="18"/>
              </w:rPr>
              <w:t>E00</w:t>
            </w:r>
            <w:r w:rsidRPr="00614B7A">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77D8DE4B"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55D4D729" w14:textId="77777777" w:rsidR="00A85D8A" w:rsidRPr="00614B7A" w:rsidRDefault="00A85D8A" w:rsidP="00BE3F9E">
            <w:pPr>
              <w:pStyle w:val="TAL"/>
              <w:rPr>
                <w:rFonts w:cs="Arial"/>
              </w:rPr>
            </w:pPr>
          </w:p>
        </w:tc>
      </w:tr>
      <w:tr w:rsidR="00A85D8A" w:rsidRPr="00614B7A" w14:paraId="59CA48F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29B12F8" w14:textId="77777777" w:rsidR="00A85D8A" w:rsidRPr="00614B7A" w:rsidRDefault="00A85D8A" w:rsidP="00BE3F9E">
            <w:pPr>
              <w:pStyle w:val="TAL"/>
              <w:rPr>
                <w:rFonts w:eastAsia="MS Mincho"/>
              </w:rPr>
            </w:pPr>
            <w:r w:rsidRPr="00614B7A">
              <w:lastRenderedPageBreak/>
              <w:t>7.3B.2.4</w:t>
            </w:r>
          </w:p>
        </w:tc>
        <w:tc>
          <w:tcPr>
            <w:tcW w:w="4367" w:type="dxa"/>
            <w:tcBorders>
              <w:top w:val="single" w:sz="4" w:space="0" w:color="auto"/>
              <w:left w:val="single" w:sz="4" w:space="0" w:color="auto"/>
              <w:bottom w:val="single" w:sz="4" w:space="0" w:color="auto"/>
              <w:right w:val="single" w:sz="4" w:space="0" w:color="auto"/>
            </w:tcBorders>
            <w:hideMark/>
          </w:tcPr>
          <w:p w14:paraId="02338D7D" w14:textId="77777777" w:rsidR="00A85D8A" w:rsidRPr="00614B7A" w:rsidRDefault="00A85D8A" w:rsidP="00BE3F9E">
            <w:pPr>
              <w:pStyle w:val="TAL"/>
              <w:rPr>
                <w:rFonts w:eastAsia="MS Mincho"/>
              </w:rPr>
            </w:pPr>
            <w:r w:rsidRPr="00614B7A">
              <w:t>Reference sensitivity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EC79C46" w14:textId="77777777" w:rsidR="00A85D8A" w:rsidRPr="00614B7A" w:rsidRDefault="00A85D8A" w:rsidP="00BE3F9E">
            <w:pPr>
              <w:pStyle w:val="TAC"/>
              <w:rPr>
                <w:lang w:eastAsia="zh-CN"/>
              </w:rPr>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AC2F530" w14:textId="77777777" w:rsidR="00A85D8A" w:rsidRPr="00614B7A" w:rsidRDefault="00A85D8A" w:rsidP="00BE3F9E">
            <w:pPr>
              <w:pStyle w:val="TAL"/>
            </w:pPr>
            <w:r w:rsidRPr="00614B7A">
              <w:t>C012a</w:t>
            </w:r>
          </w:p>
        </w:tc>
        <w:tc>
          <w:tcPr>
            <w:tcW w:w="3091" w:type="dxa"/>
            <w:tcBorders>
              <w:top w:val="single" w:sz="4" w:space="0" w:color="auto"/>
              <w:left w:val="single" w:sz="4" w:space="0" w:color="auto"/>
              <w:bottom w:val="single" w:sz="4" w:space="0" w:color="auto"/>
              <w:right w:val="single" w:sz="4" w:space="0" w:color="auto"/>
            </w:tcBorders>
            <w:hideMark/>
          </w:tcPr>
          <w:p w14:paraId="4444EF0E" w14:textId="77777777" w:rsidR="00A85D8A" w:rsidRPr="00614B7A" w:rsidRDefault="00A85D8A" w:rsidP="00BE3F9E">
            <w:pPr>
              <w:pStyle w:val="TAL"/>
              <w:rPr>
                <w:lang w:eastAsia="zh-CN"/>
              </w:rPr>
            </w:pPr>
            <w:r w:rsidRPr="00614B7A">
              <w:rPr>
                <w:lang w:eastAsia="zh-CN"/>
              </w:rPr>
              <w:t>UEs supporting inter-band EN-DC including FR2</w:t>
            </w:r>
            <w:r w:rsidRPr="00614B7A">
              <w:rPr>
                <w:rFonts w:eastAsia="SimSun"/>
                <w:szCs w:val="18"/>
                <w:lang w:eastAsia="zh-CN"/>
              </w:rPr>
              <w:t xml:space="preserve"> </w:t>
            </w:r>
            <w:r w:rsidRPr="00614B7A">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2393C3E7" w14:textId="77777777" w:rsidR="00A85D8A" w:rsidRPr="00614B7A" w:rsidRDefault="00A85D8A" w:rsidP="00BE3F9E">
            <w:pPr>
              <w:pStyle w:val="TAL"/>
              <w:rPr>
                <w:lang w:eastAsia="ko-KR"/>
              </w:rPr>
            </w:pPr>
            <w:r w:rsidRPr="00614B7A">
              <w:rPr>
                <w:rFonts w:eastAsia="SimSun"/>
                <w:szCs w:val="18"/>
              </w:rPr>
              <w:t>E0</w:t>
            </w:r>
            <w:r w:rsidRPr="00614B7A">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76CF4A42"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960C1E9" w14:textId="77777777" w:rsidR="00A85D8A" w:rsidRPr="00614B7A" w:rsidRDefault="00A85D8A" w:rsidP="00BE3F9E">
            <w:pPr>
              <w:pStyle w:val="TAL"/>
              <w:rPr>
                <w:rFonts w:cs="Arial"/>
              </w:rPr>
            </w:pPr>
            <w:r w:rsidRPr="00614B7A">
              <w:rPr>
                <w:rFonts w:cs="Arial"/>
              </w:rPr>
              <w:t>NOTE 5</w:t>
            </w:r>
          </w:p>
          <w:p w14:paraId="5FFBCBE7" w14:textId="77777777" w:rsidR="00A85D8A" w:rsidRPr="00614B7A" w:rsidRDefault="00A85D8A" w:rsidP="00BE3F9E">
            <w:pPr>
              <w:pStyle w:val="TAL"/>
              <w:rPr>
                <w:lang w:eastAsia="zh-CN"/>
              </w:rPr>
            </w:pPr>
            <w:r w:rsidRPr="00614B7A">
              <w:rPr>
                <w:rFonts w:cs="Arial"/>
              </w:rPr>
              <w:t xml:space="preserve">Skip </w:t>
            </w:r>
            <w:r w:rsidRPr="00614B7A">
              <w:rPr>
                <w:lang w:eastAsia="zh-CN"/>
              </w:rPr>
              <w:t>TC 7.3B.2.4</w:t>
            </w:r>
            <w:r w:rsidRPr="00614B7A">
              <w:rPr>
                <w:rFonts w:cs="Arial"/>
              </w:rPr>
              <w:t xml:space="preserve"> if UE supports SA and </w:t>
            </w:r>
            <w:r w:rsidRPr="00614B7A">
              <w:rPr>
                <w:lang w:eastAsia="zh-CN"/>
              </w:rPr>
              <w:t>TS 38.521-2 TC 7.3.</w:t>
            </w:r>
            <w:r w:rsidRPr="00614B7A">
              <w:rPr>
                <w:rFonts w:eastAsia="SimSun"/>
                <w:lang w:eastAsia="zh-CN"/>
              </w:rPr>
              <w:t>2</w:t>
            </w:r>
            <w:r w:rsidRPr="00614B7A">
              <w:rPr>
                <w:rFonts w:cs="Arial"/>
              </w:rPr>
              <w:t xml:space="preserve"> has been executed.</w:t>
            </w:r>
          </w:p>
        </w:tc>
      </w:tr>
      <w:tr w:rsidR="00A85D8A" w:rsidRPr="00614B7A" w14:paraId="102AC36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05E02B9" w14:textId="77777777" w:rsidR="00A85D8A" w:rsidRPr="00614B7A" w:rsidRDefault="00A85D8A" w:rsidP="00BE3F9E">
            <w:pPr>
              <w:pStyle w:val="TAL"/>
              <w:rPr>
                <w:b/>
                <w:bCs/>
              </w:rPr>
            </w:pPr>
            <w:r w:rsidRPr="00614B7A">
              <w:rPr>
                <w:b/>
              </w:rPr>
              <w:t>7.3B.2.4_1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19B489F" w14:textId="77777777" w:rsidR="00A85D8A" w:rsidRPr="00614B7A" w:rsidRDefault="00A85D8A" w:rsidP="00BE3F9E">
            <w:pPr>
              <w:pStyle w:val="TAL"/>
              <w:rPr>
                <w:b/>
              </w:rPr>
            </w:pPr>
            <w:r w:rsidRPr="00614B7A">
              <w:rPr>
                <w:b/>
              </w:rPr>
              <w:t>Reference sensitivity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3DFEA9"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E5F7FD1" w14:textId="77777777" w:rsidR="00A85D8A" w:rsidRPr="00614B7A"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0B780D1" w14:textId="77777777" w:rsidR="00A85D8A" w:rsidRPr="00614B7A"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AD5B090" w14:textId="77777777" w:rsidR="00A85D8A" w:rsidRPr="00614B7A"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2E34799" w14:textId="77777777" w:rsidR="00A85D8A" w:rsidRPr="00614B7A"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43E96C5" w14:textId="77777777" w:rsidR="00A85D8A" w:rsidRPr="00614B7A" w:rsidRDefault="00A85D8A" w:rsidP="00BE3F9E">
            <w:pPr>
              <w:pStyle w:val="TAL"/>
              <w:rPr>
                <w:b/>
              </w:rPr>
            </w:pPr>
          </w:p>
        </w:tc>
      </w:tr>
      <w:tr w:rsidR="00A85D8A" w:rsidRPr="00614B7A" w14:paraId="549CED8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3973D54" w14:textId="77777777" w:rsidR="00A85D8A" w:rsidRPr="00614B7A" w:rsidRDefault="00A85D8A" w:rsidP="00BE3F9E">
            <w:pPr>
              <w:pStyle w:val="TAL"/>
            </w:pPr>
            <w:r w:rsidRPr="00614B7A">
              <w:rPr>
                <w:rFonts w:cs="Arial"/>
              </w:rPr>
              <w:t>7.3B.2.4_1.1</w:t>
            </w:r>
          </w:p>
        </w:tc>
        <w:tc>
          <w:tcPr>
            <w:tcW w:w="4367" w:type="dxa"/>
            <w:tcBorders>
              <w:top w:val="single" w:sz="4" w:space="0" w:color="auto"/>
              <w:left w:val="single" w:sz="4" w:space="0" w:color="auto"/>
              <w:bottom w:val="single" w:sz="4" w:space="0" w:color="auto"/>
              <w:right w:val="single" w:sz="4" w:space="0" w:color="auto"/>
            </w:tcBorders>
            <w:hideMark/>
          </w:tcPr>
          <w:p w14:paraId="6C18A378" w14:textId="77777777" w:rsidR="00A85D8A" w:rsidRPr="00614B7A" w:rsidRDefault="00A85D8A" w:rsidP="00BE3F9E">
            <w:pPr>
              <w:pStyle w:val="TAL"/>
            </w:pPr>
            <w:r w:rsidRPr="00614B7A">
              <w:rPr>
                <w:rFonts w:cs="Arial"/>
              </w:rPr>
              <w:t>Reference sensitivity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08441846" w14:textId="77777777" w:rsidR="00A85D8A" w:rsidRPr="00614B7A" w:rsidRDefault="00A85D8A" w:rsidP="00BE3F9E">
            <w:pPr>
              <w:pStyle w:val="TAC"/>
              <w:rPr>
                <w:lang w:eastAsia="zh-CN"/>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763FBA3" w14:textId="77777777" w:rsidR="00A85D8A" w:rsidRPr="00614B7A" w:rsidRDefault="00A85D8A" w:rsidP="00BE3F9E">
            <w:pPr>
              <w:pStyle w:val="TAL"/>
            </w:pPr>
            <w:r w:rsidRPr="00614B7A">
              <w:rPr>
                <w:rFonts w:cs="Arial"/>
              </w:rPr>
              <w:t>C012e</w:t>
            </w:r>
          </w:p>
        </w:tc>
        <w:tc>
          <w:tcPr>
            <w:tcW w:w="3091" w:type="dxa"/>
            <w:tcBorders>
              <w:top w:val="single" w:sz="4" w:space="0" w:color="auto"/>
              <w:left w:val="single" w:sz="4" w:space="0" w:color="auto"/>
              <w:bottom w:val="single" w:sz="4" w:space="0" w:color="auto"/>
              <w:right w:val="single" w:sz="4" w:space="0" w:color="auto"/>
            </w:tcBorders>
            <w:hideMark/>
          </w:tcPr>
          <w:p w14:paraId="11B97DA0" w14:textId="77777777" w:rsidR="00A85D8A" w:rsidRPr="00614B7A" w:rsidRDefault="00A85D8A" w:rsidP="00BE3F9E">
            <w:pPr>
              <w:pStyle w:val="TAL"/>
              <w:rPr>
                <w:lang w:eastAsia="zh-CN"/>
              </w:rPr>
            </w:pPr>
            <w:r w:rsidRPr="00614B7A">
              <w:rPr>
                <w:rFonts w:cs="Arial"/>
              </w:rPr>
              <w:t xml:space="preserve">UEs supporting inter-band EN-DC </w:t>
            </w:r>
            <w:r w:rsidRPr="00614B7A">
              <w:rPr>
                <w:lang w:eastAsia="zh-CN"/>
              </w:rPr>
              <w:t>including FR2</w:t>
            </w:r>
            <w:r w:rsidRPr="00614B7A">
              <w:rPr>
                <w:rFonts w:eastAsia="SimSun"/>
                <w:szCs w:val="18"/>
                <w:lang w:eastAsia="zh-CN"/>
              </w:rPr>
              <w:t xml:space="preserve"> </w:t>
            </w:r>
            <w:r w:rsidRPr="00614B7A">
              <w:t>with 2 NR DL CCs</w:t>
            </w:r>
          </w:p>
        </w:tc>
        <w:tc>
          <w:tcPr>
            <w:tcW w:w="1551" w:type="dxa"/>
            <w:tcBorders>
              <w:top w:val="single" w:sz="4" w:space="0" w:color="auto"/>
              <w:left w:val="single" w:sz="4" w:space="0" w:color="auto"/>
              <w:bottom w:val="single" w:sz="4" w:space="0" w:color="auto"/>
              <w:right w:val="single" w:sz="4" w:space="0" w:color="auto"/>
            </w:tcBorders>
            <w:hideMark/>
          </w:tcPr>
          <w:p w14:paraId="14151BB3" w14:textId="77777777" w:rsidR="00A85D8A" w:rsidRPr="00614B7A" w:rsidRDefault="00A85D8A" w:rsidP="00BE3F9E">
            <w:pPr>
              <w:pStyle w:val="TAL"/>
              <w:rPr>
                <w:lang w:eastAsia="ko-KR"/>
              </w:rPr>
            </w:pPr>
            <w:r w:rsidRPr="00614B7A">
              <w:rPr>
                <w:lang w:eastAsia="ko-KR"/>
              </w:rPr>
              <w:t>E0</w:t>
            </w:r>
            <w:r w:rsidRPr="00614B7A">
              <w:rPr>
                <w:rFonts w:eastAsia="SimSun"/>
                <w:lang w:eastAsia="zh-CN"/>
              </w:rPr>
              <w:t>11a</w:t>
            </w:r>
          </w:p>
        </w:tc>
        <w:tc>
          <w:tcPr>
            <w:tcW w:w="1184" w:type="dxa"/>
            <w:tcBorders>
              <w:top w:val="single" w:sz="4" w:space="0" w:color="auto"/>
              <w:left w:val="single" w:sz="4" w:space="0" w:color="auto"/>
              <w:bottom w:val="single" w:sz="4" w:space="0" w:color="auto"/>
              <w:right w:val="single" w:sz="4" w:space="0" w:color="auto"/>
            </w:tcBorders>
          </w:tcPr>
          <w:p w14:paraId="08D45AD4"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5AD1E5A" w14:textId="77777777" w:rsidR="00A85D8A" w:rsidRPr="00614B7A" w:rsidRDefault="00A85D8A" w:rsidP="00BE3F9E">
            <w:pPr>
              <w:pStyle w:val="TAL"/>
              <w:rPr>
                <w:rFonts w:cs="Arial"/>
              </w:rPr>
            </w:pPr>
            <w:r w:rsidRPr="00614B7A">
              <w:rPr>
                <w:rFonts w:cs="Arial"/>
              </w:rPr>
              <w:t>NOTE 5</w:t>
            </w:r>
          </w:p>
          <w:p w14:paraId="6D724A65" w14:textId="77777777" w:rsidR="00A85D8A" w:rsidRPr="00614B7A" w:rsidRDefault="00A85D8A" w:rsidP="00BE3F9E">
            <w:pPr>
              <w:pStyle w:val="TAL"/>
              <w:rPr>
                <w:rFonts w:cs="Arial"/>
              </w:rPr>
            </w:pPr>
            <w:r w:rsidRPr="00614B7A">
              <w:rPr>
                <w:rFonts w:cs="Arial"/>
              </w:rPr>
              <w:t xml:space="preserve">Skip </w:t>
            </w:r>
            <w:r w:rsidRPr="00614B7A">
              <w:rPr>
                <w:lang w:eastAsia="zh-CN"/>
              </w:rPr>
              <w:t xml:space="preserve">TC </w:t>
            </w:r>
            <w:r w:rsidRPr="00614B7A">
              <w:rPr>
                <w:rFonts w:cs="Arial"/>
              </w:rPr>
              <w:t>7.3B.2.4_1.1 if UE supports SA and TS 38.521-2 TC 7.3</w:t>
            </w:r>
            <w:r w:rsidRPr="00614B7A">
              <w:rPr>
                <w:rFonts w:eastAsia="SimSun" w:cs="Arial"/>
                <w:lang w:eastAsia="zh-CN"/>
              </w:rPr>
              <w:t>A</w:t>
            </w:r>
            <w:r w:rsidRPr="00614B7A">
              <w:rPr>
                <w:rFonts w:cs="Arial"/>
              </w:rPr>
              <w:t>.2</w:t>
            </w:r>
            <w:r w:rsidRPr="00614B7A">
              <w:rPr>
                <w:rFonts w:eastAsia="SimSun" w:cs="Arial"/>
                <w:lang w:eastAsia="zh-CN"/>
              </w:rPr>
              <w:t>.1</w:t>
            </w:r>
            <w:r w:rsidRPr="00614B7A">
              <w:rPr>
                <w:rFonts w:cs="Arial"/>
              </w:rPr>
              <w:t xml:space="preserve"> has been executed.</w:t>
            </w:r>
          </w:p>
        </w:tc>
      </w:tr>
      <w:tr w:rsidR="00A85D8A" w:rsidRPr="00614B7A" w14:paraId="1003BE7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350BF4A" w14:textId="77777777" w:rsidR="00A85D8A" w:rsidRPr="00614B7A" w:rsidRDefault="00A85D8A" w:rsidP="00BE3F9E">
            <w:pPr>
              <w:pStyle w:val="TAL"/>
            </w:pPr>
            <w:r w:rsidRPr="00614B7A">
              <w:rPr>
                <w:rFonts w:cs="Arial"/>
              </w:rPr>
              <w:t>7.3B.2.4_1.2</w:t>
            </w:r>
          </w:p>
        </w:tc>
        <w:tc>
          <w:tcPr>
            <w:tcW w:w="4367" w:type="dxa"/>
            <w:tcBorders>
              <w:top w:val="single" w:sz="4" w:space="0" w:color="auto"/>
              <w:left w:val="single" w:sz="4" w:space="0" w:color="auto"/>
              <w:bottom w:val="single" w:sz="4" w:space="0" w:color="auto"/>
              <w:right w:val="single" w:sz="4" w:space="0" w:color="auto"/>
            </w:tcBorders>
            <w:hideMark/>
          </w:tcPr>
          <w:p w14:paraId="6BC747A8" w14:textId="77777777" w:rsidR="00A85D8A" w:rsidRPr="00614B7A" w:rsidRDefault="00A85D8A" w:rsidP="00BE3F9E">
            <w:pPr>
              <w:pStyle w:val="TAL"/>
            </w:pPr>
            <w:r w:rsidRPr="00614B7A">
              <w:rPr>
                <w:rFonts w:cs="Arial"/>
              </w:rPr>
              <w:t>Reference sensitivity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5714E6B3" w14:textId="77777777" w:rsidR="00A85D8A" w:rsidRPr="00614B7A" w:rsidRDefault="00A85D8A" w:rsidP="00BE3F9E">
            <w:pPr>
              <w:pStyle w:val="TAC"/>
              <w:rPr>
                <w:lang w:eastAsia="zh-CN"/>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7E345CE" w14:textId="77777777" w:rsidR="00A85D8A" w:rsidRPr="00614B7A" w:rsidRDefault="00A85D8A" w:rsidP="00BE3F9E">
            <w:pPr>
              <w:pStyle w:val="TAL"/>
            </w:pPr>
            <w:r w:rsidRPr="00614B7A">
              <w:rPr>
                <w:rFonts w:cs="Arial"/>
              </w:rPr>
              <w:t>C012g</w:t>
            </w:r>
          </w:p>
        </w:tc>
        <w:tc>
          <w:tcPr>
            <w:tcW w:w="3091" w:type="dxa"/>
            <w:tcBorders>
              <w:top w:val="single" w:sz="4" w:space="0" w:color="auto"/>
              <w:left w:val="single" w:sz="4" w:space="0" w:color="auto"/>
              <w:bottom w:val="single" w:sz="4" w:space="0" w:color="auto"/>
              <w:right w:val="single" w:sz="4" w:space="0" w:color="auto"/>
            </w:tcBorders>
            <w:hideMark/>
          </w:tcPr>
          <w:p w14:paraId="44F9D570" w14:textId="77777777" w:rsidR="00A85D8A" w:rsidRPr="00614B7A" w:rsidRDefault="00A85D8A" w:rsidP="00BE3F9E">
            <w:pPr>
              <w:pStyle w:val="TAL"/>
              <w:rPr>
                <w:lang w:eastAsia="zh-CN"/>
              </w:rPr>
            </w:pPr>
            <w:r w:rsidRPr="00614B7A">
              <w:rPr>
                <w:rFonts w:cs="Arial"/>
              </w:rPr>
              <w:t xml:space="preserve">UEs supporting inter-band EN-DC </w:t>
            </w:r>
            <w:r w:rsidRPr="00614B7A">
              <w:rPr>
                <w:lang w:eastAsia="zh-CN"/>
              </w:rPr>
              <w:t>including FR2</w:t>
            </w:r>
            <w:r w:rsidRPr="00614B7A">
              <w:rPr>
                <w:rFonts w:eastAsia="SimSun"/>
                <w:szCs w:val="18"/>
                <w:lang w:eastAsia="zh-CN"/>
              </w:rPr>
              <w:t xml:space="preserve"> </w:t>
            </w:r>
            <w:r w:rsidRPr="00614B7A">
              <w:t>with 3 NR DL CCs</w:t>
            </w:r>
          </w:p>
        </w:tc>
        <w:tc>
          <w:tcPr>
            <w:tcW w:w="1551" w:type="dxa"/>
            <w:tcBorders>
              <w:top w:val="single" w:sz="4" w:space="0" w:color="auto"/>
              <w:left w:val="single" w:sz="4" w:space="0" w:color="auto"/>
              <w:bottom w:val="single" w:sz="4" w:space="0" w:color="auto"/>
              <w:right w:val="single" w:sz="4" w:space="0" w:color="auto"/>
            </w:tcBorders>
            <w:hideMark/>
          </w:tcPr>
          <w:p w14:paraId="3F7E0F37" w14:textId="77777777" w:rsidR="00A85D8A" w:rsidRPr="00614B7A" w:rsidRDefault="00A85D8A" w:rsidP="00BE3F9E">
            <w:pPr>
              <w:pStyle w:val="TAL"/>
              <w:rPr>
                <w:lang w:eastAsia="ko-KR"/>
              </w:rPr>
            </w:pPr>
            <w:r w:rsidRPr="00614B7A">
              <w:rPr>
                <w:rFonts w:eastAsia="SimSun"/>
                <w:szCs w:val="18"/>
              </w:rPr>
              <w:t>E012a</w:t>
            </w:r>
          </w:p>
        </w:tc>
        <w:tc>
          <w:tcPr>
            <w:tcW w:w="1184" w:type="dxa"/>
            <w:tcBorders>
              <w:top w:val="single" w:sz="4" w:space="0" w:color="auto"/>
              <w:left w:val="single" w:sz="4" w:space="0" w:color="auto"/>
              <w:bottom w:val="single" w:sz="4" w:space="0" w:color="auto"/>
              <w:right w:val="single" w:sz="4" w:space="0" w:color="auto"/>
            </w:tcBorders>
          </w:tcPr>
          <w:p w14:paraId="621A8F8A"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00183D1" w14:textId="77777777" w:rsidR="00A85D8A" w:rsidRPr="00614B7A" w:rsidRDefault="00A85D8A" w:rsidP="00BE3F9E">
            <w:pPr>
              <w:pStyle w:val="TAL"/>
              <w:rPr>
                <w:rFonts w:cs="Arial"/>
              </w:rPr>
            </w:pPr>
            <w:r w:rsidRPr="00614B7A">
              <w:rPr>
                <w:rFonts w:cs="Arial"/>
              </w:rPr>
              <w:t>NOTE 5</w:t>
            </w:r>
          </w:p>
          <w:p w14:paraId="452AA4DE" w14:textId="77777777" w:rsidR="00A85D8A" w:rsidRPr="00614B7A" w:rsidRDefault="00A85D8A" w:rsidP="00BE3F9E">
            <w:pPr>
              <w:pStyle w:val="TAL"/>
              <w:rPr>
                <w:rFonts w:cs="Arial"/>
              </w:rPr>
            </w:pPr>
            <w:r w:rsidRPr="00614B7A">
              <w:rPr>
                <w:rFonts w:cs="Arial"/>
              </w:rPr>
              <w:t xml:space="preserve">Skip </w:t>
            </w:r>
            <w:r w:rsidRPr="00614B7A">
              <w:rPr>
                <w:lang w:eastAsia="zh-CN"/>
              </w:rPr>
              <w:t xml:space="preserve">TC </w:t>
            </w:r>
            <w:r w:rsidRPr="00614B7A">
              <w:rPr>
                <w:rFonts w:cs="Arial"/>
              </w:rPr>
              <w:t>7.3B.2.4_1.2 if UE supports SA and TS 38.521-2 TC 7.3</w:t>
            </w:r>
            <w:r w:rsidRPr="00614B7A">
              <w:rPr>
                <w:rFonts w:eastAsia="SimSun" w:cs="Arial"/>
                <w:lang w:eastAsia="zh-CN"/>
              </w:rPr>
              <w:t>A</w:t>
            </w:r>
            <w:r w:rsidRPr="00614B7A">
              <w:rPr>
                <w:rFonts w:cs="Arial"/>
              </w:rPr>
              <w:t>.2</w:t>
            </w:r>
            <w:r w:rsidRPr="00614B7A">
              <w:rPr>
                <w:rFonts w:eastAsia="SimSun" w:cs="Arial"/>
                <w:lang w:eastAsia="zh-CN"/>
              </w:rPr>
              <w:t>.2</w:t>
            </w:r>
            <w:r w:rsidRPr="00614B7A">
              <w:rPr>
                <w:rFonts w:cs="Arial"/>
              </w:rPr>
              <w:t xml:space="preserve"> has been executed.</w:t>
            </w:r>
          </w:p>
        </w:tc>
      </w:tr>
      <w:tr w:rsidR="00A85D8A" w:rsidRPr="00614B7A" w14:paraId="10F38C0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AAF2263" w14:textId="77777777" w:rsidR="00A85D8A" w:rsidRPr="00614B7A" w:rsidRDefault="00A85D8A" w:rsidP="00BE3F9E">
            <w:pPr>
              <w:pStyle w:val="TAL"/>
            </w:pPr>
            <w:r w:rsidRPr="00614B7A">
              <w:rPr>
                <w:rFonts w:cs="Arial"/>
              </w:rPr>
              <w:t>7.3B.2.4_1.3</w:t>
            </w:r>
          </w:p>
        </w:tc>
        <w:tc>
          <w:tcPr>
            <w:tcW w:w="4367" w:type="dxa"/>
            <w:tcBorders>
              <w:top w:val="single" w:sz="4" w:space="0" w:color="auto"/>
              <w:left w:val="single" w:sz="4" w:space="0" w:color="auto"/>
              <w:bottom w:val="single" w:sz="4" w:space="0" w:color="auto"/>
              <w:right w:val="single" w:sz="4" w:space="0" w:color="auto"/>
            </w:tcBorders>
            <w:hideMark/>
          </w:tcPr>
          <w:p w14:paraId="2BC72887" w14:textId="77777777" w:rsidR="00A85D8A" w:rsidRPr="00614B7A" w:rsidRDefault="00A85D8A" w:rsidP="00BE3F9E">
            <w:pPr>
              <w:pStyle w:val="TAL"/>
            </w:pPr>
            <w:r w:rsidRPr="00614B7A">
              <w:rPr>
                <w:rFonts w:cs="Arial"/>
              </w:rPr>
              <w:t>Reference sensitivity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26A8090" w14:textId="77777777" w:rsidR="00A85D8A" w:rsidRPr="00614B7A" w:rsidRDefault="00A85D8A" w:rsidP="00BE3F9E">
            <w:pPr>
              <w:pStyle w:val="TAC"/>
              <w:rPr>
                <w:lang w:eastAsia="zh-CN"/>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AD2CCA9" w14:textId="77777777" w:rsidR="00A85D8A" w:rsidRPr="00614B7A" w:rsidRDefault="00A85D8A" w:rsidP="00BE3F9E">
            <w:pPr>
              <w:pStyle w:val="TAL"/>
            </w:pPr>
            <w:r w:rsidRPr="00614B7A">
              <w:rPr>
                <w:rFonts w:cs="Arial"/>
              </w:rPr>
              <w:t>C012h</w:t>
            </w:r>
          </w:p>
        </w:tc>
        <w:tc>
          <w:tcPr>
            <w:tcW w:w="3091" w:type="dxa"/>
            <w:tcBorders>
              <w:top w:val="single" w:sz="4" w:space="0" w:color="auto"/>
              <w:left w:val="single" w:sz="4" w:space="0" w:color="auto"/>
              <w:bottom w:val="single" w:sz="4" w:space="0" w:color="auto"/>
              <w:right w:val="single" w:sz="4" w:space="0" w:color="auto"/>
            </w:tcBorders>
            <w:hideMark/>
          </w:tcPr>
          <w:p w14:paraId="240239A7" w14:textId="77777777" w:rsidR="00A85D8A" w:rsidRPr="00614B7A" w:rsidRDefault="00A85D8A" w:rsidP="00BE3F9E">
            <w:pPr>
              <w:pStyle w:val="TAL"/>
              <w:rPr>
                <w:lang w:eastAsia="zh-CN"/>
              </w:rPr>
            </w:pPr>
            <w:r w:rsidRPr="00614B7A">
              <w:rPr>
                <w:rFonts w:cs="Arial"/>
              </w:rPr>
              <w:t xml:space="preserve">UEs supporting inter-band EN-DC </w:t>
            </w:r>
            <w:r w:rsidRPr="00614B7A">
              <w:rPr>
                <w:lang w:eastAsia="zh-CN"/>
              </w:rPr>
              <w:t>including FR2</w:t>
            </w:r>
            <w:r w:rsidRPr="00614B7A">
              <w:rPr>
                <w:rFonts w:eastAsia="SimSun"/>
                <w:szCs w:val="18"/>
                <w:lang w:eastAsia="zh-CN"/>
              </w:rPr>
              <w:t xml:space="preserve"> </w:t>
            </w:r>
            <w:r w:rsidRPr="00614B7A">
              <w:t>with 4 NR DL CCs</w:t>
            </w:r>
          </w:p>
        </w:tc>
        <w:tc>
          <w:tcPr>
            <w:tcW w:w="1551" w:type="dxa"/>
            <w:tcBorders>
              <w:top w:val="single" w:sz="4" w:space="0" w:color="auto"/>
              <w:left w:val="single" w:sz="4" w:space="0" w:color="auto"/>
              <w:bottom w:val="single" w:sz="4" w:space="0" w:color="auto"/>
              <w:right w:val="single" w:sz="4" w:space="0" w:color="auto"/>
            </w:tcBorders>
            <w:hideMark/>
          </w:tcPr>
          <w:p w14:paraId="046A6F5F" w14:textId="77777777" w:rsidR="00A85D8A" w:rsidRPr="00614B7A" w:rsidRDefault="00A85D8A" w:rsidP="00BE3F9E">
            <w:pPr>
              <w:pStyle w:val="TAL"/>
              <w:rPr>
                <w:rFonts w:eastAsia="Malgun Gothic"/>
                <w:lang w:eastAsia="ko-KR"/>
              </w:rPr>
            </w:pPr>
            <w:r w:rsidRPr="00614B7A">
              <w:rPr>
                <w:rFonts w:eastAsia="SimSun"/>
                <w:szCs w:val="18"/>
              </w:rPr>
              <w:t>E013a</w:t>
            </w:r>
          </w:p>
        </w:tc>
        <w:tc>
          <w:tcPr>
            <w:tcW w:w="1184" w:type="dxa"/>
            <w:tcBorders>
              <w:top w:val="single" w:sz="4" w:space="0" w:color="auto"/>
              <w:left w:val="single" w:sz="4" w:space="0" w:color="auto"/>
              <w:bottom w:val="single" w:sz="4" w:space="0" w:color="auto"/>
              <w:right w:val="single" w:sz="4" w:space="0" w:color="auto"/>
            </w:tcBorders>
          </w:tcPr>
          <w:p w14:paraId="023F4FBB"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1E25F99" w14:textId="77777777" w:rsidR="00A85D8A" w:rsidRPr="00614B7A" w:rsidRDefault="00A85D8A" w:rsidP="00BE3F9E">
            <w:pPr>
              <w:pStyle w:val="TAL"/>
              <w:rPr>
                <w:rFonts w:cs="Arial"/>
              </w:rPr>
            </w:pPr>
            <w:r w:rsidRPr="00614B7A">
              <w:rPr>
                <w:rFonts w:cs="Arial"/>
              </w:rPr>
              <w:t>NOTE 5</w:t>
            </w:r>
          </w:p>
          <w:p w14:paraId="747A3FEE" w14:textId="77777777" w:rsidR="00A85D8A" w:rsidRPr="00614B7A" w:rsidRDefault="00A85D8A" w:rsidP="00BE3F9E">
            <w:pPr>
              <w:pStyle w:val="TAL"/>
              <w:rPr>
                <w:rFonts w:cs="Arial"/>
              </w:rPr>
            </w:pPr>
            <w:r w:rsidRPr="00614B7A">
              <w:rPr>
                <w:rFonts w:cs="Arial"/>
              </w:rPr>
              <w:t xml:space="preserve">Skip </w:t>
            </w:r>
            <w:r w:rsidRPr="00614B7A">
              <w:rPr>
                <w:lang w:eastAsia="zh-CN"/>
              </w:rPr>
              <w:t xml:space="preserve">TC </w:t>
            </w:r>
            <w:r w:rsidRPr="00614B7A">
              <w:rPr>
                <w:rFonts w:cs="Arial"/>
              </w:rPr>
              <w:t>7.3B.2.4_1.3 if UE supports SA and TS 38.521-2 TC 7.3</w:t>
            </w:r>
            <w:r w:rsidRPr="00614B7A">
              <w:rPr>
                <w:rFonts w:eastAsia="SimSun" w:cs="Arial"/>
                <w:lang w:eastAsia="zh-CN"/>
              </w:rPr>
              <w:t>A</w:t>
            </w:r>
            <w:r w:rsidRPr="00614B7A">
              <w:rPr>
                <w:rFonts w:cs="Arial"/>
              </w:rPr>
              <w:t>.2</w:t>
            </w:r>
            <w:r w:rsidRPr="00614B7A">
              <w:rPr>
                <w:rFonts w:eastAsia="SimSun" w:cs="Arial"/>
                <w:lang w:eastAsia="zh-CN"/>
              </w:rPr>
              <w:t>.3</w:t>
            </w:r>
            <w:r w:rsidRPr="00614B7A">
              <w:rPr>
                <w:rFonts w:cs="Arial"/>
              </w:rPr>
              <w:t xml:space="preserve"> has been executed.</w:t>
            </w:r>
          </w:p>
        </w:tc>
      </w:tr>
      <w:tr w:rsidR="00A85D8A" w:rsidRPr="00614B7A" w14:paraId="027D100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A4F4759" w14:textId="77777777" w:rsidR="00A85D8A" w:rsidRPr="00614B7A" w:rsidRDefault="00A85D8A" w:rsidP="00BE3F9E">
            <w:pPr>
              <w:pStyle w:val="TAL"/>
            </w:pPr>
            <w:r w:rsidRPr="00614B7A">
              <w:rPr>
                <w:rFonts w:cs="Arial"/>
              </w:rPr>
              <w:t>7.3B.2.4_1.4</w:t>
            </w:r>
          </w:p>
        </w:tc>
        <w:tc>
          <w:tcPr>
            <w:tcW w:w="4367" w:type="dxa"/>
            <w:tcBorders>
              <w:top w:val="single" w:sz="4" w:space="0" w:color="auto"/>
              <w:left w:val="single" w:sz="4" w:space="0" w:color="auto"/>
              <w:bottom w:val="single" w:sz="4" w:space="0" w:color="auto"/>
              <w:right w:val="single" w:sz="4" w:space="0" w:color="auto"/>
            </w:tcBorders>
            <w:hideMark/>
          </w:tcPr>
          <w:p w14:paraId="7E710F9F" w14:textId="77777777" w:rsidR="00A85D8A" w:rsidRPr="00614B7A" w:rsidRDefault="00A85D8A" w:rsidP="00BE3F9E">
            <w:pPr>
              <w:pStyle w:val="TAL"/>
            </w:pPr>
            <w:r w:rsidRPr="00614B7A">
              <w:rPr>
                <w:rFonts w:cs="Arial"/>
              </w:rPr>
              <w:t>Reference sensitivity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52715559" w14:textId="77777777" w:rsidR="00A85D8A" w:rsidRPr="00614B7A" w:rsidRDefault="00A85D8A" w:rsidP="00BE3F9E">
            <w:pPr>
              <w:pStyle w:val="TAC"/>
              <w:rPr>
                <w:lang w:eastAsia="zh-CN"/>
              </w:rPr>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60E42AA5" w14:textId="77777777" w:rsidR="00A85D8A" w:rsidRPr="00614B7A" w:rsidRDefault="00A85D8A" w:rsidP="00BE3F9E">
            <w:pPr>
              <w:pStyle w:val="TAL"/>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2C44EAB0" w14:textId="77777777" w:rsidR="00A85D8A" w:rsidRPr="00614B7A" w:rsidRDefault="00A85D8A" w:rsidP="00BE3F9E">
            <w:pPr>
              <w:pStyle w:val="TAL"/>
              <w:rPr>
                <w:lang w:eastAsia="zh-CN"/>
              </w:rPr>
            </w:pPr>
            <w:r w:rsidRPr="00614B7A">
              <w:rPr>
                <w:rFonts w:cs="Arial"/>
              </w:rPr>
              <w:t xml:space="preserve">UEs supporting inter-band EN-DC </w:t>
            </w:r>
            <w:r w:rsidRPr="00614B7A">
              <w:rPr>
                <w:lang w:eastAsia="zh-CN"/>
              </w:rPr>
              <w:t>including FR2</w:t>
            </w:r>
            <w:r w:rsidRPr="00614B7A">
              <w:rPr>
                <w:rFonts w:eastAsia="SimSun"/>
                <w:szCs w:val="18"/>
                <w:lang w:eastAsia="zh-CN"/>
              </w:rPr>
              <w:t xml:space="preserve"> </w:t>
            </w:r>
            <w:r w:rsidRPr="00614B7A">
              <w:t>with 5 NR DL CCs</w:t>
            </w:r>
          </w:p>
        </w:tc>
        <w:tc>
          <w:tcPr>
            <w:tcW w:w="1551" w:type="dxa"/>
            <w:tcBorders>
              <w:top w:val="single" w:sz="4" w:space="0" w:color="auto"/>
              <w:left w:val="single" w:sz="4" w:space="0" w:color="auto"/>
              <w:bottom w:val="single" w:sz="4" w:space="0" w:color="auto"/>
              <w:right w:val="single" w:sz="4" w:space="0" w:color="auto"/>
            </w:tcBorders>
            <w:hideMark/>
          </w:tcPr>
          <w:p w14:paraId="6AEC273E" w14:textId="77777777" w:rsidR="00A85D8A" w:rsidRPr="00614B7A" w:rsidRDefault="00A85D8A" w:rsidP="00BE3F9E">
            <w:pPr>
              <w:pStyle w:val="TAL"/>
              <w:rPr>
                <w:rFonts w:eastAsia="Malgun Gothic"/>
                <w:lang w:eastAsia="ko-KR"/>
              </w:rPr>
            </w:pPr>
            <w:r w:rsidRPr="00614B7A">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0AA7667"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68D1115" w14:textId="77777777" w:rsidR="00A85D8A" w:rsidRPr="00614B7A" w:rsidRDefault="00A85D8A" w:rsidP="00BE3F9E">
            <w:pPr>
              <w:pStyle w:val="TAL"/>
              <w:rPr>
                <w:rFonts w:cs="Arial"/>
              </w:rPr>
            </w:pPr>
            <w:r w:rsidRPr="00614B7A">
              <w:rPr>
                <w:rFonts w:cs="Arial"/>
              </w:rPr>
              <w:t>NOTE 1</w:t>
            </w:r>
          </w:p>
          <w:p w14:paraId="0CD506EF" w14:textId="77777777" w:rsidR="00A85D8A" w:rsidRPr="00614B7A" w:rsidRDefault="00A85D8A" w:rsidP="00BE3F9E">
            <w:pPr>
              <w:pStyle w:val="TAL"/>
              <w:rPr>
                <w:rFonts w:cs="Arial"/>
              </w:rPr>
            </w:pPr>
            <w:r w:rsidRPr="00614B7A">
              <w:rPr>
                <w:rFonts w:cs="Arial"/>
              </w:rPr>
              <w:t>NOTE 5</w:t>
            </w:r>
          </w:p>
          <w:p w14:paraId="6377B58F" w14:textId="77777777" w:rsidR="00A85D8A" w:rsidRPr="00614B7A" w:rsidRDefault="00A85D8A" w:rsidP="00BE3F9E">
            <w:pPr>
              <w:pStyle w:val="TAL"/>
              <w:rPr>
                <w:rFonts w:cs="Arial"/>
              </w:rPr>
            </w:pPr>
            <w:r w:rsidRPr="00614B7A">
              <w:rPr>
                <w:rFonts w:cs="Arial"/>
              </w:rPr>
              <w:t xml:space="preserve">Skip </w:t>
            </w:r>
            <w:r w:rsidRPr="00614B7A">
              <w:rPr>
                <w:lang w:eastAsia="zh-CN"/>
              </w:rPr>
              <w:t xml:space="preserve">TC </w:t>
            </w:r>
            <w:r w:rsidRPr="00614B7A">
              <w:rPr>
                <w:rFonts w:cs="Arial"/>
              </w:rPr>
              <w:t>7.3B.2.4_1.4 if UE supports SA and TS 38.521-2 TC 7.3</w:t>
            </w:r>
            <w:r w:rsidRPr="00614B7A">
              <w:rPr>
                <w:rFonts w:eastAsia="SimSun" w:cs="Arial"/>
                <w:lang w:eastAsia="zh-CN"/>
              </w:rPr>
              <w:t>A</w:t>
            </w:r>
            <w:r w:rsidRPr="00614B7A">
              <w:rPr>
                <w:rFonts w:cs="Arial"/>
              </w:rPr>
              <w:t>.2</w:t>
            </w:r>
            <w:r w:rsidRPr="00614B7A">
              <w:rPr>
                <w:rFonts w:eastAsia="SimSun" w:cs="Arial"/>
                <w:lang w:eastAsia="zh-CN"/>
              </w:rPr>
              <w:t>.4</w:t>
            </w:r>
            <w:r w:rsidRPr="00614B7A">
              <w:rPr>
                <w:rFonts w:cs="Arial"/>
              </w:rPr>
              <w:t xml:space="preserve"> has been executed.</w:t>
            </w:r>
          </w:p>
        </w:tc>
      </w:tr>
      <w:tr w:rsidR="00A85D8A" w:rsidRPr="00614B7A" w14:paraId="506EA51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2DC628A" w14:textId="77777777" w:rsidR="00A85D8A" w:rsidRPr="00614B7A" w:rsidRDefault="00A85D8A" w:rsidP="00BE3F9E">
            <w:pPr>
              <w:pStyle w:val="TAL"/>
              <w:rPr>
                <w:rFonts w:cs="Arial"/>
              </w:rPr>
            </w:pPr>
            <w:r w:rsidRPr="00614B7A">
              <w:rPr>
                <w:rFonts w:cs="Arial"/>
              </w:rPr>
              <w:t>7.3B.2.4_1.5</w:t>
            </w:r>
          </w:p>
        </w:tc>
        <w:tc>
          <w:tcPr>
            <w:tcW w:w="4367" w:type="dxa"/>
            <w:tcBorders>
              <w:top w:val="single" w:sz="4" w:space="0" w:color="auto"/>
              <w:left w:val="single" w:sz="4" w:space="0" w:color="auto"/>
              <w:bottom w:val="single" w:sz="4" w:space="0" w:color="auto"/>
              <w:right w:val="single" w:sz="4" w:space="0" w:color="auto"/>
            </w:tcBorders>
            <w:hideMark/>
          </w:tcPr>
          <w:p w14:paraId="2BBD0FFE" w14:textId="77777777" w:rsidR="00A85D8A" w:rsidRPr="00614B7A" w:rsidRDefault="00A85D8A" w:rsidP="00BE3F9E">
            <w:pPr>
              <w:pStyle w:val="TAL"/>
            </w:pPr>
            <w:r w:rsidRPr="00614B7A">
              <w:rPr>
                <w:rFonts w:eastAsia="Batang"/>
              </w:rPr>
              <w:t>Reference sensitivity for Inter-band EN-DC including FR2 (6 NR CCs)</w:t>
            </w:r>
          </w:p>
        </w:tc>
        <w:tc>
          <w:tcPr>
            <w:tcW w:w="850" w:type="dxa"/>
            <w:tcBorders>
              <w:top w:val="single" w:sz="4" w:space="0" w:color="auto"/>
              <w:left w:val="single" w:sz="4" w:space="0" w:color="auto"/>
              <w:bottom w:val="single" w:sz="4" w:space="0" w:color="auto"/>
              <w:right w:val="single" w:sz="4" w:space="0" w:color="auto"/>
            </w:tcBorders>
            <w:hideMark/>
          </w:tcPr>
          <w:p w14:paraId="0F1B552C"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269F40EB" w14:textId="77777777" w:rsidR="00A85D8A" w:rsidRPr="00614B7A" w:rsidRDefault="00A85D8A" w:rsidP="00BE3F9E">
            <w:pPr>
              <w:pStyle w:val="TAL"/>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468A393C" w14:textId="77777777" w:rsidR="00A85D8A" w:rsidRPr="00614B7A" w:rsidRDefault="00A85D8A" w:rsidP="00BE3F9E">
            <w:pPr>
              <w:pStyle w:val="TAL"/>
              <w:rPr>
                <w:lang w:eastAsia="zh-CN"/>
              </w:rPr>
            </w:pPr>
            <w:r w:rsidRPr="00614B7A">
              <w:rPr>
                <w:rFonts w:cs="Arial"/>
              </w:rPr>
              <w:t xml:space="preserve">UEs supporting inter-band EN-DC </w:t>
            </w:r>
            <w:r w:rsidRPr="00614B7A">
              <w:rPr>
                <w:lang w:eastAsia="zh-CN"/>
              </w:rPr>
              <w:t>including FR2</w:t>
            </w:r>
            <w:r w:rsidRPr="00614B7A">
              <w:rPr>
                <w:rFonts w:eastAsia="SimSun"/>
                <w:szCs w:val="18"/>
                <w:lang w:eastAsia="zh-CN"/>
              </w:rPr>
              <w:t xml:space="preserve"> </w:t>
            </w:r>
            <w:r w:rsidRPr="00614B7A">
              <w:t>with 6 NR DL CCs</w:t>
            </w:r>
          </w:p>
        </w:tc>
        <w:tc>
          <w:tcPr>
            <w:tcW w:w="1551" w:type="dxa"/>
            <w:tcBorders>
              <w:top w:val="single" w:sz="4" w:space="0" w:color="auto"/>
              <w:left w:val="single" w:sz="4" w:space="0" w:color="auto"/>
              <w:bottom w:val="single" w:sz="4" w:space="0" w:color="auto"/>
              <w:right w:val="single" w:sz="4" w:space="0" w:color="auto"/>
            </w:tcBorders>
            <w:hideMark/>
          </w:tcPr>
          <w:p w14:paraId="3FC27FAC" w14:textId="77777777" w:rsidR="00A85D8A" w:rsidRPr="00614B7A" w:rsidRDefault="00A85D8A" w:rsidP="00BE3F9E">
            <w:pPr>
              <w:pStyle w:val="TAL"/>
              <w:rPr>
                <w:rFonts w:eastAsia="SimSun"/>
                <w:szCs w:val="18"/>
              </w:rPr>
            </w:pPr>
            <w:r w:rsidRPr="00614B7A">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3A8D143"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E70C0C6" w14:textId="77777777" w:rsidR="00A85D8A" w:rsidRPr="00614B7A" w:rsidRDefault="00A85D8A" w:rsidP="00BE3F9E">
            <w:pPr>
              <w:pStyle w:val="TAL"/>
              <w:rPr>
                <w:rFonts w:cs="Arial"/>
              </w:rPr>
            </w:pPr>
            <w:r w:rsidRPr="00614B7A">
              <w:rPr>
                <w:rFonts w:cs="Arial"/>
              </w:rPr>
              <w:t>NOTE 1</w:t>
            </w:r>
          </w:p>
          <w:p w14:paraId="66A01FB4" w14:textId="77777777" w:rsidR="00A85D8A" w:rsidRPr="00614B7A" w:rsidRDefault="00A85D8A" w:rsidP="00BE3F9E">
            <w:pPr>
              <w:pStyle w:val="TAL"/>
              <w:rPr>
                <w:rFonts w:cs="Arial"/>
              </w:rPr>
            </w:pPr>
            <w:r w:rsidRPr="00614B7A">
              <w:rPr>
                <w:rFonts w:cs="Arial"/>
              </w:rPr>
              <w:t>NOTE 5</w:t>
            </w:r>
          </w:p>
          <w:p w14:paraId="27ED29F0" w14:textId="77777777" w:rsidR="00A85D8A" w:rsidRPr="00614B7A" w:rsidRDefault="00A85D8A" w:rsidP="00BE3F9E">
            <w:pPr>
              <w:pStyle w:val="TAL"/>
              <w:rPr>
                <w:rFonts w:cs="Arial"/>
              </w:rPr>
            </w:pPr>
            <w:r w:rsidRPr="00614B7A">
              <w:rPr>
                <w:rFonts w:cs="Arial"/>
              </w:rPr>
              <w:t xml:space="preserve">Skip </w:t>
            </w:r>
            <w:r w:rsidRPr="00614B7A">
              <w:rPr>
                <w:lang w:eastAsia="zh-CN"/>
              </w:rPr>
              <w:t xml:space="preserve">TC </w:t>
            </w:r>
            <w:r w:rsidRPr="00614B7A">
              <w:rPr>
                <w:rFonts w:cs="Arial"/>
              </w:rPr>
              <w:t>7.3B.2.4_1.5 if UE supports SA and TS 38.521-2 TC 7.3</w:t>
            </w:r>
            <w:r w:rsidRPr="00614B7A">
              <w:rPr>
                <w:rFonts w:eastAsia="SimSun" w:cs="Arial"/>
                <w:lang w:eastAsia="zh-CN"/>
              </w:rPr>
              <w:t>A</w:t>
            </w:r>
            <w:r w:rsidRPr="00614B7A">
              <w:rPr>
                <w:rFonts w:cs="Arial"/>
              </w:rPr>
              <w:t>.2</w:t>
            </w:r>
            <w:r w:rsidRPr="00614B7A">
              <w:rPr>
                <w:rFonts w:eastAsia="SimSun" w:cs="Arial"/>
                <w:lang w:eastAsia="zh-CN"/>
              </w:rPr>
              <w:t>.5</w:t>
            </w:r>
            <w:r w:rsidRPr="00614B7A">
              <w:rPr>
                <w:rFonts w:cs="Arial"/>
              </w:rPr>
              <w:t xml:space="preserve"> has been executed.</w:t>
            </w:r>
          </w:p>
        </w:tc>
      </w:tr>
      <w:tr w:rsidR="00A85D8A" w:rsidRPr="00614B7A" w14:paraId="3FBFF81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FC05971" w14:textId="77777777" w:rsidR="00A85D8A" w:rsidRPr="00614B7A" w:rsidRDefault="00A85D8A" w:rsidP="00BE3F9E">
            <w:pPr>
              <w:pStyle w:val="TAL"/>
              <w:rPr>
                <w:rFonts w:cs="Arial"/>
              </w:rPr>
            </w:pPr>
            <w:r w:rsidRPr="00614B7A">
              <w:rPr>
                <w:rFonts w:cs="Arial"/>
              </w:rPr>
              <w:lastRenderedPageBreak/>
              <w:t>7.3B.2.4_1.6</w:t>
            </w:r>
          </w:p>
        </w:tc>
        <w:tc>
          <w:tcPr>
            <w:tcW w:w="4367" w:type="dxa"/>
            <w:tcBorders>
              <w:top w:val="single" w:sz="4" w:space="0" w:color="auto"/>
              <w:left w:val="single" w:sz="4" w:space="0" w:color="auto"/>
              <w:bottom w:val="single" w:sz="4" w:space="0" w:color="auto"/>
              <w:right w:val="single" w:sz="4" w:space="0" w:color="auto"/>
            </w:tcBorders>
            <w:hideMark/>
          </w:tcPr>
          <w:p w14:paraId="51342814" w14:textId="77777777" w:rsidR="00A85D8A" w:rsidRPr="00614B7A" w:rsidRDefault="00A85D8A" w:rsidP="00BE3F9E">
            <w:pPr>
              <w:pStyle w:val="TAL"/>
            </w:pPr>
            <w:r w:rsidRPr="00614B7A">
              <w:rPr>
                <w:rFonts w:eastAsia="Batang"/>
              </w:rPr>
              <w:t>Reference sensitivity for Inter-band EN-DC including FR2 (7 NR CCs)</w:t>
            </w:r>
          </w:p>
        </w:tc>
        <w:tc>
          <w:tcPr>
            <w:tcW w:w="850" w:type="dxa"/>
            <w:tcBorders>
              <w:top w:val="single" w:sz="4" w:space="0" w:color="auto"/>
              <w:left w:val="single" w:sz="4" w:space="0" w:color="auto"/>
              <w:bottom w:val="single" w:sz="4" w:space="0" w:color="auto"/>
              <w:right w:val="single" w:sz="4" w:space="0" w:color="auto"/>
            </w:tcBorders>
            <w:hideMark/>
          </w:tcPr>
          <w:p w14:paraId="58F273E9"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68559A04" w14:textId="77777777" w:rsidR="00A85D8A" w:rsidRPr="00614B7A" w:rsidRDefault="00A85D8A" w:rsidP="00BE3F9E">
            <w:pPr>
              <w:pStyle w:val="TAL"/>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37028CA1" w14:textId="77777777" w:rsidR="00A85D8A" w:rsidRPr="00614B7A" w:rsidRDefault="00A85D8A" w:rsidP="00BE3F9E">
            <w:pPr>
              <w:pStyle w:val="TAL"/>
              <w:rPr>
                <w:lang w:eastAsia="zh-CN"/>
              </w:rPr>
            </w:pPr>
            <w:r w:rsidRPr="00614B7A">
              <w:rPr>
                <w:rFonts w:cs="Arial"/>
              </w:rPr>
              <w:t xml:space="preserve">UEs supporting inter-band EN-DC </w:t>
            </w:r>
            <w:r w:rsidRPr="00614B7A">
              <w:rPr>
                <w:lang w:eastAsia="zh-CN"/>
              </w:rPr>
              <w:t>including FR2</w:t>
            </w:r>
            <w:r w:rsidRPr="00614B7A">
              <w:rPr>
                <w:rFonts w:eastAsia="SimSun"/>
                <w:szCs w:val="18"/>
                <w:lang w:eastAsia="zh-CN"/>
              </w:rPr>
              <w:t xml:space="preserve"> </w:t>
            </w:r>
            <w:r w:rsidRPr="00614B7A">
              <w:t>with 7 NR DL CCs</w:t>
            </w:r>
          </w:p>
        </w:tc>
        <w:tc>
          <w:tcPr>
            <w:tcW w:w="1551" w:type="dxa"/>
            <w:tcBorders>
              <w:top w:val="single" w:sz="4" w:space="0" w:color="auto"/>
              <w:left w:val="single" w:sz="4" w:space="0" w:color="auto"/>
              <w:bottom w:val="single" w:sz="4" w:space="0" w:color="auto"/>
              <w:right w:val="single" w:sz="4" w:space="0" w:color="auto"/>
            </w:tcBorders>
            <w:hideMark/>
          </w:tcPr>
          <w:p w14:paraId="77D9DC05" w14:textId="77777777" w:rsidR="00A85D8A" w:rsidRPr="00614B7A" w:rsidRDefault="00A85D8A" w:rsidP="00BE3F9E">
            <w:pPr>
              <w:pStyle w:val="TAL"/>
              <w:rPr>
                <w:rFonts w:eastAsia="SimSun"/>
                <w:szCs w:val="18"/>
              </w:rPr>
            </w:pPr>
            <w:r w:rsidRPr="00614B7A">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BDA9C5B"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CAD48AC" w14:textId="77777777" w:rsidR="00A85D8A" w:rsidRPr="00614B7A" w:rsidRDefault="00A85D8A" w:rsidP="00BE3F9E">
            <w:pPr>
              <w:pStyle w:val="TAL"/>
              <w:rPr>
                <w:rFonts w:cs="Arial"/>
              </w:rPr>
            </w:pPr>
            <w:r w:rsidRPr="00614B7A">
              <w:rPr>
                <w:rFonts w:cs="Arial"/>
              </w:rPr>
              <w:t>NOTE 1</w:t>
            </w:r>
          </w:p>
          <w:p w14:paraId="6EC99A77" w14:textId="77777777" w:rsidR="00A85D8A" w:rsidRPr="00614B7A" w:rsidRDefault="00A85D8A" w:rsidP="00BE3F9E">
            <w:pPr>
              <w:pStyle w:val="TAL"/>
              <w:rPr>
                <w:rFonts w:cs="Arial"/>
              </w:rPr>
            </w:pPr>
            <w:r w:rsidRPr="00614B7A">
              <w:rPr>
                <w:rFonts w:cs="Arial"/>
              </w:rPr>
              <w:t>NOTE 5</w:t>
            </w:r>
          </w:p>
          <w:p w14:paraId="4737B8F9" w14:textId="77777777" w:rsidR="00A85D8A" w:rsidRPr="00614B7A" w:rsidRDefault="00A85D8A" w:rsidP="00BE3F9E">
            <w:pPr>
              <w:pStyle w:val="TAL"/>
              <w:rPr>
                <w:rFonts w:cs="Arial"/>
              </w:rPr>
            </w:pPr>
            <w:r w:rsidRPr="00614B7A">
              <w:rPr>
                <w:rFonts w:cs="Arial"/>
              </w:rPr>
              <w:t xml:space="preserve">Skip </w:t>
            </w:r>
            <w:r w:rsidRPr="00614B7A">
              <w:rPr>
                <w:lang w:eastAsia="zh-CN"/>
              </w:rPr>
              <w:t xml:space="preserve">TC </w:t>
            </w:r>
            <w:r w:rsidRPr="00614B7A">
              <w:rPr>
                <w:rFonts w:cs="Arial"/>
              </w:rPr>
              <w:t>7.3B.2.4_1.6 if UE supports SA and TS 38.521-2 TC 7.3</w:t>
            </w:r>
            <w:r w:rsidRPr="00614B7A">
              <w:rPr>
                <w:rFonts w:eastAsia="SimSun" w:cs="Arial"/>
                <w:lang w:eastAsia="zh-CN"/>
              </w:rPr>
              <w:t>A</w:t>
            </w:r>
            <w:r w:rsidRPr="00614B7A">
              <w:rPr>
                <w:rFonts w:cs="Arial"/>
              </w:rPr>
              <w:t>.2</w:t>
            </w:r>
            <w:r w:rsidRPr="00614B7A">
              <w:rPr>
                <w:rFonts w:eastAsia="SimSun" w:cs="Arial"/>
                <w:lang w:eastAsia="zh-CN"/>
              </w:rPr>
              <w:t>.6</w:t>
            </w:r>
            <w:r w:rsidRPr="00614B7A">
              <w:rPr>
                <w:rFonts w:cs="Arial"/>
              </w:rPr>
              <w:t xml:space="preserve"> has been executed.</w:t>
            </w:r>
          </w:p>
        </w:tc>
      </w:tr>
      <w:tr w:rsidR="00A85D8A" w:rsidRPr="00614B7A" w14:paraId="12315F0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29E00DF" w14:textId="77777777" w:rsidR="00A85D8A" w:rsidRPr="00614B7A" w:rsidRDefault="00A85D8A" w:rsidP="00BE3F9E">
            <w:pPr>
              <w:pStyle w:val="TAL"/>
              <w:rPr>
                <w:rFonts w:cs="Arial"/>
              </w:rPr>
            </w:pPr>
            <w:r w:rsidRPr="00614B7A">
              <w:rPr>
                <w:rFonts w:cs="Arial"/>
              </w:rPr>
              <w:t>7.3B.2.4_1.7</w:t>
            </w:r>
          </w:p>
        </w:tc>
        <w:tc>
          <w:tcPr>
            <w:tcW w:w="4367" w:type="dxa"/>
            <w:tcBorders>
              <w:top w:val="single" w:sz="4" w:space="0" w:color="auto"/>
              <w:left w:val="single" w:sz="4" w:space="0" w:color="auto"/>
              <w:bottom w:val="single" w:sz="4" w:space="0" w:color="auto"/>
              <w:right w:val="single" w:sz="4" w:space="0" w:color="auto"/>
            </w:tcBorders>
            <w:hideMark/>
          </w:tcPr>
          <w:p w14:paraId="4294356A" w14:textId="77777777" w:rsidR="00A85D8A" w:rsidRPr="00614B7A" w:rsidRDefault="00A85D8A" w:rsidP="00BE3F9E">
            <w:pPr>
              <w:pStyle w:val="TAL"/>
            </w:pPr>
            <w:r w:rsidRPr="00614B7A">
              <w:rPr>
                <w:rFonts w:eastAsia="Batang"/>
              </w:rPr>
              <w:t>Reference sensitivity for Inter-band EN-DC including FR2 (8 NR CCs)</w:t>
            </w:r>
          </w:p>
        </w:tc>
        <w:tc>
          <w:tcPr>
            <w:tcW w:w="850" w:type="dxa"/>
            <w:tcBorders>
              <w:top w:val="single" w:sz="4" w:space="0" w:color="auto"/>
              <w:left w:val="single" w:sz="4" w:space="0" w:color="auto"/>
              <w:bottom w:val="single" w:sz="4" w:space="0" w:color="auto"/>
              <w:right w:val="single" w:sz="4" w:space="0" w:color="auto"/>
            </w:tcBorders>
            <w:hideMark/>
          </w:tcPr>
          <w:p w14:paraId="4AD20B82"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7710588F" w14:textId="77777777" w:rsidR="00A85D8A" w:rsidRPr="00614B7A" w:rsidRDefault="00A85D8A" w:rsidP="00BE3F9E">
            <w:pPr>
              <w:pStyle w:val="TAL"/>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49225A16" w14:textId="77777777" w:rsidR="00A85D8A" w:rsidRPr="00614B7A" w:rsidRDefault="00A85D8A" w:rsidP="00BE3F9E">
            <w:pPr>
              <w:pStyle w:val="TAL"/>
              <w:rPr>
                <w:lang w:eastAsia="zh-CN"/>
              </w:rPr>
            </w:pPr>
            <w:r w:rsidRPr="00614B7A">
              <w:rPr>
                <w:rFonts w:cs="Arial"/>
              </w:rPr>
              <w:t xml:space="preserve">UEs supporting inter-band EN-DC </w:t>
            </w:r>
            <w:r w:rsidRPr="00614B7A">
              <w:rPr>
                <w:lang w:eastAsia="zh-CN"/>
              </w:rPr>
              <w:t>including FR2</w:t>
            </w:r>
            <w:r w:rsidRPr="00614B7A">
              <w:rPr>
                <w:rFonts w:eastAsia="SimSun"/>
                <w:szCs w:val="18"/>
                <w:lang w:eastAsia="zh-CN"/>
              </w:rPr>
              <w:t xml:space="preserve"> </w:t>
            </w:r>
            <w:r w:rsidRPr="00614B7A">
              <w:t>with 8 NR DL CCs</w:t>
            </w:r>
          </w:p>
        </w:tc>
        <w:tc>
          <w:tcPr>
            <w:tcW w:w="1551" w:type="dxa"/>
            <w:tcBorders>
              <w:top w:val="single" w:sz="4" w:space="0" w:color="auto"/>
              <w:left w:val="single" w:sz="4" w:space="0" w:color="auto"/>
              <w:bottom w:val="single" w:sz="4" w:space="0" w:color="auto"/>
              <w:right w:val="single" w:sz="4" w:space="0" w:color="auto"/>
            </w:tcBorders>
            <w:hideMark/>
          </w:tcPr>
          <w:p w14:paraId="45E6ECD0" w14:textId="77777777" w:rsidR="00A85D8A" w:rsidRPr="00614B7A" w:rsidRDefault="00A85D8A" w:rsidP="00BE3F9E">
            <w:pPr>
              <w:pStyle w:val="TAL"/>
              <w:rPr>
                <w:rFonts w:eastAsia="SimSun"/>
                <w:szCs w:val="18"/>
              </w:rPr>
            </w:pPr>
            <w:r w:rsidRPr="00614B7A">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717B3D7"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35B157F" w14:textId="77777777" w:rsidR="00A85D8A" w:rsidRPr="00614B7A" w:rsidRDefault="00A85D8A" w:rsidP="00BE3F9E">
            <w:pPr>
              <w:pStyle w:val="TAL"/>
              <w:rPr>
                <w:rFonts w:cs="Arial"/>
              </w:rPr>
            </w:pPr>
            <w:r w:rsidRPr="00614B7A">
              <w:rPr>
                <w:rFonts w:cs="Arial"/>
              </w:rPr>
              <w:t>NOTE 1</w:t>
            </w:r>
          </w:p>
          <w:p w14:paraId="0854938A" w14:textId="77777777" w:rsidR="00A85D8A" w:rsidRPr="00614B7A" w:rsidRDefault="00A85D8A" w:rsidP="00BE3F9E">
            <w:pPr>
              <w:pStyle w:val="TAL"/>
              <w:rPr>
                <w:rFonts w:cs="Arial"/>
              </w:rPr>
            </w:pPr>
            <w:r w:rsidRPr="00614B7A">
              <w:rPr>
                <w:rFonts w:cs="Arial"/>
              </w:rPr>
              <w:t>NOTE 5</w:t>
            </w:r>
          </w:p>
          <w:p w14:paraId="2FACC5EA" w14:textId="77777777" w:rsidR="00A85D8A" w:rsidRPr="00614B7A" w:rsidRDefault="00A85D8A" w:rsidP="00BE3F9E">
            <w:pPr>
              <w:pStyle w:val="TAL"/>
              <w:rPr>
                <w:rFonts w:cs="Arial"/>
              </w:rPr>
            </w:pPr>
            <w:r w:rsidRPr="00614B7A">
              <w:rPr>
                <w:rFonts w:cs="Arial"/>
              </w:rPr>
              <w:t xml:space="preserve">Skip </w:t>
            </w:r>
            <w:r w:rsidRPr="00614B7A">
              <w:rPr>
                <w:lang w:eastAsia="zh-CN"/>
              </w:rPr>
              <w:t xml:space="preserve">TC </w:t>
            </w:r>
            <w:r w:rsidRPr="00614B7A">
              <w:rPr>
                <w:rFonts w:cs="Arial"/>
              </w:rPr>
              <w:t>7.3B.2.4_1.7 if UE supports SA and TS 38.521-2 TC 7.3</w:t>
            </w:r>
            <w:r w:rsidRPr="00614B7A">
              <w:rPr>
                <w:rFonts w:eastAsia="SimSun" w:cs="Arial"/>
                <w:lang w:eastAsia="zh-CN"/>
              </w:rPr>
              <w:t>A</w:t>
            </w:r>
            <w:r w:rsidRPr="00614B7A">
              <w:rPr>
                <w:rFonts w:cs="Arial"/>
              </w:rPr>
              <w:t>.2</w:t>
            </w:r>
            <w:r w:rsidRPr="00614B7A">
              <w:rPr>
                <w:rFonts w:eastAsia="SimSun" w:cs="Arial"/>
                <w:lang w:eastAsia="zh-CN"/>
              </w:rPr>
              <w:t>.7</w:t>
            </w:r>
            <w:r w:rsidRPr="00614B7A">
              <w:rPr>
                <w:rFonts w:cs="Arial"/>
              </w:rPr>
              <w:t xml:space="preserve"> has been executed.</w:t>
            </w:r>
          </w:p>
        </w:tc>
      </w:tr>
      <w:tr w:rsidR="00A85D8A" w:rsidRPr="00614B7A" w14:paraId="4101CF6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B16574C" w14:textId="77777777" w:rsidR="00A85D8A" w:rsidRPr="00614B7A" w:rsidRDefault="00A85D8A" w:rsidP="00BE3F9E">
            <w:pPr>
              <w:pStyle w:val="TAL"/>
            </w:pPr>
            <w:r w:rsidRPr="00614B7A">
              <w:rPr>
                <w:rFonts w:cs="Arial"/>
              </w:rPr>
              <w:t>7.3B.2.4D</w:t>
            </w:r>
          </w:p>
        </w:tc>
        <w:tc>
          <w:tcPr>
            <w:tcW w:w="4367" w:type="dxa"/>
            <w:tcBorders>
              <w:top w:val="single" w:sz="4" w:space="0" w:color="auto"/>
              <w:left w:val="single" w:sz="4" w:space="0" w:color="auto"/>
              <w:bottom w:val="single" w:sz="4" w:space="0" w:color="auto"/>
              <w:right w:val="single" w:sz="4" w:space="0" w:color="auto"/>
            </w:tcBorders>
            <w:hideMark/>
          </w:tcPr>
          <w:p w14:paraId="731FBF58" w14:textId="77777777" w:rsidR="00A85D8A" w:rsidRPr="00614B7A" w:rsidRDefault="00A85D8A" w:rsidP="00BE3F9E">
            <w:pPr>
              <w:pStyle w:val="TAL"/>
            </w:pPr>
            <w:r w:rsidRPr="00614B7A">
              <w:t>Reference sensitivity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23FC90C7" w14:textId="77777777" w:rsidR="00A85D8A" w:rsidRPr="00614B7A" w:rsidRDefault="00A85D8A" w:rsidP="00BE3F9E">
            <w:pPr>
              <w:pStyle w:val="TAC"/>
              <w:rPr>
                <w:lang w:eastAsia="zh-CN"/>
              </w:rPr>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2B4AD4DF" w14:textId="77777777" w:rsidR="00A85D8A" w:rsidRPr="00614B7A" w:rsidRDefault="00A85D8A" w:rsidP="00BE3F9E">
            <w:pPr>
              <w:pStyle w:val="TAL"/>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70D539CA" w14:textId="77777777" w:rsidR="00A85D8A" w:rsidRPr="00614B7A" w:rsidRDefault="00A85D8A" w:rsidP="00BE3F9E">
            <w:pPr>
              <w:pStyle w:val="TAL"/>
              <w:rPr>
                <w:lang w:eastAsia="zh-CN"/>
              </w:rPr>
            </w:pPr>
            <w:r w:rsidRPr="00614B7A">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16DEDD" w14:textId="77777777" w:rsidR="00A85D8A" w:rsidRPr="00614B7A" w:rsidRDefault="00A85D8A" w:rsidP="00BE3F9E">
            <w:pPr>
              <w:pStyle w:val="TAL"/>
              <w:rPr>
                <w:rFonts w:eastAsia="Malgun Gothic"/>
                <w:lang w:eastAsia="ko-KR"/>
              </w:rPr>
            </w:pPr>
            <w:r w:rsidRPr="00614B7A">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B708E16"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807DEF9" w14:textId="77777777" w:rsidR="00A85D8A" w:rsidRPr="00614B7A" w:rsidRDefault="00A85D8A" w:rsidP="00BE3F9E">
            <w:pPr>
              <w:pStyle w:val="TAL"/>
              <w:rPr>
                <w:rFonts w:cs="Arial"/>
              </w:rPr>
            </w:pPr>
            <w:r w:rsidRPr="00614B7A">
              <w:rPr>
                <w:rFonts w:cs="Arial"/>
              </w:rPr>
              <w:t>NOTE 1</w:t>
            </w:r>
          </w:p>
        </w:tc>
      </w:tr>
      <w:tr w:rsidR="00A85D8A" w:rsidRPr="00614B7A" w14:paraId="0C82F2C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D7E46D4" w14:textId="77777777" w:rsidR="00A85D8A" w:rsidRPr="00614B7A" w:rsidRDefault="00A85D8A" w:rsidP="00BE3F9E">
            <w:pPr>
              <w:pStyle w:val="TAL"/>
              <w:rPr>
                <w:rFonts w:cs="Arial"/>
              </w:rPr>
            </w:pPr>
            <w:r w:rsidRPr="00614B7A">
              <w:rPr>
                <w:rFonts w:cs="Arial"/>
              </w:rPr>
              <w:t>7.3B.4</w:t>
            </w:r>
          </w:p>
        </w:tc>
        <w:tc>
          <w:tcPr>
            <w:tcW w:w="4367" w:type="dxa"/>
            <w:tcBorders>
              <w:top w:val="single" w:sz="4" w:space="0" w:color="auto"/>
              <w:left w:val="single" w:sz="4" w:space="0" w:color="auto"/>
              <w:bottom w:val="single" w:sz="4" w:space="0" w:color="auto"/>
              <w:right w:val="single" w:sz="4" w:space="0" w:color="auto"/>
            </w:tcBorders>
            <w:hideMark/>
          </w:tcPr>
          <w:p w14:paraId="70703DDB" w14:textId="77777777" w:rsidR="00A85D8A" w:rsidRPr="00614B7A" w:rsidRDefault="00A85D8A" w:rsidP="00BE3F9E">
            <w:pPr>
              <w:pStyle w:val="TAL"/>
              <w:rPr>
                <w:rFonts w:cs="Arial"/>
              </w:rPr>
            </w:pPr>
            <w:r w:rsidRPr="00614B7A">
              <w:rPr>
                <w:rFonts w:cs="Arial"/>
              </w:rPr>
              <w:t xml:space="preserve">EIS Spherical Coverage for Inter-band EN-DC including FR2 </w:t>
            </w:r>
            <w:r w:rsidRPr="00614B7A">
              <w:t>(1 NR CC)</w:t>
            </w:r>
          </w:p>
        </w:tc>
        <w:tc>
          <w:tcPr>
            <w:tcW w:w="850" w:type="dxa"/>
            <w:tcBorders>
              <w:top w:val="single" w:sz="4" w:space="0" w:color="auto"/>
              <w:left w:val="single" w:sz="4" w:space="0" w:color="auto"/>
              <w:bottom w:val="single" w:sz="4" w:space="0" w:color="auto"/>
              <w:right w:val="single" w:sz="4" w:space="0" w:color="auto"/>
            </w:tcBorders>
            <w:hideMark/>
          </w:tcPr>
          <w:p w14:paraId="1D01EABB" w14:textId="77777777" w:rsidR="00A85D8A" w:rsidRPr="00614B7A" w:rsidRDefault="00A85D8A" w:rsidP="00BE3F9E">
            <w:pPr>
              <w:pStyle w:val="TAC"/>
              <w:rPr>
                <w:rFonts w:cs="Arial"/>
              </w:rPr>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D96B843" w14:textId="77777777" w:rsidR="00A85D8A" w:rsidRPr="00614B7A" w:rsidRDefault="00A85D8A" w:rsidP="00BE3F9E">
            <w:pPr>
              <w:pStyle w:val="TAL"/>
              <w:rPr>
                <w:rFonts w:cs="Arial"/>
              </w:rPr>
            </w:pPr>
            <w:r w:rsidRPr="00614B7A">
              <w:t>C012a</w:t>
            </w:r>
          </w:p>
        </w:tc>
        <w:tc>
          <w:tcPr>
            <w:tcW w:w="3091" w:type="dxa"/>
            <w:tcBorders>
              <w:top w:val="single" w:sz="4" w:space="0" w:color="auto"/>
              <w:left w:val="single" w:sz="4" w:space="0" w:color="auto"/>
              <w:bottom w:val="single" w:sz="4" w:space="0" w:color="auto"/>
              <w:right w:val="single" w:sz="4" w:space="0" w:color="auto"/>
            </w:tcBorders>
            <w:hideMark/>
          </w:tcPr>
          <w:p w14:paraId="4A27C23F" w14:textId="77777777" w:rsidR="00A85D8A" w:rsidRPr="00614B7A" w:rsidRDefault="00A85D8A" w:rsidP="00BE3F9E">
            <w:pPr>
              <w:pStyle w:val="TAL"/>
              <w:rPr>
                <w:rFonts w:cs="Arial"/>
              </w:rPr>
            </w:pPr>
            <w:r w:rsidRPr="00614B7A">
              <w:rPr>
                <w:lang w:eastAsia="zh-CN"/>
              </w:rPr>
              <w:t>UEs supporting inter-band EN-DC including FR2</w:t>
            </w:r>
            <w:r w:rsidRPr="00614B7A">
              <w:rPr>
                <w:rFonts w:eastAsia="SimSun"/>
                <w:szCs w:val="18"/>
                <w:lang w:eastAsia="zh-CN"/>
              </w:rPr>
              <w:t xml:space="preserve"> </w:t>
            </w:r>
            <w:r w:rsidRPr="00614B7A">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7253D7E8" w14:textId="77777777" w:rsidR="00A85D8A" w:rsidRPr="00614B7A" w:rsidRDefault="00A85D8A" w:rsidP="00BE3F9E">
            <w:pPr>
              <w:pStyle w:val="TAL"/>
              <w:rPr>
                <w:lang w:eastAsia="ko-KR"/>
              </w:rPr>
            </w:pPr>
            <w:r w:rsidRPr="00614B7A">
              <w:rPr>
                <w:rFonts w:eastAsia="SimSun"/>
                <w:szCs w:val="18"/>
              </w:rPr>
              <w:t>E0</w:t>
            </w:r>
            <w:r w:rsidRPr="00614B7A">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158EC423"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073913" w14:textId="77777777" w:rsidR="00A85D8A" w:rsidRPr="00614B7A" w:rsidRDefault="00A85D8A" w:rsidP="00BE3F9E">
            <w:pPr>
              <w:pStyle w:val="TAL"/>
              <w:rPr>
                <w:rFonts w:cs="Arial"/>
              </w:rPr>
            </w:pPr>
            <w:r w:rsidRPr="00614B7A">
              <w:rPr>
                <w:rFonts w:cs="Arial"/>
              </w:rPr>
              <w:t>NOTE 5</w:t>
            </w:r>
          </w:p>
          <w:p w14:paraId="2D2556E2" w14:textId="77777777" w:rsidR="00A85D8A" w:rsidRPr="00614B7A" w:rsidRDefault="00A85D8A" w:rsidP="00BE3F9E">
            <w:pPr>
              <w:pStyle w:val="TAL"/>
              <w:rPr>
                <w:rFonts w:cs="Arial"/>
              </w:rPr>
            </w:pPr>
            <w:r w:rsidRPr="00614B7A">
              <w:rPr>
                <w:rFonts w:cs="Arial"/>
              </w:rPr>
              <w:t xml:space="preserve">Skip </w:t>
            </w:r>
            <w:r w:rsidRPr="00614B7A">
              <w:rPr>
                <w:lang w:eastAsia="zh-CN"/>
              </w:rPr>
              <w:t>TC 7.3B.4</w:t>
            </w:r>
            <w:r w:rsidRPr="00614B7A">
              <w:rPr>
                <w:rFonts w:cs="Arial"/>
              </w:rPr>
              <w:t xml:space="preserve"> if UE supports SA and </w:t>
            </w:r>
            <w:r w:rsidRPr="00614B7A">
              <w:rPr>
                <w:lang w:eastAsia="zh-CN"/>
              </w:rPr>
              <w:t>TS 38.521-2 TC 7.3.4</w:t>
            </w:r>
            <w:r w:rsidRPr="00614B7A">
              <w:rPr>
                <w:rFonts w:cs="Arial"/>
              </w:rPr>
              <w:t xml:space="preserve"> has been executed.</w:t>
            </w:r>
          </w:p>
        </w:tc>
      </w:tr>
      <w:tr w:rsidR="00A85D8A" w:rsidRPr="00614B7A" w14:paraId="69EF7D3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6A935A8" w14:textId="77777777" w:rsidR="00A85D8A" w:rsidRPr="00614B7A" w:rsidRDefault="00A85D8A" w:rsidP="00BE3F9E">
            <w:pPr>
              <w:pStyle w:val="TAL"/>
              <w:rPr>
                <w:b/>
                <w:bCs/>
              </w:rPr>
            </w:pPr>
            <w:r w:rsidRPr="00614B7A">
              <w:rPr>
                <w:b/>
              </w:rPr>
              <w:t>7.4B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47C34B0" w14:textId="77777777" w:rsidR="00A85D8A" w:rsidRPr="00614B7A" w:rsidRDefault="00A85D8A" w:rsidP="00BE3F9E">
            <w:pPr>
              <w:pStyle w:val="TAL"/>
              <w:rPr>
                <w:b/>
              </w:rPr>
            </w:pPr>
            <w:r w:rsidRPr="00614B7A">
              <w:rPr>
                <w:b/>
              </w:rPr>
              <w:t>Maximum Input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FE28CA"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06FBA1B" w14:textId="77777777" w:rsidR="00A85D8A" w:rsidRPr="00614B7A"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94366CB" w14:textId="77777777" w:rsidR="00A85D8A" w:rsidRPr="00614B7A"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9CB2A13" w14:textId="77777777" w:rsidR="00A85D8A" w:rsidRPr="00614B7A"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219FAD0" w14:textId="77777777" w:rsidR="00A85D8A" w:rsidRPr="00614B7A"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9B7C439" w14:textId="77777777" w:rsidR="00A85D8A" w:rsidRPr="00614B7A" w:rsidRDefault="00A85D8A" w:rsidP="00BE3F9E">
            <w:pPr>
              <w:pStyle w:val="TAL"/>
              <w:rPr>
                <w:b/>
              </w:rPr>
            </w:pPr>
          </w:p>
        </w:tc>
      </w:tr>
      <w:tr w:rsidR="00A85D8A" w:rsidRPr="00614B7A" w14:paraId="2D50678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3A2D3BD" w14:textId="77777777" w:rsidR="00A85D8A" w:rsidRPr="00614B7A" w:rsidRDefault="00A85D8A" w:rsidP="00BE3F9E">
            <w:pPr>
              <w:pStyle w:val="TAL"/>
              <w:rPr>
                <w:bCs/>
              </w:rPr>
            </w:pPr>
            <w:r w:rsidRPr="00614B7A">
              <w:t>7.4B.1</w:t>
            </w:r>
          </w:p>
        </w:tc>
        <w:tc>
          <w:tcPr>
            <w:tcW w:w="4367" w:type="dxa"/>
            <w:tcBorders>
              <w:top w:val="single" w:sz="4" w:space="0" w:color="auto"/>
              <w:left w:val="single" w:sz="4" w:space="0" w:color="auto"/>
              <w:bottom w:val="single" w:sz="4" w:space="0" w:color="auto"/>
              <w:right w:val="single" w:sz="4" w:space="0" w:color="auto"/>
            </w:tcBorders>
            <w:hideMark/>
          </w:tcPr>
          <w:p w14:paraId="38A1B4B4" w14:textId="77777777" w:rsidR="00A85D8A" w:rsidRPr="00614B7A" w:rsidRDefault="00A85D8A" w:rsidP="00BE3F9E">
            <w:pPr>
              <w:pStyle w:val="TAL"/>
            </w:pPr>
            <w:r w:rsidRPr="00614B7A">
              <w:t>Maximum Input Level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E9E3C53" w14:textId="77777777" w:rsidR="00A85D8A" w:rsidRPr="00614B7A" w:rsidRDefault="00A85D8A" w:rsidP="00BE3F9E">
            <w:pPr>
              <w:pStyle w:val="TAC"/>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77D1B51" w14:textId="77777777" w:rsidR="00A85D8A" w:rsidRPr="00614B7A" w:rsidRDefault="00A85D8A" w:rsidP="00BE3F9E">
            <w:pPr>
              <w:pStyle w:val="TAL"/>
            </w:pPr>
            <w:r w:rsidRPr="00614B7A">
              <w:t>C009a</w:t>
            </w:r>
          </w:p>
        </w:tc>
        <w:tc>
          <w:tcPr>
            <w:tcW w:w="3091" w:type="dxa"/>
            <w:tcBorders>
              <w:top w:val="single" w:sz="4" w:space="0" w:color="auto"/>
              <w:left w:val="single" w:sz="4" w:space="0" w:color="auto"/>
              <w:bottom w:val="single" w:sz="4" w:space="0" w:color="auto"/>
              <w:right w:val="single" w:sz="4" w:space="0" w:color="auto"/>
            </w:tcBorders>
            <w:hideMark/>
          </w:tcPr>
          <w:p w14:paraId="658D99C3" w14:textId="77777777" w:rsidR="00A85D8A" w:rsidRPr="00614B7A" w:rsidRDefault="00A85D8A" w:rsidP="00BE3F9E">
            <w:pPr>
              <w:pStyle w:val="TAL"/>
            </w:pPr>
            <w:r w:rsidRPr="00614B7A">
              <w:rPr>
                <w:lang w:eastAsia="zh-CN"/>
              </w:rPr>
              <w:t xml:space="preserve">UEs supporting </w:t>
            </w:r>
            <w:r w:rsidRPr="00614B7A">
              <w:t>Intra-Band Contiguous EN-DC</w:t>
            </w:r>
            <w:r w:rsidRPr="00614B7A">
              <w:rPr>
                <w:rFonts w:eastAsia="SimSun"/>
                <w:szCs w:val="18"/>
                <w:lang w:eastAsia="zh-CN"/>
              </w:rPr>
              <w:t xml:space="preserve"> </w:t>
            </w:r>
            <w:r w:rsidRPr="00614B7A">
              <w:rPr>
                <w:lang w:eastAsia="zh-CN"/>
              </w:rPr>
              <w:t>(2</w:t>
            </w:r>
            <w:r w:rsidRPr="00614B7A">
              <w:rPr>
                <w:rFonts w:eastAsia="SimSun"/>
                <w:lang w:eastAsia="zh-CN"/>
              </w:rPr>
              <w:t>D</w:t>
            </w:r>
            <w:r w:rsidRPr="00614B7A">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450B58B" w14:textId="77777777" w:rsidR="00A85D8A" w:rsidRPr="00614B7A" w:rsidRDefault="00A85D8A" w:rsidP="00BE3F9E">
            <w:pPr>
              <w:pStyle w:val="TAL"/>
            </w:pPr>
            <w:r w:rsidRPr="00614B7A">
              <w:rPr>
                <w:lang w:eastAsia="ko-KR"/>
              </w:rPr>
              <w:t>E00</w:t>
            </w:r>
            <w:r w:rsidRPr="00614B7A">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75157F6"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76A83043" w14:textId="77777777" w:rsidR="00A85D8A" w:rsidRPr="00614B7A" w:rsidRDefault="00A85D8A" w:rsidP="00BE3F9E">
            <w:pPr>
              <w:pStyle w:val="TAL"/>
            </w:pPr>
          </w:p>
        </w:tc>
      </w:tr>
      <w:tr w:rsidR="00A85D8A" w:rsidRPr="00614B7A" w14:paraId="20AE6A1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09FD919" w14:textId="77777777" w:rsidR="00A85D8A" w:rsidRPr="00614B7A" w:rsidRDefault="00A85D8A" w:rsidP="00BE3F9E">
            <w:pPr>
              <w:pStyle w:val="TAL"/>
              <w:rPr>
                <w:bCs/>
              </w:rPr>
            </w:pPr>
            <w:r w:rsidRPr="00614B7A">
              <w:t>7.4B.2</w:t>
            </w:r>
          </w:p>
        </w:tc>
        <w:tc>
          <w:tcPr>
            <w:tcW w:w="4367" w:type="dxa"/>
            <w:tcBorders>
              <w:top w:val="single" w:sz="4" w:space="0" w:color="auto"/>
              <w:left w:val="single" w:sz="4" w:space="0" w:color="auto"/>
              <w:bottom w:val="single" w:sz="4" w:space="0" w:color="auto"/>
              <w:right w:val="single" w:sz="4" w:space="0" w:color="auto"/>
            </w:tcBorders>
            <w:hideMark/>
          </w:tcPr>
          <w:p w14:paraId="0F5832A8" w14:textId="77777777" w:rsidR="00A85D8A" w:rsidRPr="00614B7A" w:rsidRDefault="00A85D8A" w:rsidP="00BE3F9E">
            <w:pPr>
              <w:pStyle w:val="TAL"/>
            </w:pPr>
            <w:r w:rsidRPr="00614B7A">
              <w:t>Maximum Input Level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59C0EB4" w14:textId="77777777" w:rsidR="00A85D8A" w:rsidRPr="00614B7A" w:rsidRDefault="00A85D8A" w:rsidP="00BE3F9E">
            <w:pPr>
              <w:pStyle w:val="TAC"/>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EECF329" w14:textId="77777777" w:rsidR="00A85D8A" w:rsidRPr="00614B7A" w:rsidRDefault="00A85D8A" w:rsidP="00BE3F9E">
            <w:pPr>
              <w:pStyle w:val="TAL"/>
            </w:pPr>
            <w:r w:rsidRPr="00614B7A">
              <w:t>C010a</w:t>
            </w:r>
          </w:p>
        </w:tc>
        <w:tc>
          <w:tcPr>
            <w:tcW w:w="3091" w:type="dxa"/>
            <w:tcBorders>
              <w:top w:val="single" w:sz="4" w:space="0" w:color="auto"/>
              <w:left w:val="single" w:sz="4" w:space="0" w:color="auto"/>
              <w:bottom w:val="single" w:sz="4" w:space="0" w:color="auto"/>
              <w:right w:val="single" w:sz="4" w:space="0" w:color="auto"/>
            </w:tcBorders>
            <w:hideMark/>
          </w:tcPr>
          <w:p w14:paraId="33392CEF" w14:textId="77777777" w:rsidR="00A85D8A" w:rsidRPr="00614B7A" w:rsidRDefault="00A85D8A" w:rsidP="00BE3F9E">
            <w:pPr>
              <w:pStyle w:val="TAL"/>
            </w:pPr>
            <w:r w:rsidRPr="00614B7A">
              <w:rPr>
                <w:lang w:eastAsia="zh-CN"/>
              </w:rPr>
              <w:t xml:space="preserve">UEs supporting </w:t>
            </w:r>
            <w:r w:rsidRPr="00614B7A">
              <w:t>Intra-Band Non-Contiguous EN-DC</w:t>
            </w:r>
            <w:r w:rsidRPr="00614B7A">
              <w:rPr>
                <w:rFonts w:eastAsia="SimSun"/>
                <w:szCs w:val="18"/>
                <w:lang w:eastAsia="zh-CN"/>
              </w:rPr>
              <w:t xml:space="preserve"> </w:t>
            </w:r>
            <w:r w:rsidRPr="00614B7A">
              <w:rPr>
                <w:lang w:eastAsia="zh-CN"/>
              </w:rPr>
              <w:t>(2</w:t>
            </w:r>
            <w:r w:rsidRPr="00614B7A">
              <w:rPr>
                <w:rFonts w:eastAsia="SimSun"/>
                <w:lang w:eastAsia="zh-CN"/>
              </w:rPr>
              <w:t>D</w:t>
            </w:r>
            <w:r w:rsidRPr="00614B7A">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37D99C7" w14:textId="77777777" w:rsidR="00A85D8A" w:rsidRPr="00614B7A" w:rsidRDefault="00A85D8A" w:rsidP="00BE3F9E">
            <w:pPr>
              <w:pStyle w:val="TAL"/>
            </w:pPr>
            <w:r w:rsidRPr="00614B7A">
              <w:rPr>
                <w:lang w:eastAsia="ko-KR"/>
              </w:rPr>
              <w:t>E00</w:t>
            </w:r>
            <w:r w:rsidRPr="00614B7A">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4812FAC"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1B0EC529" w14:textId="77777777" w:rsidR="00A85D8A" w:rsidRPr="00614B7A" w:rsidRDefault="00A85D8A" w:rsidP="00BE3F9E">
            <w:pPr>
              <w:pStyle w:val="TAL"/>
            </w:pPr>
          </w:p>
        </w:tc>
      </w:tr>
      <w:tr w:rsidR="00A85D8A" w:rsidRPr="00614B7A" w14:paraId="4C3718E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E29F1E4" w14:textId="77777777" w:rsidR="00A85D8A" w:rsidRPr="00614B7A" w:rsidRDefault="00A85D8A" w:rsidP="00BE3F9E">
            <w:pPr>
              <w:pStyle w:val="TAL"/>
              <w:rPr>
                <w:bCs/>
              </w:rPr>
            </w:pPr>
            <w:r w:rsidRPr="00614B7A">
              <w:t>7.4B.3</w:t>
            </w:r>
          </w:p>
        </w:tc>
        <w:tc>
          <w:tcPr>
            <w:tcW w:w="4367" w:type="dxa"/>
            <w:tcBorders>
              <w:top w:val="single" w:sz="4" w:space="0" w:color="auto"/>
              <w:left w:val="single" w:sz="4" w:space="0" w:color="auto"/>
              <w:bottom w:val="single" w:sz="4" w:space="0" w:color="auto"/>
              <w:right w:val="single" w:sz="4" w:space="0" w:color="auto"/>
            </w:tcBorders>
            <w:hideMark/>
          </w:tcPr>
          <w:p w14:paraId="0A318E60" w14:textId="77777777" w:rsidR="00A85D8A" w:rsidRPr="00614B7A" w:rsidRDefault="00A85D8A" w:rsidP="00BE3F9E">
            <w:pPr>
              <w:pStyle w:val="TAL"/>
            </w:pPr>
            <w:r w:rsidRPr="00614B7A">
              <w:rPr>
                <w:lang w:eastAsia="zh-CN"/>
              </w:rPr>
              <w:t>Maximum Input Level for Inter-band EN-DC within FR1</w:t>
            </w:r>
            <w:r w:rsidRPr="00614B7A">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A2FA47C" w14:textId="77777777" w:rsidR="00A85D8A" w:rsidRPr="00614B7A" w:rsidRDefault="00A85D8A" w:rsidP="00BE3F9E">
            <w:pPr>
              <w:pStyle w:val="TAC"/>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0C5F7F3" w14:textId="77777777" w:rsidR="00A85D8A" w:rsidRPr="00614B7A" w:rsidRDefault="00A85D8A" w:rsidP="00BE3F9E">
            <w:pPr>
              <w:pStyle w:val="TAL"/>
            </w:pPr>
            <w:r w:rsidRPr="00614B7A">
              <w:t>C011c</w:t>
            </w:r>
          </w:p>
        </w:tc>
        <w:tc>
          <w:tcPr>
            <w:tcW w:w="3091" w:type="dxa"/>
            <w:tcBorders>
              <w:top w:val="single" w:sz="4" w:space="0" w:color="auto"/>
              <w:left w:val="single" w:sz="4" w:space="0" w:color="auto"/>
              <w:bottom w:val="single" w:sz="4" w:space="0" w:color="auto"/>
              <w:right w:val="single" w:sz="4" w:space="0" w:color="auto"/>
            </w:tcBorders>
            <w:hideMark/>
          </w:tcPr>
          <w:p w14:paraId="45C5E305" w14:textId="77777777" w:rsidR="00A85D8A" w:rsidRPr="00614B7A" w:rsidRDefault="00A85D8A" w:rsidP="00BE3F9E">
            <w:pPr>
              <w:pStyle w:val="TAL"/>
            </w:pPr>
            <w:r w:rsidRPr="00614B7A">
              <w:rPr>
                <w:lang w:eastAsia="zh-CN"/>
              </w:rPr>
              <w:t>UEs supporting Inter-band EN-DC within FR1</w:t>
            </w:r>
            <w:r w:rsidRPr="00614B7A">
              <w:rPr>
                <w:rFonts w:eastAsia="SimSun"/>
                <w:szCs w:val="18"/>
                <w:lang w:eastAsia="zh-CN"/>
              </w:rPr>
              <w:t xml:space="preserve"> </w:t>
            </w:r>
            <w:r w:rsidRPr="00614B7A">
              <w:t>with 1 NR DL CC</w:t>
            </w:r>
          </w:p>
        </w:tc>
        <w:tc>
          <w:tcPr>
            <w:tcW w:w="1551" w:type="dxa"/>
            <w:tcBorders>
              <w:top w:val="single" w:sz="4" w:space="0" w:color="auto"/>
              <w:left w:val="single" w:sz="4" w:space="0" w:color="auto"/>
              <w:bottom w:val="single" w:sz="4" w:space="0" w:color="auto"/>
              <w:right w:val="single" w:sz="4" w:space="0" w:color="auto"/>
            </w:tcBorders>
            <w:hideMark/>
          </w:tcPr>
          <w:p w14:paraId="53A30411" w14:textId="77777777" w:rsidR="00A85D8A" w:rsidRPr="00614B7A" w:rsidRDefault="00A85D8A" w:rsidP="00BE3F9E">
            <w:pPr>
              <w:pStyle w:val="TAL"/>
            </w:pPr>
            <w:r w:rsidRPr="00614B7A">
              <w:rPr>
                <w:lang w:eastAsia="ko-KR"/>
              </w:rPr>
              <w:t>E00</w:t>
            </w:r>
            <w:r w:rsidRPr="00614B7A">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2FDFEFE5"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D02F75D" w14:textId="77777777" w:rsidR="00A85D8A" w:rsidRPr="00614B7A" w:rsidRDefault="00A85D8A" w:rsidP="00BE3F9E">
            <w:pPr>
              <w:pStyle w:val="TAL"/>
              <w:rPr>
                <w:rFonts w:cs="Arial"/>
              </w:rPr>
            </w:pPr>
            <w:r w:rsidRPr="00614B7A">
              <w:rPr>
                <w:rFonts w:cs="Arial"/>
              </w:rPr>
              <w:t>NOTE 5</w:t>
            </w:r>
          </w:p>
          <w:p w14:paraId="35D87617" w14:textId="77777777" w:rsidR="00A85D8A" w:rsidRPr="00614B7A" w:rsidRDefault="00A85D8A" w:rsidP="00BE3F9E">
            <w:pPr>
              <w:pStyle w:val="TAL"/>
            </w:pPr>
            <w:r w:rsidRPr="00614B7A">
              <w:rPr>
                <w:rFonts w:cs="Arial"/>
              </w:rPr>
              <w:t xml:space="preserve">Skip </w:t>
            </w:r>
            <w:r w:rsidRPr="00614B7A">
              <w:rPr>
                <w:lang w:eastAsia="zh-CN"/>
              </w:rPr>
              <w:t>TC 7.4B.3</w:t>
            </w:r>
            <w:r w:rsidRPr="00614B7A">
              <w:rPr>
                <w:rFonts w:cs="Arial"/>
              </w:rPr>
              <w:t xml:space="preserve"> if UE supports SA and </w:t>
            </w:r>
            <w:r w:rsidRPr="00614B7A">
              <w:rPr>
                <w:lang w:eastAsia="zh-CN"/>
              </w:rPr>
              <w:t>TS 38.521-1 TC 7.4</w:t>
            </w:r>
            <w:r w:rsidRPr="00614B7A">
              <w:rPr>
                <w:rFonts w:cs="Arial"/>
              </w:rPr>
              <w:t xml:space="preserve"> has been executed.</w:t>
            </w:r>
          </w:p>
        </w:tc>
      </w:tr>
      <w:tr w:rsidR="00A85D8A" w:rsidRPr="00614B7A" w14:paraId="58959D9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8C28FB5" w14:textId="77777777" w:rsidR="00A85D8A" w:rsidRPr="00614B7A" w:rsidRDefault="00A85D8A" w:rsidP="00BE3F9E">
            <w:pPr>
              <w:pStyle w:val="TAL"/>
              <w:rPr>
                <w:b/>
                <w:bCs/>
              </w:rPr>
            </w:pPr>
            <w:r w:rsidRPr="00614B7A">
              <w:rPr>
                <w:b/>
              </w:rPr>
              <w:t>7.4B.3_1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B100B63" w14:textId="77777777" w:rsidR="00A85D8A" w:rsidRPr="00614B7A" w:rsidRDefault="00A85D8A" w:rsidP="00BE3F9E">
            <w:pPr>
              <w:pStyle w:val="TAL"/>
              <w:rPr>
                <w:b/>
              </w:rPr>
            </w:pPr>
            <w:r w:rsidRPr="00614B7A">
              <w:rPr>
                <w:b/>
              </w:rPr>
              <w:t>Maximum Input Level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91BFE4"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F7B4906" w14:textId="77777777" w:rsidR="00A85D8A" w:rsidRPr="00614B7A"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7AD31B0" w14:textId="77777777" w:rsidR="00A85D8A" w:rsidRPr="00614B7A"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A5803DB" w14:textId="77777777" w:rsidR="00A85D8A" w:rsidRPr="00614B7A"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D98B703" w14:textId="77777777" w:rsidR="00A85D8A" w:rsidRPr="00614B7A"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6B1A863" w14:textId="77777777" w:rsidR="00A85D8A" w:rsidRPr="00614B7A" w:rsidRDefault="00A85D8A" w:rsidP="00BE3F9E">
            <w:pPr>
              <w:pStyle w:val="TAL"/>
              <w:rPr>
                <w:b/>
              </w:rPr>
            </w:pPr>
          </w:p>
        </w:tc>
      </w:tr>
      <w:tr w:rsidR="00A85D8A" w:rsidRPr="00614B7A" w14:paraId="6900623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ECB18C5" w14:textId="77777777" w:rsidR="00A85D8A" w:rsidRPr="00614B7A" w:rsidRDefault="00A85D8A" w:rsidP="00BE3F9E">
            <w:pPr>
              <w:pStyle w:val="TAL"/>
            </w:pPr>
            <w:r w:rsidRPr="00614B7A">
              <w:t>7.4B.3_1.1</w:t>
            </w:r>
          </w:p>
        </w:tc>
        <w:tc>
          <w:tcPr>
            <w:tcW w:w="4367" w:type="dxa"/>
            <w:tcBorders>
              <w:top w:val="single" w:sz="4" w:space="0" w:color="auto"/>
              <w:left w:val="single" w:sz="4" w:space="0" w:color="auto"/>
              <w:bottom w:val="single" w:sz="4" w:space="0" w:color="auto"/>
              <w:right w:val="single" w:sz="4" w:space="0" w:color="auto"/>
            </w:tcBorders>
            <w:hideMark/>
          </w:tcPr>
          <w:p w14:paraId="50822DE2" w14:textId="77777777" w:rsidR="00A85D8A" w:rsidRPr="00614B7A" w:rsidRDefault="00A85D8A" w:rsidP="00BE3F9E">
            <w:pPr>
              <w:pStyle w:val="TAL"/>
              <w:rPr>
                <w:lang w:eastAsia="zh-CN"/>
              </w:rPr>
            </w:pPr>
            <w:r w:rsidRPr="00614B7A">
              <w:rPr>
                <w:lang w:eastAsia="zh-CN"/>
              </w:rPr>
              <w:t>Maximum Input Level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2D271BBB" w14:textId="77777777" w:rsidR="00A85D8A" w:rsidRPr="00614B7A" w:rsidRDefault="00A85D8A" w:rsidP="00BE3F9E">
            <w:pPr>
              <w:pStyle w:val="TAC"/>
              <w:rPr>
                <w:lang w:eastAsia="zh-CN"/>
              </w:rPr>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505FAC99" w14:textId="77777777" w:rsidR="00A85D8A" w:rsidRPr="00614B7A" w:rsidRDefault="00A85D8A" w:rsidP="00BE3F9E">
            <w:pPr>
              <w:pStyle w:val="TAL"/>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016D575B" w14:textId="77777777" w:rsidR="00A85D8A" w:rsidRPr="00614B7A" w:rsidRDefault="00A85D8A" w:rsidP="00BE3F9E">
            <w:pPr>
              <w:pStyle w:val="TAL"/>
              <w:rPr>
                <w:lang w:eastAsia="zh-CN"/>
              </w:rPr>
            </w:pPr>
            <w:r w:rsidRPr="00614B7A">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ABCF581" w14:textId="77777777" w:rsidR="00A85D8A" w:rsidRPr="00614B7A" w:rsidRDefault="00A85D8A" w:rsidP="00BE3F9E">
            <w:pPr>
              <w:pStyle w:val="TAL"/>
              <w:rPr>
                <w:lang w:eastAsia="ko-KR"/>
              </w:rPr>
            </w:pPr>
            <w:r w:rsidRPr="00614B7A">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E233F97"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94B4E1C" w14:textId="77777777" w:rsidR="00A85D8A" w:rsidRPr="00614B7A" w:rsidRDefault="00A85D8A" w:rsidP="00BE3F9E">
            <w:pPr>
              <w:pStyle w:val="TAL"/>
              <w:rPr>
                <w:lang w:eastAsia="zh-CN"/>
              </w:rPr>
            </w:pPr>
            <w:r w:rsidRPr="00614B7A">
              <w:rPr>
                <w:rFonts w:cs="Arial"/>
              </w:rPr>
              <w:t>NOTE 1</w:t>
            </w:r>
          </w:p>
        </w:tc>
      </w:tr>
      <w:tr w:rsidR="00A85D8A" w:rsidRPr="00614B7A" w14:paraId="7C773D8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EC57E60" w14:textId="77777777" w:rsidR="00A85D8A" w:rsidRPr="00614B7A" w:rsidRDefault="00A85D8A" w:rsidP="00BE3F9E">
            <w:pPr>
              <w:pStyle w:val="TAL"/>
            </w:pPr>
            <w:r w:rsidRPr="00614B7A">
              <w:t>7.4B.3_1.2</w:t>
            </w:r>
          </w:p>
        </w:tc>
        <w:tc>
          <w:tcPr>
            <w:tcW w:w="4367" w:type="dxa"/>
            <w:tcBorders>
              <w:top w:val="single" w:sz="4" w:space="0" w:color="auto"/>
              <w:left w:val="single" w:sz="4" w:space="0" w:color="auto"/>
              <w:bottom w:val="single" w:sz="4" w:space="0" w:color="auto"/>
              <w:right w:val="single" w:sz="4" w:space="0" w:color="auto"/>
            </w:tcBorders>
            <w:hideMark/>
          </w:tcPr>
          <w:p w14:paraId="098DF5E8" w14:textId="77777777" w:rsidR="00A85D8A" w:rsidRPr="00614B7A" w:rsidRDefault="00A85D8A" w:rsidP="00BE3F9E">
            <w:pPr>
              <w:pStyle w:val="TAL"/>
              <w:rPr>
                <w:lang w:eastAsia="zh-CN"/>
              </w:rPr>
            </w:pPr>
            <w:r w:rsidRPr="00614B7A">
              <w:rPr>
                <w:lang w:eastAsia="zh-CN"/>
              </w:rPr>
              <w:t>Maximum Input Level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61F6E45" w14:textId="77777777" w:rsidR="00A85D8A" w:rsidRPr="00614B7A" w:rsidRDefault="00A85D8A" w:rsidP="00BE3F9E">
            <w:pPr>
              <w:pStyle w:val="TAC"/>
              <w:rPr>
                <w:lang w:eastAsia="zh-CN"/>
              </w:rPr>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1ED60E42" w14:textId="77777777" w:rsidR="00A85D8A" w:rsidRPr="00614B7A" w:rsidRDefault="00A85D8A" w:rsidP="00BE3F9E">
            <w:pPr>
              <w:pStyle w:val="TAL"/>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14EDAE81" w14:textId="77777777" w:rsidR="00A85D8A" w:rsidRPr="00614B7A" w:rsidRDefault="00A85D8A" w:rsidP="00BE3F9E">
            <w:pPr>
              <w:pStyle w:val="TAL"/>
              <w:rPr>
                <w:lang w:eastAsia="zh-CN"/>
              </w:rPr>
            </w:pPr>
            <w:r w:rsidRPr="00614B7A">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D4C4B00" w14:textId="77777777" w:rsidR="00A85D8A" w:rsidRPr="00614B7A" w:rsidRDefault="00A85D8A" w:rsidP="00BE3F9E">
            <w:pPr>
              <w:pStyle w:val="TAL"/>
              <w:rPr>
                <w:lang w:eastAsia="ko-KR"/>
              </w:rPr>
            </w:pPr>
            <w:r w:rsidRPr="00614B7A">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2E62B6B"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31CA1C9" w14:textId="77777777" w:rsidR="00A85D8A" w:rsidRPr="00614B7A" w:rsidRDefault="00A85D8A" w:rsidP="00BE3F9E">
            <w:pPr>
              <w:pStyle w:val="TAL"/>
              <w:rPr>
                <w:lang w:eastAsia="zh-CN"/>
              </w:rPr>
            </w:pPr>
            <w:r w:rsidRPr="00614B7A">
              <w:rPr>
                <w:rFonts w:cs="Arial"/>
              </w:rPr>
              <w:t>NOTE 1</w:t>
            </w:r>
          </w:p>
        </w:tc>
      </w:tr>
      <w:tr w:rsidR="00A85D8A" w:rsidRPr="00614B7A" w14:paraId="4D14E7E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57FABDA" w14:textId="77777777" w:rsidR="00A85D8A" w:rsidRPr="00614B7A" w:rsidRDefault="00A85D8A" w:rsidP="00BE3F9E">
            <w:pPr>
              <w:pStyle w:val="TAL"/>
            </w:pPr>
            <w:r w:rsidRPr="00614B7A">
              <w:t>7.4B.3_1.3</w:t>
            </w:r>
          </w:p>
        </w:tc>
        <w:tc>
          <w:tcPr>
            <w:tcW w:w="4367" w:type="dxa"/>
            <w:tcBorders>
              <w:top w:val="single" w:sz="4" w:space="0" w:color="auto"/>
              <w:left w:val="single" w:sz="4" w:space="0" w:color="auto"/>
              <w:bottom w:val="single" w:sz="4" w:space="0" w:color="auto"/>
              <w:right w:val="single" w:sz="4" w:space="0" w:color="auto"/>
            </w:tcBorders>
            <w:hideMark/>
          </w:tcPr>
          <w:p w14:paraId="0DF08BE9" w14:textId="77777777" w:rsidR="00A85D8A" w:rsidRPr="00614B7A" w:rsidRDefault="00A85D8A" w:rsidP="00BE3F9E">
            <w:pPr>
              <w:pStyle w:val="TAL"/>
              <w:rPr>
                <w:lang w:eastAsia="zh-CN"/>
              </w:rPr>
            </w:pPr>
            <w:r w:rsidRPr="00614B7A">
              <w:rPr>
                <w:lang w:eastAsia="zh-CN"/>
              </w:rPr>
              <w:t>Maximum Input Level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60342895" w14:textId="77777777" w:rsidR="00A85D8A" w:rsidRPr="00614B7A" w:rsidRDefault="00A85D8A" w:rsidP="00BE3F9E">
            <w:pPr>
              <w:pStyle w:val="TAC"/>
              <w:rPr>
                <w:lang w:eastAsia="zh-CN"/>
              </w:rPr>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4C05CC25" w14:textId="77777777" w:rsidR="00A85D8A" w:rsidRPr="00614B7A" w:rsidRDefault="00A85D8A" w:rsidP="00BE3F9E">
            <w:pPr>
              <w:pStyle w:val="TAL"/>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1575967D" w14:textId="77777777" w:rsidR="00A85D8A" w:rsidRPr="00614B7A" w:rsidRDefault="00A85D8A" w:rsidP="00BE3F9E">
            <w:pPr>
              <w:pStyle w:val="TAL"/>
              <w:rPr>
                <w:lang w:eastAsia="zh-CN"/>
              </w:rPr>
            </w:pPr>
            <w:r w:rsidRPr="00614B7A">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B1AF43A" w14:textId="77777777" w:rsidR="00A85D8A" w:rsidRPr="00614B7A" w:rsidRDefault="00A85D8A" w:rsidP="00BE3F9E">
            <w:pPr>
              <w:pStyle w:val="TAL"/>
              <w:rPr>
                <w:lang w:eastAsia="ko-KR"/>
              </w:rPr>
            </w:pPr>
            <w:r w:rsidRPr="00614B7A">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4184577"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22DAB64" w14:textId="77777777" w:rsidR="00A85D8A" w:rsidRPr="00614B7A" w:rsidRDefault="00A85D8A" w:rsidP="00BE3F9E">
            <w:pPr>
              <w:pStyle w:val="TAL"/>
              <w:rPr>
                <w:lang w:eastAsia="zh-CN"/>
              </w:rPr>
            </w:pPr>
            <w:r w:rsidRPr="00614B7A">
              <w:rPr>
                <w:rFonts w:cs="Arial"/>
              </w:rPr>
              <w:t>NOTE 1</w:t>
            </w:r>
          </w:p>
        </w:tc>
      </w:tr>
      <w:tr w:rsidR="00A85D8A" w:rsidRPr="00614B7A" w14:paraId="740C328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6117B2F" w14:textId="77777777" w:rsidR="00A85D8A" w:rsidRPr="00614B7A" w:rsidRDefault="00A85D8A" w:rsidP="00BE3F9E">
            <w:pPr>
              <w:pStyle w:val="TAL"/>
            </w:pPr>
            <w:r w:rsidRPr="00614B7A">
              <w:t>7.4B.3_1.4</w:t>
            </w:r>
          </w:p>
        </w:tc>
        <w:tc>
          <w:tcPr>
            <w:tcW w:w="4367" w:type="dxa"/>
            <w:tcBorders>
              <w:top w:val="single" w:sz="4" w:space="0" w:color="auto"/>
              <w:left w:val="single" w:sz="4" w:space="0" w:color="auto"/>
              <w:bottom w:val="single" w:sz="4" w:space="0" w:color="auto"/>
              <w:right w:val="single" w:sz="4" w:space="0" w:color="auto"/>
            </w:tcBorders>
            <w:hideMark/>
          </w:tcPr>
          <w:p w14:paraId="57AF93FD" w14:textId="77777777" w:rsidR="00A85D8A" w:rsidRPr="00614B7A" w:rsidRDefault="00A85D8A" w:rsidP="00BE3F9E">
            <w:pPr>
              <w:pStyle w:val="TAL"/>
              <w:rPr>
                <w:lang w:eastAsia="zh-CN"/>
              </w:rPr>
            </w:pPr>
            <w:r w:rsidRPr="00614B7A">
              <w:rPr>
                <w:lang w:eastAsia="zh-CN"/>
              </w:rPr>
              <w:t>Maximum Input Level for EN-DC within FR1 (6 CCs)</w:t>
            </w:r>
          </w:p>
        </w:tc>
        <w:tc>
          <w:tcPr>
            <w:tcW w:w="850" w:type="dxa"/>
            <w:tcBorders>
              <w:top w:val="single" w:sz="4" w:space="0" w:color="auto"/>
              <w:left w:val="single" w:sz="4" w:space="0" w:color="auto"/>
              <w:bottom w:val="single" w:sz="4" w:space="0" w:color="auto"/>
              <w:right w:val="single" w:sz="4" w:space="0" w:color="auto"/>
            </w:tcBorders>
            <w:hideMark/>
          </w:tcPr>
          <w:p w14:paraId="05CD298E" w14:textId="77777777" w:rsidR="00A85D8A" w:rsidRPr="00614B7A" w:rsidRDefault="00A85D8A" w:rsidP="00BE3F9E">
            <w:pPr>
              <w:pStyle w:val="TAC"/>
              <w:rPr>
                <w:lang w:eastAsia="zh-CN"/>
              </w:rPr>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2ABFDB7E" w14:textId="77777777" w:rsidR="00A85D8A" w:rsidRPr="00614B7A" w:rsidRDefault="00A85D8A" w:rsidP="00BE3F9E">
            <w:pPr>
              <w:pStyle w:val="TAL"/>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1D543F60" w14:textId="77777777" w:rsidR="00A85D8A" w:rsidRPr="00614B7A" w:rsidRDefault="00A85D8A" w:rsidP="00BE3F9E">
            <w:pPr>
              <w:pStyle w:val="TAL"/>
              <w:rPr>
                <w:lang w:eastAsia="zh-CN"/>
              </w:rPr>
            </w:pPr>
            <w:r w:rsidRPr="00614B7A">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4100E1B" w14:textId="77777777" w:rsidR="00A85D8A" w:rsidRPr="00614B7A" w:rsidRDefault="00A85D8A" w:rsidP="00BE3F9E">
            <w:pPr>
              <w:pStyle w:val="TAL"/>
              <w:rPr>
                <w:lang w:eastAsia="ko-KR"/>
              </w:rPr>
            </w:pPr>
            <w:r w:rsidRPr="00614B7A">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6F9FF8B"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FCD5A41" w14:textId="77777777" w:rsidR="00A85D8A" w:rsidRPr="00614B7A" w:rsidRDefault="00A85D8A" w:rsidP="00BE3F9E">
            <w:pPr>
              <w:pStyle w:val="TAL"/>
              <w:rPr>
                <w:lang w:eastAsia="zh-CN"/>
              </w:rPr>
            </w:pPr>
            <w:r w:rsidRPr="00614B7A">
              <w:rPr>
                <w:rFonts w:cs="Arial"/>
              </w:rPr>
              <w:t>NOTE 1</w:t>
            </w:r>
          </w:p>
        </w:tc>
      </w:tr>
      <w:tr w:rsidR="00A85D8A" w:rsidRPr="00614B7A" w14:paraId="3A86BA7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2FB2064" w14:textId="77777777" w:rsidR="00A85D8A" w:rsidRPr="00614B7A" w:rsidRDefault="00A85D8A" w:rsidP="00BE3F9E">
            <w:pPr>
              <w:pStyle w:val="TAL"/>
            </w:pPr>
            <w:r w:rsidRPr="00614B7A">
              <w:lastRenderedPageBreak/>
              <w:t>7.4B.4</w:t>
            </w:r>
          </w:p>
        </w:tc>
        <w:tc>
          <w:tcPr>
            <w:tcW w:w="4367" w:type="dxa"/>
            <w:tcBorders>
              <w:top w:val="single" w:sz="4" w:space="0" w:color="auto"/>
              <w:left w:val="single" w:sz="4" w:space="0" w:color="auto"/>
              <w:bottom w:val="single" w:sz="4" w:space="0" w:color="auto"/>
              <w:right w:val="single" w:sz="4" w:space="0" w:color="auto"/>
            </w:tcBorders>
            <w:hideMark/>
          </w:tcPr>
          <w:p w14:paraId="47164A69" w14:textId="77777777" w:rsidR="00A85D8A" w:rsidRPr="00614B7A" w:rsidRDefault="00A85D8A" w:rsidP="00BE3F9E">
            <w:pPr>
              <w:pStyle w:val="TAL"/>
              <w:rPr>
                <w:lang w:eastAsia="zh-CN"/>
              </w:rPr>
            </w:pPr>
            <w:r w:rsidRPr="00614B7A">
              <w:t>Maximum Input Level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D316CD2" w14:textId="77777777" w:rsidR="00A85D8A" w:rsidRPr="00614B7A" w:rsidRDefault="00A85D8A" w:rsidP="00BE3F9E">
            <w:pPr>
              <w:pStyle w:val="TAC"/>
              <w:rPr>
                <w:lang w:eastAsia="zh-CN"/>
              </w:rPr>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2C28837D" w14:textId="77777777" w:rsidR="00A85D8A" w:rsidRPr="00614B7A" w:rsidRDefault="00A85D8A" w:rsidP="00BE3F9E">
            <w:pPr>
              <w:pStyle w:val="TAL"/>
            </w:pPr>
            <w:r w:rsidRPr="00614B7A">
              <w:t>C012a</w:t>
            </w:r>
          </w:p>
        </w:tc>
        <w:tc>
          <w:tcPr>
            <w:tcW w:w="3091" w:type="dxa"/>
            <w:tcBorders>
              <w:top w:val="single" w:sz="4" w:space="0" w:color="auto"/>
              <w:left w:val="single" w:sz="4" w:space="0" w:color="auto"/>
              <w:bottom w:val="single" w:sz="4" w:space="0" w:color="auto"/>
              <w:right w:val="single" w:sz="4" w:space="0" w:color="auto"/>
            </w:tcBorders>
            <w:hideMark/>
          </w:tcPr>
          <w:p w14:paraId="29492C07" w14:textId="77777777" w:rsidR="00A85D8A" w:rsidRPr="00614B7A" w:rsidRDefault="00A85D8A" w:rsidP="00BE3F9E">
            <w:pPr>
              <w:pStyle w:val="TAL"/>
              <w:rPr>
                <w:lang w:eastAsia="zh-CN"/>
              </w:rPr>
            </w:pPr>
            <w:r w:rsidRPr="00614B7A">
              <w:t>UEs supporting Inter-band including FR2</w:t>
            </w:r>
            <w:r w:rsidRPr="00614B7A">
              <w:rPr>
                <w:rFonts w:eastAsia="SimSun"/>
                <w:szCs w:val="18"/>
                <w:lang w:eastAsia="zh-CN"/>
              </w:rPr>
              <w:t xml:space="preserve"> </w:t>
            </w:r>
            <w:r w:rsidRPr="00614B7A">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772AC54F" w14:textId="77777777" w:rsidR="00A85D8A" w:rsidRPr="00614B7A" w:rsidRDefault="00A85D8A" w:rsidP="00BE3F9E">
            <w:pPr>
              <w:pStyle w:val="TAL"/>
              <w:rPr>
                <w:lang w:eastAsia="ko-KR"/>
              </w:rPr>
            </w:pPr>
            <w:r w:rsidRPr="00614B7A">
              <w:rPr>
                <w:lang w:eastAsia="ko-KR"/>
              </w:rPr>
              <w:t>E0</w:t>
            </w:r>
            <w:r w:rsidRPr="00614B7A">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3EE04D74"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E082864" w14:textId="77777777" w:rsidR="00A85D8A" w:rsidRPr="00614B7A" w:rsidRDefault="00A85D8A" w:rsidP="00BE3F9E">
            <w:pPr>
              <w:pStyle w:val="TAL"/>
            </w:pPr>
            <w:r w:rsidRPr="00614B7A">
              <w:t>NOTE 1</w:t>
            </w:r>
          </w:p>
          <w:p w14:paraId="5A026895" w14:textId="77777777" w:rsidR="00A85D8A" w:rsidRPr="00614B7A" w:rsidRDefault="00A85D8A" w:rsidP="00BE3F9E">
            <w:pPr>
              <w:pStyle w:val="TAL"/>
              <w:rPr>
                <w:rFonts w:cs="Arial"/>
              </w:rPr>
            </w:pPr>
            <w:r w:rsidRPr="00614B7A">
              <w:rPr>
                <w:rFonts w:cs="Arial"/>
              </w:rPr>
              <w:t>NOTE 5</w:t>
            </w:r>
          </w:p>
          <w:p w14:paraId="2972F751" w14:textId="77777777" w:rsidR="00A85D8A" w:rsidRPr="00614B7A" w:rsidRDefault="00A85D8A" w:rsidP="00BE3F9E">
            <w:pPr>
              <w:pStyle w:val="TAL"/>
              <w:rPr>
                <w:lang w:eastAsia="zh-CN"/>
              </w:rPr>
            </w:pPr>
            <w:r w:rsidRPr="00614B7A">
              <w:rPr>
                <w:rFonts w:cs="Arial"/>
              </w:rPr>
              <w:t xml:space="preserve">Skip </w:t>
            </w:r>
            <w:r w:rsidRPr="00614B7A">
              <w:rPr>
                <w:lang w:eastAsia="zh-CN"/>
              </w:rPr>
              <w:t>TC 7.4B.4</w:t>
            </w:r>
            <w:r w:rsidRPr="00614B7A">
              <w:rPr>
                <w:rFonts w:cs="Arial"/>
              </w:rPr>
              <w:t xml:space="preserve"> if UE supports SA and </w:t>
            </w:r>
            <w:r w:rsidRPr="00614B7A">
              <w:rPr>
                <w:lang w:eastAsia="zh-CN"/>
              </w:rPr>
              <w:t>TS 38.521-1 TC 7.4</w:t>
            </w:r>
            <w:r w:rsidRPr="00614B7A">
              <w:rPr>
                <w:rFonts w:cs="Arial"/>
              </w:rPr>
              <w:t xml:space="preserve"> has been executed.</w:t>
            </w:r>
          </w:p>
        </w:tc>
      </w:tr>
      <w:tr w:rsidR="00A85D8A" w:rsidRPr="00614B7A" w14:paraId="1120D7A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DAB369F" w14:textId="77777777" w:rsidR="00A85D8A" w:rsidRPr="00614B7A" w:rsidRDefault="00A85D8A" w:rsidP="00BE3F9E">
            <w:pPr>
              <w:pStyle w:val="TAL"/>
              <w:rPr>
                <w:b/>
                <w:bCs/>
              </w:rPr>
            </w:pPr>
            <w:r w:rsidRPr="00614B7A">
              <w:rPr>
                <w:b/>
              </w:rPr>
              <w:t>7.4B.4_1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C5B6D19" w14:textId="77777777" w:rsidR="00A85D8A" w:rsidRPr="00614B7A" w:rsidRDefault="00A85D8A" w:rsidP="00BE3F9E">
            <w:pPr>
              <w:pStyle w:val="TAL"/>
              <w:rPr>
                <w:b/>
              </w:rPr>
            </w:pPr>
            <w:r w:rsidRPr="00614B7A">
              <w:rPr>
                <w:rFonts w:cs="Arial"/>
                <w:b/>
              </w:rPr>
              <w:t>Maximum Input Level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750ACF"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72C7FEA" w14:textId="77777777" w:rsidR="00A85D8A" w:rsidRPr="00614B7A"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134103F" w14:textId="77777777" w:rsidR="00A85D8A" w:rsidRPr="00614B7A"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5600B5E" w14:textId="77777777" w:rsidR="00A85D8A" w:rsidRPr="00614B7A"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0A0DDC1" w14:textId="77777777" w:rsidR="00A85D8A" w:rsidRPr="00614B7A"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6680F53" w14:textId="77777777" w:rsidR="00A85D8A" w:rsidRPr="00614B7A" w:rsidRDefault="00A85D8A" w:rsidP="00BE3F9E">
            <w:pPr>
              <w:pStyle w:val="TAL"/>
              <w:rPr>
                <w:b/>
              </w:rPr>
            </w:pPr>
          </w:p>
        </w:tc>
      </w:tr>
      <w:tr w:rsidR="00A85D8A" w:rsidRPr="00614B7A" w14:paraId="4E5645B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3FE7FFB" w14:textId="77777777" w:rsidR="00A85D8A" w:rsidRPr="00614B7A" w:rsidRDefault="00A85D8A" w:rsidP="00BE3F9E">
            <w:pPr>
              <w:pStyle w:val="TAL"/>
            </w:pPr>
            <w:r w:rsidRPr="00614B7A">
              <w:t>7.4B.4_1.1</w:t>
            </w:r>
          </w:p>
        </w:tc>
        <w:tc>
          <w:tcPr>
            <w:tcW w:w="4367" w:type="dxa"/>
            <w:tcBorders>
              <w:top w:val="single" w:sz="4" w:space="0" w:color="auto"/>
              <w:left w:val="single" w:sz="4" w:space="0" w:color="auto"/>
              <w:bottom w:val="single" w:sz="4" w:space="0" w:color="auto"/>
              <w:right w:val="single" w:sz="4" w:space="0" w:color="auto"/>
            </w:tcBorders>
            <w:hideMark/>
          </w:tcPr>
          <w:p w14:paraId="45809740" w14:textId="77777777" w:rsidR="00A85D8A" w:rsidRPr="00614B7A" w:rsidRDefault="00A85D8A" w:rsidP="00BE3F9E">
            <w:pPr>
              <w:pStyle w:val="TAL"/>
              <w:rPr>
                <w:lang w:eastAsia="zh-CN"/>
              </w:rPr>
            </w:pPr>
            <w:r w:rsidRPr="00614B7A">
              <w:rPr>
                <w:lang w:eastAsia="zh-CN"/>
              </w:rPr>
              <w:t>Maximum Input Level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1374EA2" w14:textId="77777777" w:rsidR="00A85D8A" w:rsidRPr="00614B7A" w:rsidRDefault="00A85D8A" w:rsidP="00BE3F9E">
            <w:pPr>
              <w:pStyle w:val="TAC"/>
              <w:rPr>
                <w:lang w:eastAsia="zh-CN"/>
              </w:rPr>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71D09BA1" w14:textId="77777777" w:rsidR="00A85D8A" w:rsidRPr="00614B7A" w:rsidRDefault="00A85D8A" w:rsidP="00BE3F9E">
            <w:pPr>
              <w:pStyle w:val="TAL"/>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6AEF5636" w14:textId="77777777" w:rsidR="00A85D8A" w:rsidRPr="00614B7A" w:rsidRDefault="00A85D8A" w:rsidP="00BE3F9E">
            <w:pPr>
              <w:pStyle w:val="TAL"/>
              <w:rPr>
                <w:lang w:eastAsia="zh-CN"/>
              </w:rPr>
            </w:pPr>
            <w:r w:rsidRPr="00614B7A">
              <w:t>FFS</w:t>
            </w:r>
          </w:p>
        </w:tc>
        <w:tc>
          <w:tcPr>
            <w:tcW w:w="1551" w:type="dxa"/>
            <w:tcBorders>
              <w:top w:val="single" w:sz="4" w:space="0" w:color="auto"/>
              <w:left w:val="single" w:sz="4" w:space="0" w:color="auto"/>
              <w:bottom w:val="single" w:sz="4" w:space="0" w:color="auto"/>
              <w:right w:val="single" w:sz="4" w:space="0" w:color="auto"/>
            </w:tcBorders>
            <w:hideMark/>
          </w:tcPr>
          <w:p w14:paraId="7ACB5704" w14:textId="77777777" w:rsidR="00A85D8A" w:rsidRPr="00614B7A" w:rsidRDefault="00A85D8A" w:rsidP="00BE3F9E">
            <w:pPr>
              <w:pStyle w:val="TAL"/>
              <w:rPr>
                <w:lang w:eastAsia="ko-KR"/>
              </w:rPr>
            </w:pPr>
            <w:r w:rsidRPr="00614B7A">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5D628F7"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3EE76F3" w14:textId="77777777" w:rsidR="00A85D8A" w:rsidRPr="00614B7A" w:rsidRDefault="00A85D8A" w:rsidP="00BE3F9E">
            <w:pPr>
              <w:pStyle w:val="TAL"/>
              <w:rPr>
                <w:lang w:eastAsia="zh-CN"/>
              </w:rPr>
            </w:pPr>
            <w:r w:rsidRPr="00614B7A">
              <w:rPr>
                <w:rFonts w:cs="Arial"/>
              </w:rPr>
              <w:t>NOTE 1</w:t>
            </w:r>
          </w:p>
        </w:tc>
      </w:tr>
      <w:tr w:rsidR="00A85D8A" w:rsidRPr="00614B7A" w14:paraId="570D334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EBD0D24" w14:textId="77777777" w:rsidR="00A85D8A" w:rsidRPr="00614B7A" w:rsidRDefault="00A85D8A" w:rsidP="00BE3F9E">
            <w:pPr>
              <w:pStyle w:val="TAL"/>
            </w:pPr>
            <w:r w:rsidRPr="00614B7A">
              <w:t>7.4B.4_1.2</w:t>
            </w:r>
          </w:p>
        </w:tc>
        <w:tc>
          <w:tcPr>
            <w:tcW w:w="4367" w:type="dxa"/>
            <w:tcBorders>
              <w:top w:val="single" w:sz="4" w:space="0" w:color="auto"/>
              <w:left w:val="single" w:sz="4" w:space="0" w:color="auto"/>
              <w:bottom w:val="single" w:sz="4" w:space="0" w:color="auto"/>
              <w:right w:val="single" w:sz="4" w:space="0" w:color="auto"/>
            </w:tcBorders>
            <w:hideMark/>
          </w:tcPr>
          <w:p w14:paraId="15ADF67F" w14:textId="77777777" w:rsidR="00A85D8A" w:rsidRPr="00614B7A" w:rsidRDefault="00A85D8A" w:rsidP="00BE3F9E">
            <w:pPr>
              <w:pStyle w:val="TAL"/>
              <w:rPr>
                <w:lang w:eastAsia="zh-CN"/>
              </w:rPr>
            </w:pPr>
            <w:r w:rsidRPr="00614B7A">
              <w:rPr>
                <w:lang w:eastAsia="zh-CN"/>
              </w:rPr>
              <w:t>Maximum Input Level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DD62680" w14:textId="77777777" w:rsidR="00A85D8A" w:rsidRPr="00614B7A" w:rsidRDefault="00A85D8A" w:rsidP="00BE3F9E">
            <w:pPr>
              <w:pStyle w:val="TAC"/>
              <w:rPr>
                <w:lang w:eastAsia="zh-CN"/>
              </w:rPr>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2B8FD777" w14:textId="77777777" w:rsidR="00A85D8A" w:rsidRPr="00614B7A" w:rsidRDefault="00A85D8A" w:rsidP="00BE3F9E">
            <w:pPr>
              <w:pStyle w:val="TAL"/>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4849B756" w14:textId="77777777" w:rsidR="00A85D8A" w:rsidRPr="00614B7A" w:rsidRDefault="00A85D8A" w:rsidP="00BE3F9E">
            <w:pPr>
              <w:pStyle w:val="TAL"/>
              <w:rPr>
                <w:lang w:eastAsia="zh-CN"/>
              </w:rPr>
            </w:pPr>
            <w:r w:rsidRPr="00614B7A">
              <w:t>FFS</w:t>
            </w:r>
          </w:p>
        </w:tc>
        <w:tc>
          <w:tcPr>
            <w:tcW w:w="1551" w:type="dxa"/>
            <w:tcBorders>
              <w:top w:val="single" w:sz="4" w:space="0" w:color="auto"/>
              <w:left w:val="single" w:sz="4" w:space="0" w:color="auto"/>
              <w:bottom w:val="single" w:sz="4" w:space="0" w:color="auto"/>
              <w:right w:val="single" w:sz="4" w:space="0" w:color="auto"/>
            </w:tcBorders>
            <w:hideMark/>
          </w:tcPr>
          <w:p w14:paraId="4F0B468B" w14:textId="77777777" w:rsidR="00A85D8A" w:rsidRPr="00614B7A" w:rsidRDefault="00A85D8A" w:rsidP="00BE3F9E">
            <w:pPr>
              <w:pStyle w:val="TAL"/>
              <w:rPr>
                <w:lang w:eastAsia="ko-KR"/>
              </w:rPr>
            </w:pPr>
            <w:r w:rsidRPr="00614B7A">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E9E1656"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1CBEB43" w14:textId="77777777" w:rsidR="00A85D8A" w:rsidRPr="00614B7A" w:rsidRDefault="00A85D8A" w:rsidP="00BE3F9E">
            <w:pPr>
              <w:pStyle w:val="TAL"/>
              <w:rPr>
                <w:lang w:eastAsia="zh-CN"/>
              </w:rPr>
            </w:pPr>
            <w:r w:rsidRPr="00614B7A">
              <w:rPr>
                <w:rFonts w:cs="Arial"/>
              </w:rPr>
              <w:t>NOTE 1</w:t>
            </w:r>
          </w:p>
        </w:tc>
      </w:tr>
      <w:tr w:rsidR="00A85D8A" w:rsidRPr="00614B7A" w14:paraId="60F01D5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075A8CD" w14:textId="77777777" w:rsidR="00A85D8A" w:rsidRPr="00614B7A" w:rsidRDefault="00A85D8A" w:rsidP="00BE3F9E">
            <w:pPr>
              <w:pStyle w:val="TAL"/>
            </w:pPr>
            <w:r w:rsidRPr="00614B7A">
              <w:t>7.4B.4_1.3</w:t>
            </w:r>
          </w:p>
        </w:tc>
        <w:tc>
          <w:tcPr>
            <w:tcW w:w="4367" w:type="dxa"/>
            <w:tcBorders>
              <w:top w:val="single" w:sz="4" w:space="0" w:color="auto"/>
              <w:left w:val="single" w:sz="4" w:space="0" w:color="auto"/>
              <w:bottom w:val="single" w:sz="4" w:space="0" w:color="auto"/>
              <w:right w:val="single" w:sz="4" w:space="0" w:color="auto"/>
            </w:tcBorders>
            <w:hideMark/>
          </w:tcPr>
          <w:p w14:paraId="2CD9912C" w14:textId="77777777" w:rsidR="00A85D8A" w:rsidRPr="00614B7A" w:rsidRDefault="00A85D8A" w:rsidP="00BE3F9E">
            <w:pPr>
              <w:pStyle w:val="TAL"/>
              <w:rPr>
                <w:lang w:eastAsia="zh-CN"/>
              </w:rPr>
            </w:pPr>
            <w:r w:rsidRPr="00614B7A">
              <w:rPr>
                <w:lang w:eastAsia="zh-CN"/>
              </w:rPr>
              <w:t>Maximum Input Level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1A31083" w14:textId="77777777" w:rsidR="00A85D8A" w:rsidRPr="00614B7A" w:rsidRDefault="00A85D8A" w:rsidP="00BE3F9E">
            <w:pPr>
              <w:pStyle w:val="TAC"/>
              <w:rPr>
                <w:lang w:eastAsia="zh-CN"/>
              </w:rPr>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57BD4F06" w14:textId="77777777" w:rsidR="00A85D8A" w:rsidRPr="00614B7A" w:rsidRDefault="00A85D8A" w:rsidP="00BE3F9E">
            <w:pPr>
              <w:pStyle w:val="TAL"/>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148D866E" w14:textId="77777777" w:rsidR="00A85D8A" w:rsidRPr="00614B7A" w:rsidRDefault="00A85D8A" w:rsidP="00BE3F9E">
            <w:pPr>
              <w:pStyle w:val="TAL"/>
              <w:rPr>
                <w:lang w:eastAsia="zh-CN"/>
              </w:rPr>
            </w:pPr>
            <w:r w:rsidRPr="00614B7A">
              <w:t>FFS</w:t>
            </w:r>
          </w:p>
        </w:tc>
        <w:tc>
          <w:tcPr>
            <w:tcW w:w="1551" w:type="dxa"/>
            <w:tcBorders>
              <w:top w:val="single" w:sz="4" w:space="0" w:color="auto"/>
              <w:left w:val="single" w:sz="4" w:space="0" w:color="auto"/>
              <w:bottom w:val="single" w:sz="4" w:space="0" w:color="auto"/>
              <w:right w:val="single" w:sz="4" w:space="0" w:color="auto"/>
            </w:tcBorders>
            <w:hideMark/>
          </w:tcPr>
          <w:p w14:paraId="146AD6FF" w14:textId="77777777" w:rsidR="00A85D8A" w:rsidRPr="00614B7A" w:rsidRDefault="00A85D8A" w:rsidP="00BE3F9E">
            <w:pPr>
              <w:pStyle w:val="TAL"/>
              <w:rPr>
                <w:lang w:eastAsia="ko-KR"/>
              </w:rPr>
            </w:pPr>
            <w:r w:rsidRPr="00614B7A">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1C6AE7B"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E208737" w14:textId="77777777" w:rsidR="00A85D8A" w:rsidRPr="00614B7A" w:rsidRDefault="00A85D8A" w:rsidP="00BE3F9E">
            <w:pPr>
              <w:pStyle w:val="TAL"/>
              <w:rPr>
                <w:lang w:eastAsia="zh-CN"/>
              </w:rPr>
            </w:pPr>
            <w:r w:rsidRPr="00614B7A">
              <w:rPr>
                <w:rFonts w:cs="Arial"/>
              </w:rPr>
              <w:t>NOTE 1</w:t>
            </w:r>
          </w:p>
        </w:tc>
      </w:tr>
      <w:tr w:rsidR="00A85D8A" w:rsidRPr="00614B7A" w14:paraId="4D72B57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6A2CD66" w14:textId="77777777" w:rsidR="00A85D8A" w:rsidRPr="00614B7A" w:rsidRDefault="00A85D8A" w:rsidP="00BE3F9E">
            <w:pPr>
              <w:pStyle w:val="TAL"/>
            </w:pPr>
            <w:r w:rsidRPr="00614B7A">
              <w:t>7.4B.4_1.4</w:t>
            </w:r>
          </w:p>
        </w:tc>
        <w:tc>
          <w:tcPr>
            <w:tcW w:w="4367" w:type="dxa"/>
            <w:tcBorders>
              <w:top w:val="single" w:sz="4" w:space="0" w:color="auto"/>
              <w:left w:val="single" w:sz="4" w:space="0" w:color="auto"/>
              <w:bottom w:val="single" w:sz="4" w:space="0" w:color="auto"/>
              <w:right w:val="single" w:sz="4" w:space="0" w:color="auto"/>
            </w:tcBorders>
            <w:hideMark/>
          </w:tcPr>
          <w:p w14:paraId="5EAEBBBD" w14:textId="77777777" w:rsidR="00A85D8A" w:rsidRPr="00614B7A" w:rsidRDefault="00A85D8A" w:rsidP="00BE3F9E">
            <w:pPr>
              <w:pStyle w:val="TAL"/>
              <w:rPr>
                <w:lang w:eastAsia="zh-CN"/>
              </w:rPr>
            </w:pPr>
            <w:r w:rsidRPr="00614B7A">
              <w:rPr>
                <w:lang w:eastAsia="zh-CN"/>
              </w:rPr>
              <w:t>Maximum Input Level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70651AE6" w14:textId="77777777" w:rsidR="00A85D8A" w:rsidRPr="00614B7A" w:rsidRDefault="00A85D8A" w:rsidP="00BE3F9E">
            <w:pPr>
              <w:pStyle w:val="TAC"/>
              <w:rPr>
                <w:lang w:eastAsia="zh-CN"/>
              </w:rPr>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71C5D034" w14:textId="77777777" w:rsidR="00A85D8A" w:rsidRPr="00614B7A" w:rsidRDefault="00A85D8A" w:rsidP="00BE3F9E">
            <w:pPr>
              <w:pStyle w:val="TAL"/>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4CD15566" w14:textId="77777777" w:rsidR="00A85D8A" w:rsidRPr="00614B7A" w:rsidRDefault="00A85D8A" w:rsidP="00BE3F9E">
            <w:pPr>
              <w:pStyle w:val="TAL"/>
              <w:rPr>
                <w:lang w:eastAsia="zh-CN"/>
              </w:rPr>
            </w:pPr>
            <w:r w:rsidRPr="00614B7A">
              <w:t>FFS</w:t>
            </w:r>
          </w:p>
        </w:tc>
        <w:tc>
          <w:tcPr>
            <w:tcW w:w="1551" w:type="dxa"/>
            <w:tcBorders>
              <w:top w:val="single" w:sz="4" w:space="0" w:color="auto"/>
              <w:left w:val="single" w:sz="4" w:space="0" w:color="auto"/>
              <w:bottom w:val="single" w:sz="4" w:space="0" w:color="auto"/>
              <w:right w:val="single" w:sz="4" w:space="0" w:color="auto"/>
            </w:tcBorders>
            <w:hideMark/>
          </w:tcPr>
          <w:p w14:paraId="15C6034C" w14:textId="77777777" w:rsidR="00A85D8A" w:rsidRPr="00614B7A" w:rsidRDefault="00A85D8A" w:rsidP="00BE3F9E">
            <w:pPr>
              <w:pStyle w:val="TAL"/>
              <w:rPr>
                <w:lang w:eastAsia="ko-KR"/>
              </w:rPr>
            </w:pPr>
            <w:r w:rsidRPr="00614B7A">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8793AE5"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DD55D8D" w14:textId="77777777" w:rsidR="00A85D8A" w:rsidRPr="00614B7A" w:rsidRDefault="00A85D8A" w:rsidP="00BE3F9E">
            <w:pPr>
              <w:pStyle w:val="TAL"/>
              <w:rPr>
                <w:lang w:eastAsia="zh-CN"/>
              </w:rPr>
            </w:pPr>
            <w:r w:rsidRPr="00614B7A">
              <w:rPr>
                <w:rFonts w:cs="Arial"/>
              </w:rPr>
              <w:t>NOTE 1</w:t>
            </w:r>
          </w:p>
        </w:tc>
      </w:tr>
      <w:tr w:rsidR="00A85D8A" w:rsidRPr="00614B7A" w14:paraId="243B12B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4A7E4B4" w14:textId="77777777" w:rsidR="00A85D8A" w:rsidRPr="00614B7A" w:rsidRDefault="00A85D8A" w:rsidP="00BE3F9E">
            <w:pPr>
              <w:pStyle w:val="TAL"/>
            </w:pPr>
            <w:r w:rsidRPr="00614B7A">
              <w:t>7.4B.4D</w:t>
            </w:r>
          </w:p>
        </w:tc>
        <w:tc>
          <w:tcPr>
            <w:tcW w:w="4367" w:type="dxa"/>
            <w:tcBorders>
              <w:top w:val="single" w:sz="4" w:space="0" w:color="auto"/>
              <w:left w:val="single" w:sz="4" w:space="0" w:color="auto"/>
              <w:bottom w:val="single" w:sz="4" w:space="0" w:color="auto"/>
              <w:right w:val="single" w:sz="4" w:space="0" w:color="auto"/>
            </w:tcBorders>
            <w:hideMark/>
          </w:tcPr>
          <w:p w14:paraId="77FDA4C1" w14:textId="77777777" w:rsidR="00A85D8A" w:rsidRPr="00614B7A" w:rsidRDefault="00A85D8A" w:rsidP="00BE3F9E">
            <w:pPr>
              <w:pStyle w:val="TAL"/>
              <w:rPr>
                <w:lang w:eastAsia="zh-CN"/>
              </w:rPr>
            </w:pPr>
            <w:r w:rsidRPr="00614B7A">
              <w:rPr>
                <w:lang w:eastAsia="zh-CN"/>
              </w:rPr>
              <w:t>Maximum Input Level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8A6785F" w14:textId="77777777" w:rsidR="00A85D8A" w:rsidRPr="00614B7A" w:rsidRDefault="00A85D8A" w:rsidP="00BE3F9E">
            <w:pPr>
              <w:pStyle w:val="TAC"/>
              <w:rPr>
                <w:lang w:eastAsia="zh-CN"/>
              </w:rPr>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0564C2E3" w14:textId="77777777" w:rsidR="00A85D8A" w:rsidRPr="00614B7A" w:rsidRDefault="00A85D8A" w:rsidP="00BE3F9E">
            <w:pPr>
              <w:pStyle w:val="TAL"/>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059520F0" w14:textId="77777777" w:rsidR="00A85D8A" w:rsidRPr="00614B7A" w:rsidRDefault="00A85D8A" w:rsidP="00BE3F9E">
            <w:pPr>
              <w:pStyle w:val="TAL"/>
              <w:rPr>
                <w:lang w:eastAsia="zh-CN"/>
              </w:rPr>
            </w:pPr>
            <w:r w:rsidRPr="00614B7A">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51D3994" w14:textId="77777777" w:rsidR="00A85D8A" w:rsidRPr="00614B7A" w:rsidRDefault="00A85D8A" w:rsidP="00BE3F9E">
            <w:pPr>
              <w:pStyle w:val="TAL"/>
              <w:rPr>
                <w:lang w:eastAsia="ko-KR"/>
              </w:rPr>
            </w:pPr>
            <w:r w:rsidRPr="00614B7A">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D36CAEB"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A135F48" w14:textId="77777777" w:rsidR="00A85D8A" w:rsidRPr="00614B7A" w:rsidRDefault="00A85D8A" w:rsidP="00BE3F9E">
            <w:pPr>
              <w:pStyle w:val="TAL"/>
              <w:rPr>
                <w:lang w:eastAsia="zh-CN"/>
              </w:rPr>
            </w:pPr>
            <w:r w:rsidRPr="00614B7A">
              <w:rPr>
                <w:rFonts w:cs="Arial"/>
              </w:rPr>
              <w:t>NOTE 1</w:t>
            </w:r>
          </w:p>
        </w:tc>
      </w:tr>
      <w:tr w:rsidR="00A85D8A" w:rsidRPr="00614B7A" w14:paraId="183F061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948D95C" w14:textId="77777777" w:rsidR="00A85D8A" w:rsidRPr="00614B7A" w:rsidRDefault="00A85D8A" w:rsidP="00BE3F9E">
            <w:pPr>
              <w:pStyle w:val="TAL"/>
              <w:rPr>
                <w:b/>
                <w:bCs/>
              </w:rPr>
            </w:pPr>
            <w:r w:rsidRPr="00614B7A">
              <w:rPr>
                <w:b/>
              </w:rPr>
              <w:t>7.5B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AC755B8" w14:textId="77777777" w:rsidR="00A85D8A" w:rsidRPr="00614B7A" w:rsidRDefault="00A85D8A" w:rsidP="00BE3F9E">
            <w:pPr>
              <w:pStyle w:val="TAL"/>
              <w:rPr>
                <w:b/>
              </w:rPr>
            </w:pPr>
            <w:r w:rsidRPr="00614B7A">
              <w:rPr>
                <w:b/>
              </w:rPr>
              <w:t>Adjacent channel selectivity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C304FA1"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46BC0E2" w14:textId="77777777" w:rsidR="00A85D8A" w:rsidRPr="00614B7A"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4D37F6E" w14:textId="77777777" w:rsidR="00A85D8A" w:rsidRPr="00614B7A"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0CC9D4A" w14:textId="77777777" w:rsidR="00A85D8A" w:rsidRPr="00614B7A"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4BB034F" w14:textId="77777777" w:rsidR="00A85D8A" w:rsidRPr="00614B7A"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57AEF66" w14:textId="77777777" w:rsidR="00A85D8A" w:rsidRPr="00614B7A" w:rsidRDefault="00A85D8A" w:rsidP="00BE3F9E">
            <w:pPr>
              <w:pStyle w:val="TAL"/>
              <w:rPr>
                <w:b/>
              </w:rPr>
            </w:pPr>
          </w:p>
        </w:tc>
      </w:tr>
      <w:tr w:rsidR="00A85D8A" w:rsidRPr="00614B7A" w14:paraId="2880849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4D907EE" w14:textId="77777777" w:rsidR="00A85D8A" w:rsidRPr="00614B7A" w:rsidRDefault="00A85D8A" w:rsidP="00BE3F9E">
            <w:pPr>
              <w:pStyle w:val="TAL"/>
              <w:rPr>
                <w:bCs/>
              </w:rPr>
            </w:pPr>
            <w:r w:rsidRPr="00614B7A">
              <w:rPr>
                <w:lang w:eastAsia="zh-CN"/>
              </w:rPr>
              <w:t>7.5B.1</w:t>
            </w:r>
          </w:p>
        </w:tc>
        <w:tc>
          <w:tcPr>
            <w:tcW w:w="4367" w:type="dxa"/>
            <w:tcBorders>
              <w:top w:val="single" w:sz="4" w:space="0" w:color="auto"/>
              <w:left w:val="single" w:sz="4" w:space="0" w:color="auto"/>
              <w:bottom w:val="single" w:sz="4" w:space="0" w:color="auto"/>
              <w:right w:val="single" w:sz="4" w:space="0" w:color="auto"/>
            </w:tcBorders>
            <w:hideMark/>
          </w:tcPr>
          <w:p w14:paraId="5512070F" w14:textId="77777777" w:rsidR="00A85D8A" w:rsidRPr="00614B7A" w:rsidRDefault="00A85D8A" w:rsidP="00BE3F9E">
            <w:pPr>
              <w:pStyle w:val="TAL"/>
            </w:pPr>
            <w:r w:rsidRPr="00614B7A">
              <w:rPr>
                <w:lang w:eastAsia="zh-CN"/>
              </w:rPr>
              <w:t>Adjacent Channel Selectivity for intra-band contiguous EN-DC</w:t>
            </w:r>
            <w:r w:rsidRPr="00614B7A">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2FA59CDF" w14:textId="77777777" w:rsidR="00A85D8A" w:rsidRPr="00614B7A" w:rsidRDefault="00A85D8A" w:rsidP="00BE3F9E">
            <w:pPr>
              <w:pStyle w:val="TAC"/>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F7FE95B" w14:textId="77777777" w:rsidR="00A85D8A" w:rsidRPr="00614B7A" w:rsidRDefault="00A85D8A" w:rsidP="00BE3F9E">
            <w:pPr>
              <w:pStyle w:val="TAL"/>
            </w:pPr>
            <w:r w:rsidRPr="00614B7A">
              <w:t>C009a</w:t>
            </w:r>
          </w:p>
        </w:tc>
        <w:tc>
          <w:tcPr>
            <w:tcW w:w="3091" w:type="dxa"/>
            <w:tcBorders>
              <w:top w:val="single" w:sz="4" w:space="0" w:color="auto"/>
              <w:left w:val="single" w:sz="4" w:space="0" w:color="auto"/>
              <w:bottom w:val="single" w:sz="4" w:space="0" w:color="auto"/>
              <w:right w:val="single" w:sz="4" w:space="0" w:color="auto"/>
            </w:tcBorders>
            <w:hideMark/>
          </w:tcPr>
          <w:p w14:paraId="692839CC" w14:textId="77777777" w:rsidR="00A85D8A" w:rsidRPr="00614B7A" w:rsidRDefault="00A85D8A" w:rsidP="00BE3F9E">
            <w:pPr>
              <w:pStyle w:val="TAL"/>
            </w:pPr>
            <w:r w:rsidRPr="00614B7A">
              <w:rPr>
                <w:lang w:eastAsia="zh-CN"/>
              </w:rPr>
              <w:t>UEs supporting intra-band contiguous EN-DC</w:t>
            </w:r>
            <w:r w:rsidRPr="00614B7A">
              <w:rPr>
                <w:rFonts w:eastAsia="SimSun"/>
                <w:szCs w:val="18"/>
                <w:lang w:eastAsia="zh-CN"/>
              </w:rPr>
              <w:t xml:space="preserve"> </w:t>
            </w:r>
            <w:r w:rsidRPr="00614B7A">
              <w:rPr>
                <w:lang w:eastAsia="zh-CN"/>
              </w:rPr>
              <w:t>(2</w:t>
            </w:r>
            <w:r w:rsidRPr="00614B7A">
              <w:rPr>
                <w:rFonts w:eastAsia="SimSun"/>
                <w:lang w:eastAsia="zh-CN"/>
              </w:rPr>
              <w:t>D</w:t>
            </w:r>
            <w:r w:rsidRPr="00614B7A">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73E3D1F" w14:textId="77777777" w:rsidR="00A85D8A" w:rsidRPr="00614B7A" w:rsidRDefault="00A85D8A" w:rsidP="00BE3F9E">
            <w:pPr>
              <w:pStyle w:val="TAL"/>
            </w:pPr>
            <w:r w:rsidRPr="00614B7A">
              <w:rPr>
                <w:lang w:eastAsia="ko-KR"/>
              </w:rPr>
              <w:t>E00</w:t>
            </w:r>
            <w:r w:rsidRPr="00614B7A">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9BBAB53"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FA8598E" w14:textId="77777777" w:rsidR="00A85D8A" w:rsidRPr="00614B7A" w:rsidRDefault="00A85D8A" w:rsidP="00BE3F9E">
            <w:pPr>
              <w:pStyle w:val="TAL"/>
            </w:pPr>
            <w:r w:rsidRPr="00614B7A">
              <w:t>NOTE 1</w:t>
            </w:r>
          </w:p>
        </w:tc>
      </w:tr>
      <w:tr w:rsidR="00A85D8A" w:rsidRPr="00614B7A" w14:paraId="23AFC75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56B4CD3" w14:textId="77777777" w:rsidR="00A85D8A" w:rsidRPr="00614B7A" w:rsidRDefault="00A85D8A" w:rsidP="00BE3F9E">
            <w:pPr>
              <w:pStyle w:val="TAL"/>
              <w:rPr>
                <w:bCs/>
              </w:rPr>
            </w:pPr>
            <w:r w:rsidRPr="00614B7A">
              <w:rPr>
                <w:lang w:eastAsia="zh-CN"/>
              </w:rPr>
              <w:t>7.5B.2</w:t>
            </w:r>
          </w:p>
        </w:tc>
        <w:tc>
          <w:tcPr>
            <w:tcW w:w="4367" w:type="dxa"/>
            <w:tcBorders>
              <w:top w:val="single" w:sz="4" w:space="0" w:color="auto"/>
              <w:left w:val="single" w:sz="4" w:space="0" w:color="auto"/>
              <w:bottom w:val="single" w:sz="4" w:space="0" w:color="auto"/>
              <w:right w:val="single" w:sz="4" w:space="0" w:color="auto"/>
            </w:tcBorders>
            <w:hideMark/>
          </w:tcPr>
          <w:p w14:paraId="606F2ECA" w14:textId="77777777" w:rsidR="00A85D8A" w:rsidRPr="00614B7A" w:rsidRDefault="00A85D8A" w:rsidP="00BE3F9E">
            <w:pPr>
              <w:pStyle w:val="TAL"/>
            </w:pPr>
            <w:r w:rsidRPr="00614B7A">
              <w:rPr>
                <w:lang w:eastAsia="zh-CN"/>
              </w:rPr>
              <w:t>Adjacent Channel Selectivity for intra-band non-contiguous EN-DC</w:t>
            </w:r>
            <w:r w:rsidRPr="00614B7A">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2462EA0E" w14:textId="77777777" w:rsidR="00A85D8A" w:rsidRPr="00614B7A" w:rsidRDefault="00A85D8A" w:rsidP="00BE3F9E">
            <w:pPr>
              <w:pStyle w:val="TAC"/>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1B9D96E" w14:textId="77777777" w:rsidR="00A85D8A" w:rsidRPr="00614B7A" w:rsidRDefault="00A85D8A" w:rsidP="00BE3F9E">
            <w:pPr>
              <w:pStyle w:val="TAL"/>
            </w:pPr>
            <w:r w:rsidRPr="00614B7A">
              <w:t>C010a</w:t>
            </w:r>
          </w:p>
        </w:tc>
        <w:tc>
          <w:tcPr>
            <w:tcW w:w="3091" w:type="dxa"/>
            <w:tcBorders>
              <w:top w:val="single" w:sz="4" w:space="0" w:color="auto"/>
              <w:left w:val="single" w:sz="4" w:space="0" w:color="auto"/>
              <w:bottom w:val="single" w:sz="4" w:space="0" w:color="auto"/>
              <w:right w:val="single" w:sz="4" w:space="0" w:color="auto"/>
            </w:tcBorders>
            <w:hideMark/>
          </w:tcPr>
          <w:p w14:paraId="51D7093B" w14:textId="77777777" w:rsidR="00A85D8A" w:rsidRPr="00614B7A" w:rsidRDefault="00A85D8A" w:rsidP="00BE3F9E">
            <w:pPr>
              <w:pStyle w:val="TAL"/>
            </w:pPr>
            <w:r w:rsidRPr="00614B7A">
              <w:rPr>
                <w:lang w:eastAsia="zh-CN"/>
              </w:rPr>
              <w:t>UEs supporting intra-band non-contiguous EN-DC</w:t>
            </w:r>
            <w:r w:rsidRPr="00614B7A">
              <w:rPr>
                <w:rFonts w:eastAsia="SimSun"/>
                <w:szCs w:val="18"/>
                <w:lang w:eastAsia="zh-CN"/>
              </w:rPr>
              <w:t xml:space="preserve"> </w:t>
            </w:r>
            <w:r w:rsidRPr="00614B7A">
              <w:rPr>
                <w:lang w:eastAsia="zh-CN"/>
              </w:rPr>
              <w:t>(2</w:t>
            </w:r>
            <w:r w:rsidRPr="00614B7A">
              <w:rPr>
                <w:rFonts w:eastAsia="SimSun"/>
                <w:lang w:eastAsia="zh-CN"/>
              </w:rPr>
              <w:t>D</w:t>
            </w:r>
            <w:r w:rsidRPr="00614B7A">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18A0616" w14:textId="77777777" w:rsidR="00A85D8A" w:rsidRPr="00614B7A" w:rsidRDefault="00A85D8A" w:rsidP="00BE3F9E">
            <w:pPr>
              <w:pStyle w:val="TAL"/>
            </w:pPr>
            <w:r w:rsidRPr="00614B7A">
              <w:rPr>
                <w:lang w:eastAsia="ko-KR"/>
              </w:rPr>
              <w:t>E00</w:t>
            </w:r>
            <w:r w:rsidRPr="00614B7A">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71848D1"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9AE5710" w14:textId="77777777" w:rsidR="00A85D8A" w:rsidRPr="00614B7A" w:rsidRDefault="00A85D8A" w:rsidP="00BE3F9E">
            <w:pPr>
              <w:pStyle w:val="TAL"/>
              <w:rPr>
                <w:rFonts w:cs="Arial"/>
              </w:rPr>
            </w:pPr>
            <w:r w:rsidRPr="00614B7A">
              <w:rPr>
                <w:rFonts w:cs="Arial"/>
              </w:rPr>
              <w:t>NOTE 1</w:t>
            </w:r>
          </w:p>
          <w:p w14:paraId="204ED230" w14:textId="77777777" w:rsidR="00A85D8A" w:rsidRPr="00614B7A" w:rsidRDefault="00A85D8A" w:rsidP="00BE3F9E">
            <w:pPr>
              <w:pStyle w:val="TAL"/>
              <w:rPr>
                <w:rFonts w:cs="Arial"/>
              </w:rPr>
            </w:pPr>
            <w:r w:rsidRPr="00614B7A">
              <w:rPr>
                <w:rFonts w:cs="Arial"/>
              </w:rPr>
              <w:t>NOTE 5</w:t>
            </w:r>
          </w:p>
          <w:p w14:paraId="0AE238F5" w14:textId="77777777" w:rsidR="00A85D8A" w:rsidRPr="00614B7A" w:rsidRDefault="00A85D8A" w:rsidP="00BE3F9E">
            <w:pPr>
              <w:pStyle w:val="TAL"/>
            </w:pPr>
            <w:r w:rsidRPr="00614B7A">
              <w:rPr>
                <w:rFonts w:cs="Arial"/>
              </w:rPr>
              <w:t xml:space="preserve">Skip </w:t>
            </w:r>
            <w:r w:rsidRPr="00614B7A">
              <w:rPr>
                <w:lang w:eastAsia="zh-CN"/>
              </w:rPr>
              <w:t xml:space="preserve">TC </w:t>
            </w:r>
            <w:r w:rsidRPr="00614B7A">
              <w:rPr>
                <w:rFonts w:cs="Arial"/>
              </w:rPr>
              <w:t>7.5B.2 if UE supports SA and TS 38.521-1 TC 7.5 has been executed.</w:t>
            </w:r>
          </w:p>
        </w:tc>
      </w:tr>
      <w:tr w:rsidR="00A85D8A" w:rsidRPr="00614B7A" w14:paraId="2F6669B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97F91F3" w14:textId="77777777" w:rsidR="00A85D8A" w:rsidRPr="00614B7A" w:rsidRDefault="00A85D8A" w:rsidP="00BE3F9E">
            <w:pPr>
              <w:pStyle w:val="TAL"/>
              <w:rPr>
                <w:bCs/>
              </w:rPr>
            </w:pPr>
            <w:r w:rsidRPr="00614B7A">
              <w:rPr>
                <w:lang w:eastAsia="zh-CN"/>
              </w:rPr>
              <w:t>7.5B.3</w:t>
            </w:r>
          </w:p>
        </w:tc>
        <w:tc>
          <w:tcPr>
            <w:tcW w:w="4367" w:type="dxa"/>
            <w:tcBorders>
              <w:top w:val="single" w:sz="4" w:space="0" w:color="auto"/>
              <w:left w:val="single" w:sz="4" w:space="0" w:color="auto"/>
              <w:bottom w:val="single" w:sz="4" w:space="0" w:color="auto"/>
              <w:right w:val="single" w:sz="4" w:space="0" w:color="auto"/>
            </w:tcBorders>
            <w:hideMark/>
          </w:tcPr>
          <w:p w14:paraId="1E0EF158" w14:textId="77777777" w:rsidR="00A85D8A" w:rsidRPr="00614B7A" w:rsidRDefault="00A85D8A" w:rsidP="00BE3F9E">
            <w:pPr>
              <w:pStyle w:val="TAL"/>
            </w:pPr>
            <w:r w:rsidRPr="00614B7A">
              <w:rPr>
                <w:lang w:eastAsia="zh-CN"/>
              </w:rPr>
              <w:t>Adjacent Channel Selectivity for inter-band EN-DC within FR1</w:t>
            </w:r>
            <w:r w:rsidRPr="00614B7A">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E4D7D2F" w14:textId="77777777" w:rsidR="00A85D8A" w:rsidRPr="00614B7A" w:rsidRDefault="00A85D8A" w:rsidP="00BE3F9E">
            <w:pPr>
              <w:pStyle w:val="TAC"/>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DC8411A" w14:textId="77777777" w:rsidR="00A85D8A" w:rsidRPr="00614B7A" w:rsidRDefault="00A85D8A" w:rsidP="00BE3F9E">
            <w:pPr>
              <w:pStyle w:val="TAL"/>
            </w:pPr>
            <w:r w:rsidRPr="00614B7A">
              <w:t>C011c</w:t>
            </w:r>
          </w:p>
        </w:tc>
        <w:tc>
          <w:tcPr>
            <w:tcW w:w="3091" w:type="dxa"/>
            <w:tcBorders>
              <w:top w:val="single" w:sz="4" w:space="0" w:color="auto"/>
              <w:left w:val="single" w:sz="4" w:space="0" w:color="auto"/>
              <w:bottom w:val="single" w:sz="4" w:space="0" w:color="auto"/>
              <w:right w:val="single" w:sz="4" w:space="0" w:color="auto"/>
            </w:tcBorders>
            <w:hideMark/>
          </w:tcPr>
          <w:p w14:paraId="467651CB" w14:textId="77777777" w:rsidR="00A85D8A" w:rsidRPr="00614B7A" w:rsidRDefault="00A85D8A" w:rsidP="00BE3F9E">
            <w:pPr>
              <w:pStyle w:val="TAL"/>
            </w:pPr>
            <w:r w:rsidRPr="00614B7A">
              <w:rPr>
                <w:lang w:eastAsia="zh-CN"/>
              </w:rPr>
              <w:t>UEs supporting inter-band EN-DC within FR1</w:t>
            </w:r>
            <w:r w:rsidRPr="00614B7A">
              <w:rPr>
                <w:rFonts w:eastAsia="SimSun"/>
                <w:szCs w:val="18"/>
                <w:lang w:eastAsia="zh-CN"/>
              </w:rPr>
              <w:t xml:space="preserve"> </w:t>
            </w:r>
            <w:r w:rsidRPr="00614B7A">
              <w:t>with 1 NR DL CCs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442CC04C" w14:textId="77777777" w:rsidR="00A85D8A" w:rsidRPr="00614B7A" w:rsidRDefault="00A85D8A" w:rsidP="00BE3F9E">
            <w:pPr>
              <w:pStyle w:val="TAL"/>
            </w:pPr>
            <w:r w:rsidRPr="00614B7A">
              <w:rPr>
                <w:lang w:eastAsia="ko-KR"/>
              </w:rPr>
              <w:t>E00</w:t>
            </w:r>
            <w:r w:rsidRPr="00614B7A">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03D9FE80"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D0534A3" w14:textId="77777777" w:rsidR="00A85D8A" w:rsidRPr="00614B7A" w:rsidRDefault="00A85D8A" w:rsidP="00BE3F9E">
            <w:pPr>
              <w:pStyle w:val="TAL"/>
              <w:rPr>
                <w:rFonts w:cs="Arial"/>
              </w:rPr>
            </w:pPr>
            <w:r w:rsidRPr="00614B7A">
              <w:rPr>
                <w:rFonts w:cs="Arial"/>
              </w:rPr>
              <w:t>NOTE 5</w:t>
            </w:r>
          </w:p>
          <w:p w14:paraId="2BC13DA3" w14:textId="77777777" w:rsidR="00A85D8A" w:rsidRPr="00614B7A" w:rsidRDefault="00A85D8A" w:rsidP="00BE3F9E">
            <w:pPr>
              <w:pStyle w:val="TAL"/>
            </w:pPr>
            <w:r w:rsidRPr="00614B7A">
              <w:rPr>
                <w:rFonts w:cs="Arial"/>
              </w:rPr>
              <w:t xml:space="preserve">Skip </w:t>
            </w:r>
            <w:r w:rsidRPr="00614B7A">
              <w:rPr>
                <w:lang w:eastAsia="zh-CN"/>
              </w:rPr>
              <w:t xml:space="preserve">TC </w:t>
            </w:r>
            <w:r w:rsidRPr="00614B7A">
              <w:rPr>
                <w:rFonts w:cs="Arial"/>
              </w:rPr>
              <w:t>7.5B.3 if UE supports SA and TS 38.521-1 TC 7.5 has been executed.</w:t>
            </w:r>
          </w:p>
        </w:tc>
      </w:tr>
      <w:tr w:rsidR="00A85D8A" w:rsidRPr="00614B7A" w14:paraId="7F30BA0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6F145C1" w14:textId="77777777" w:rsidR="00A85D8A" w:rsidRPr="00614B7A" w:rsidRDefault="00A85D8A" w:rsidP="00BE3F9E">
            <w:pPr>
              <w:pStyle w:val="TAL"/>
              <w:rPr>
                <w:b/>
                <w:bCs/>
              </w:rPr>
            </w:pPr>
            <w:r w:rsidRPr="00614B7A">
              <w:rPr>
                <w:b/>
              </w:rPr>
              <w:t>7.5B.3_1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10DB528" w14:textId="77777777" w:rsidR="00A85D8A" w:rsidRPr="00614B7A" w:rsidRDefault="00A85D8A" w:rsidP="00BE3F9E">
            <w:pPr>
              <w:pStyle w:val="TAL"/>
              <w:rPr>
                <w:b/>
              </w:rPr>
            </w:pPr>
            <w:r w:rsidRPr="00614B7A">
              <w:rPr>
                <w:b/>
              </w:rPr>
              <w:t>Adjacent Channel Selectivity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EBBAA4"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F63E9D7" w14:textId="77777777" w:rsidR="00A85D8A" w:rsidRPr="00614B7A"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70EA2CA" w14:textId="77777777" w:rsidR="00A85D8A" w:rsidRPr="00614B7A"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787F65F" w14:textId="77777777" w:rsidR="00A85D8A" w:rsidRPr="00614B7A"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603964B" w14:textId="77777777" w:rsidR="00A85D8A" w:rsidRPr="00614B7A"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2A997C8" w14:textId="77777777" w:rsidR="00A85D8A" w:rsidRPr="00614B7A" w:rsidRDefault="00A85D8A" w:rsidP="00BE3F9E">
            <w:pPr>
              <w:pStyle w:val="TAL"/>
              <w:rPr>
                <w:b/>
              </w:rPr>
            </w:pPr>
          </w:p>
        </w:tc>
      </w:tr>
      <w:tr w:rsidR="00A85D8A" w:rsidRPr="00614B7A" w14:paraId="6354BC5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B5CBD37" w14:textId="77777777" w:rsidR="00A85D8A" w:rsidRPr="00614B7A" w:rsidRDefault="00A85D8A" w:rsidP="00BE3F9E">
            <w:pPr>
              <w:pStyle w:val="TAL"/>
              <w:rPr>
                <w:bCs/>
              </w:rPr>
            </w:pPr>
            <w:r w:rsidRPr="00614B7A">
              <w:rPr>
                <w:bCs/>
              </w:rPr>
              <w:t>7.5B.3_1.1</w:t>
            </w:r>
          </w:p>
        </w:tc>
        <w:tc>
          <w:tcPr>
            <w:tcW w:w="4367" w:type="dxa"/>
            <w:tcBorders>
              <w:top w:val="single" w:sz="4" w:space="0" w:color="auto"/>
              <w:left w:val="single" w:sz="4" w:space="0" w:color="auto"/>
              <w:bottom w:val="single" w:sz="4" w:space="0" w:color="auto"/>
              <w:right w:val="single" w:sz="4" w:space="0" w:color="auto"/>
            </w:tcBorders>
            <w:hideMark/>
          </w:tcPr>
          <w:p w14:paraId="7FD39C67" w14:textId="77777777" w:rsidR="00A85D8A" w:rsidRPr="00614B7A" w:rsidRDefault="00A85D8A" w:rsidP="00BE3F9E">
            <w:pPr>
              <w:pStyle w:val="TAL"/>
            </w:pPr>
            <w:r w:rsidRPr="00614B7A">
              <w:t>Adjacent Channel Selectivity for EN-DC within FR1 (2 NR CCs)</w:t>
            </w:r>
          </w:p>
        </w:tc>
        <w:tc>
          <w:tcPr>
            <w:tcW w:w="850" w:type="dxa"/>
            <w:tcBorders>
              <w:top w:val="single" w:sz="4" w:space="0" w:color="auto"/>
              <w:left w:val="single" w:sz="4" w:space="0" w:color="auto"/>
              <w:bottom w:val="single" w:sz="4" w:space="0" w:color="auto"/>
              <w:right w:val="single" w:sz="4" w:space="0" w:color="auto"/>
            </w:tcBorders>
            <w:hideMark/>
          </w:tcPr>
          <w:p w14:paraId="742408CF"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2572F4E5" w14:textId="77777777" w:rsidR="00A85D8A" w:rsidRPr="00614B7A" w:rsidRDefault="00A85D8A" w:rsidP="00BE3F9E">
            <w:pPr>
              <w:pStyle w:val="TAL"/>
            </w:pPr>
            <w:r w:rsidRPr="00614B7A">
              <w:t>C063</w:t>
            </w:r>
          </w:p>
        </w:tc>
        <w:tc>
          <w:tcPr>
            <w:tcW w:w="3091" w:type="dxa"/>
            <w:tcBorders>
              <w:top w:val="single" w:sz="4" w:space="0" w:color="auto"/>
              <w:left w:val="single" w:sz="4" w:space="0" w:color="auto"/>
              <w:bottom w:val="single" w:sz="4" w:space="0" w:color="auto"/>
              <w:right w:val="single" w:sz="4" w:space="0" w:color="auto"/>
            </w:tcBorders>
            <w:hideMark/>
          </w:tcPr>
          <w:p w14:paraId="4629CD3B" w14:textId="77777777" w:rsidR="00A85D8A" w:rsidRPr="00614B7A" w:rsidRDefault="00A85D8A" w:rsidP="00BE3F9E">
            <w:pPr>
              <w:pStyle w:val="TAL"/>
            </w:pPr>
            <w:r w:rsidRPr="00614B7A">
              <w:t>UEs supporting inter-band or intra-band non-contiguous EN-DC within FR1 with 2 NR DL CCs</w:t>
            </w:r>
          </w:p>
        </w:tc>
        <w:tc>
          <w:tcPr>
            <w:tcW w:w="1551" w:type="dxa"/>
            <w:tcBorders>
              <w:top w:val="single" w:sz="4" w:space="0" w:color="auto"/>
              <w:left w:val="single" w:sz="4" w:space="0" w:color="auto"/>
              <w:bottom w:val="single" w:sz="4" w:space="0" w:color="auto"/>
              <w:right w:val="single" w:sz="4" w:space="0" w:color="auto"/>
            </w:tcBorders>
            <w:hideMark/>
          </w:tcPr>
          <w:p w14:paraId="4CB33AAE" w14:textId="77777777" w:rsidR="00A85D8A" w:rsidRPr="00614B7A" w:rsidRDefault="00A85D8A" w:rsidP="00BE3F9E">
            <w:pPr>
              <w:pStyle w:val="TAL"/>
            </w:pPr>
            <w:r w:rsidRPr="00614B7A">
              <w:t>E027</w:t>
            </w:r>
          </w:p>
          <w:p w14:paraId="12DF14C8" w14:textId="77777777" w:rsidR="00A85D8A" w:rsidRPr="00614B7A" w:rsidRDefault="00A85D8A" w:rsidP="00BE3F9E">
            <w:pPr>
              <w:pStyle w:val="TAL"/>
            </w:pPr>
            <w:r w:rsidRPr="00614B7A">
              <w:t>E029</w:t>
            </w:r>
          </w:p>
        </w:tc>
        <w:tc>
          <w:tcPr>
            <w:tcW w:w="1184" w:type="dxa"/>
            <w:tcBorders>
              <w:top w:val="single" w:sz="4" w:space="0" w:color="auto"/>
              <w:left w:val="single" w:sz="4" w:space="0" w:color="auto"/>
              <w:bottom w:val="single" w:sz="4" w:space="0" w:color="auto"/>
              <w:right w:val="single" w:sz="4" w:space="0" w:color="auto"/>
            </w:tcBorders>
          </w:tcPr>
          <w:p w14:paraId="132D01E5"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0AE5B60" w14:textId="77777777" w:rsidR="00A85D8A" w:rsidRPr="00614B7A" w:rsidRDefault="00A85D8A" w:rsidP="00BE3F9E">
            <w:pPr>
              <w:pStyle w:val="TAL"/>
            </w:pPr>
            <w:r w:rsidRPr="00614B7A">
              <w:t>NOTE 5</w:t>
            </w:r>
          </w:p>
          <w:p w14:paraId="7BF439A7" w14:textId="77777777" w:rsidR="00A85D8A" w:rsidRPr="00614B7A" w:rsidRDefault="00A85D8A" w:rsidP="00BE3F9E">
            <w:pPr>
              <w:pStyle w:val="TAL"/>
            </w:pPr>
            <w:r w:rsidRPr="00614B7A">
              <w:rPr>
                <w:rFonts w:cs="Arial"/>
              </w:rPr>
              <w:t xml:space="preserve">Skip </w:t>
            </w:r>
            <w:r w:rsidRPr="00614B7A">
              <w:rPr>
                <w:lang w:eastAsia="zh-CN"/>
              </w:rPr>
              <w:t>TC 7.5B.3_1.1</w:t>
            </w:r>
            <w:r w:rsidRPr="00614B7A">
              <w:rPr>
                <w:rFonts w:cs="Arial"/>
              </w:rPr>
              <w:t xml:space="preserve"> if UE supports SA and TS 38.521-1 TC 7.5A.1 has been executed.</w:t>
            </w:r>
          </w:p>
        </w:tc>
      </w:tr>
      <w:tr w:rsidR="00A85D8A" w:rsidRPr="00614B7A" w14:paraId="7370056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4C96AFC" w14:textId="77777777" w:rsidR="00A85D8A" w:rsidRPr="00614B7A" w:rsidRDefault="00A85D8A" w:rsidP="00BE3F9E">
            <w:pPr>
              <w:pStyle w:val="TAL"/>
              <w:rPr>
                <w:bCs/>
              </w:rPr>
            </w:pPr>
            <w:r w:rsidRPr="00614B7A">
              <w:rPr>
                <w:bCs/>
              </w:rPr>
              <w:lastRenderedPageBreak/>
              <w:t>7.5B.3_1.2</w:t>
            </w:r>
          </w:p>
        </w:tc>
        <w:tc>
          <w:tcPr>
            <w:tcW w:w="4367" w:type="dxa"/>
            <w:tcBorders>
              <w:top w:val="single" w:sz="4" w:space="0" w:color="auto"/>
              <w:left w:val="single" w:sz="4" w:space="0" w:color="auto"/>
              <w:bottom w:val="single" w:sz="4" w:space="0" w:color="auto"/>
              <w:right w:val="single" w:sz="4" w:space="0" w:color="auto"/>
            </w:tcBorders>
            <w:hideMark/>
          </w:tcPr>
          <w:p w14:paraId="7E1A0D2D" w14:textId="77777777" w:rsidR="00A85D8A" w:rsidRPr="00614B7A" w:rsidRDefault="00A85D8A" w:rsidP="00BE3F9E">
            <w:pPr>
              <w:pStyle w:val="TAL"/>
            </w:pPr>
            <w:r w:rsidRPr="00614B7A">
              <w:t>Adjacent Channel Selectivity for EN-DC within FR1 (3 NR CCs)</w:t>
            </w:r>
          </w:p>
        </w:tc>
        <w:tc>
          <w:tcPr>
            <w:tcW w:w="850" w:type="dxa"/>
            <w:tcBorders>
              <w:top w:val="single" w:sz="4" w:space="0" w:color="auto"/>
              <w:left w:val="single" w:sz="4" w:space="0" w:color="auto"/>
              <w:bottom w:val="single" w:sz="4" w:space="0" w:color="auto"/>
              <w:right w:val="single" w:sz="4" w:space="0" w:color="auto"/>
            </w:tcBorders>
            <w:hideMark/>
          </w:tcPr>
          <w:p w14:paraId="48786A10" w14:textId="77777777" w:rsidR="00A85D8A" w:rsidRPr="00614B7A" w:rsidRDefault="00A85D8A" w:rsidP="00BE3F9E">
            <w:pPr>
              <w:pStyle w:val="TAC"/>
            </w:pPr>
            <w:r w:rsidRPr="00614B7A">
              <w:t>Rel-15</w:t>
            </w:r>
          </w:p>
        </w:tc>
        <w:tc>
          <w:tcPr>
            <w:tcW w:w="1125" w:type="dxa"/>
            <w:tcBorders>
              <w:top w:val="single" w:sz="4" w:space="0" w:color="auto"/>
              <w:left w:val="single" w:sz="4" w:space="0" w:color="auto"/>
              <w:bottom w:val="single" w:sz="4" w:space="0" w:color="auto"/>
              <w:right w:val="single" w:sz="4" w:space="0" w:color="auto"/>
            </w:tcBorders>
            <w:hideMark/>
          </w:tcPr>
          <w:p w14:paraId="4E89C53F" w14:textId="77777777" w:rsidR="00A85D8A" w:rsidRPr="00614B7A" w:rsidRDefault="00A85D8A" w:rsidP="00BE3F9E">
            <w:pPr>
              <w:pStyle w:val="TAL"/>
            </w:pPr>
            <w:r w:rsidRPr="00614B7A">
              <w:t>C064</w:t>
            </w:r>
          </w:p>
        </w:tc>
        <w:tc>
          <w:tcPr>
            <w:tcW w:w="3091" w:type="dxa"/>
            <w:tcBorders>
              <w:top w:val="single" w:sz="4" w:space="0" w:color="auto"/>
              <w:left w:val="single" w:sz="4" w:space="0" w:color="auto"/>
              <w:bottom w:val="single" w:sz="4" w:space="0" w:color="auto"/>
              <w:right w:val="single" w:sz="4" w:space="0" w:color="auto"/>
            </w:tcBorders>
            <w:hideMark/>
          </w:tcPr>
          <w:p w14:paraId="1660EF23" w14:textId="77777777" w:rsidR="00A85D8A" w:rsidRPr="00614B7A" w:rsidRDefault="00A85D8A" w:rsidP="00BE3F9E">
            <w:pPr>
              <w:pStyle w:val="TAL"/>
            </w:pPr>
            <w:r w:rsidRPr="00614B7A">
              <w:t>UEs supporting inter-band or intra-band non-contiguous EN-DC within FR1 with 3 NR DL CCs</w:t>
            </w:r>
          </w:p>
        </w:tc>
        <w:tc>
          <w:tcPr>
            <w:tcW w:w="1551" w:type="dxa"/>
            <w:tcBorders>
              <w:top w:val="single" w:sz="4" w:space="0" w:color="auto"/>
              <w:left w:val="single" w:sz="4" w:space="0" w:color="auto"/>
              <w:bottom w:val="single" w:sz="4" w:space="0" w:color="auto"/>
              <w:right w:val="single" w:sz="4" w:space="0" w:color="auto"/>
            </w:tcBorders>
            <w:hideMark/>
          </w:tcPr>
          <w:p w14:paraId="1FC2BEC0" w14:textId="77777777" w:rsidR="00A85D8A" w:rsidRPr="00614B7A" w:rsidRDefault="00A85D8A" w:rsidP="00BE3F9E">
            <w:pPr>
              <w:pStyle w:val="TAL"/>
            </w:pPr>
            <w:r w:rsidRPr="00614B7A">
              <w:t>E028</w:t>
            </w:r>
          </w:p>
          <w:p w14:paraId="0D1C8599" w14:textId="77777777" w:rsidR="00A85D8A" w:rsidRPr="00614B7A" w:rsidRDefault="00A85D8A" w:rsidP="00BE3F9E">
            <w:pPr>
              <w:pStyle w:val="TAL"/>
            </w:pPr>
            <w:r w:rsidRPr="00614B7A">
              <w:t>E030</w:t>
            </w:r>
          </w:p>
        </w:tc>
        <w:tc>
          <w:tcPr>
            <w:tcW w:w="1184" w:type="dxa"/>
            <w:tcBorders>
              <w:top w:val="single" w:sz="4" w:space="0" w:color="auto"/>
              <w:left w:val="single" w:sz="4" w:space="0" w:color="auto"/>
              <w:bottom w:val="single" w:sz="4" w:space="0" w:color="auto"/>
              <w:right w:val="single" w:sz="4" w:space="0" w:color="auto"/>
            </w:tcBorders>
          </w:tcPr>
          <w:p w14:paraId="1A3DFAC1"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6C96C1E" w14:textId="77777777" w:rsidR="00A85D8A" w:rsidRPr="00614B7A" w:rsidRDefault="00A85D8A" w:rsidP="00BE3F9E">
            <w:pPr>
              <w:pStyle w:val="TAL"/>
            </w:pPr>
            <w:r w:rsidRPr="00614B7A">
              <w:t>NOTE 5</w:t>
            </w:r>
          </w:p>
          <w:p w14:paraId="0845A8F9" w14:textId="77777777" w:rsidR="00A85D8A" w:rsidRPr="00614B7A" w:rsidRDefault="00A85D8A" w:rsidP="00BE3F9E">
            <w:pPr>
              <w:pStyle w:val="TAL"/>
            </w:pPr>
            <w:r w:rsidRPr="00614B7A">
              <w:rPr>
                <w:rFonts w:cs="Arial"/>
              </w:rPr>
              <w:t xml:space="preserve">Skip </w:t>
            </w:r>
            <w:r w:rsidRPr="00614B7A">
              <w:rPr>
                <w:lang w:eastAsia="zh-CN"/>
              </w:rPr>
              <w:t>TC 7.5B.3_1.2</w:t>
            </w:r>
            <w:r w:rsidRPr="00614B7A">
              <w:rPr>
                <w:rFonts w:cs="Arial"/>
              </w:rPr>
              <w:t xml:space="preserve"> if UE supports SA and TS 38.521-1 TC 7.5A.2 has been executed.</w:t>
            </w:r>
          </w:p>
        </w:tc>
      </w:tr>
      <w:tr w:rsidR="00A85D8A" w:rsidRPr="00614B7A" w14:paraId="198DC3C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B8C8CC0" w14:textId="77777777" w:rsidR="00A85D8A" w:rsidRPr="00614B7A" w:rsidRDefault="00A85D8A" w:rsidP="00BE3F9E">
            <w:pPr>
              <w:pStyle w:val="TAL"/>
              <w:rPr>
                <w:rFonts w:eastAsia="SimSun"/>
                <w:lang w:eastAsia="zh-CN"/>
              </w:rPr>
            </w:pPr>
            <w:r w:rsidRPr="00614B7A">
              <w:rPr>
                <w:rFonts w:eastAsia="SimSun"/>
                <w:lang w:eastAsia="zh-CN"/>
              </w:rPr>
              <w:t>7.5B.3_1.3</w:t>
            </w:r>
          </w:p>
        </w:tc>
        <w:tc>
          <w:tcPr>
            <w:tcW w:w="4367" w:type="dxa"/>
            <w:tcBorders>
              <w:top w:val="single" w:sz="4" w:space="0" w:color="auto"/>
              <w:left w:val="single" w:sz="4" w:space="0" w:color="auto"/>
              <w:bottom w:val="single" w:sz="4" w:space="0" w:color="auto"/>
              <w:right w:val="single" w:sz="4" w:space="0" w:color="auto"/>
            </w:tcBorders>
            <w:hideMark/>
          </w:tcPr>
          <w:p w14:paraId="4A00621D" w14:textId="77777777" w:rsidR="00A85D8A" w:rsidRPr="00614B7A" w:rsidRDefault="00A85D8A" w:rsidP="00BE3F9E">
            <w:pPr>
              <w:pStyle w:val="TAL"/>
              <w:rPr>
                <w:lang w:eastAsia="zh-CN"/>
              </w:rPr>
            </w:pPr>
            <w:r w:rsidRPr="00614B7A">
              <w:t>Adjacent Channel Selectivity for EN-DC within FR1 (4 NR CCs)</w:t>
            </w:r>
          </w:p>
        </w:tc>
        <w:tc>
          <w:tcPr>
            <w:tcW w:w="850" w:type="dxa"/>
            <w:tcBorders>
              <w:top w:val="single" w:sz="4" w:space="0" w:color="auto"/>
              <w:left w:val="single" w:sz="4" w:space="0" w:color="auto"/>
              <w:bottom w:val="single" w:sz="4" w:space="0" w:color="auto"/>
              <w:right w:val="single" w:sz="4" w:space="0" w:color="auto"/>
            </w:tcBorders>
            <w:hideMark/>
          </w:tcPr>
          <w:p w14:paraId="0BC0CD80" w14:textId="77777777" w:rsidR="00A85D8A" w:rsidRPr="00614B7A" w:rsidRDefault="00A85D8A" w:rsidP="00BE3F9E">
            <w:pPr>
              <w:pStyle w:val="TAC"/>
              <w:rPr>
                <w:rFonts w:cs="Arial"/>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E986E9A" w14:textId="77777777" w:rsidR="00A85D8A" w:rsidRPr="00614B7A" w:rsidRDefault="00A85D8A" w:rsidP="00BE3F9E">
            <w:pPr>
              <w:pStyle w:val="TAL"/>
              <w:rPr>
                <w:rFonts w:eastAsia="SimSun"/>
                <w:lang w:eastAsia="zh-CN"/>
              </w:rPr>
            </w:pPr>
            <w:r w:rsidRPr="00614B7A">
              <w:rPr>
                <w:rFonts w:eastAsia="SimSun"/>
                <w:lang w:eastAsia="zh-CN"/>
              </w:rPr>
              <w:t>C064a</w:t>
            </w:r>
          </w:p>
        </w:tc>
        <w:tc>
          <w:tcPr>
            <w:tcW w:w="3091" w:type="dxa"/>
            <w:tcBorders>
              <w:top w:val="single" w:sz="4" w:space="0" w:color="auto"/>
              <w:left w:val="single" w:sz="4" w:space="0" w:color="auto"/>
              <w:bottom w:val="single" w:sz="4" w:space="0" w:color="auto"/>
              <w:right w:val="single" w:sz="4" w:space="0" w:color="auto"/>
            </w:tcBorders>
            <w:hideMark/>
          </w:tcPr>
          <w:p w14:paraId="38D8189C" w14:textId="77777777" w:rsidR="00A85D8A" w:rsidRPr="00614B7A" w:rsidRDefault="00A85D8A" w:rsidP="00BE3F9E">
            <w:pPr>
              <w:pStyle w:val="TAL"/>
              <w:rPr>
                <w:rFonts w:eastAsia="SimSun"/>
                <w:lang w:eastAsia="zh-CN"/>
              </w:rPr>
            </w:pPr>
            <w:r w:rsidRPr="00614B7A">
              <w:t>UEs supporting intra-band non-contiguous EN-DC within FR1 with 4 NR DL CCs</w:t>
            </w:r>
          </w:p>
        </w:tc>
        <w:tc>
          <w:tcPr>
            <w:tcW w:w="1551" w:type="dxa"/>
            <w:tcBorders>
              <w:top w:val="single" w:sz="4" w:space="0" w:color="auto"/>
              <w:left w:val="single" w:sz="4" w:space="0" w:color="auto"/>
              <w:bottom w:val="single" w:sz="4" w:space="0" w:color="auto"/>
              <w:right w:val="single" w:sz="4" w:space="0" w:color="auto"/>
            </w:tcBorders>
            <w:hideMark/>
          </w:tcPr>
          <w:p w14:paraId="5534EC84" w14:textId="77777777" w:rsidR="00A85D8A" w:rsidRPr="00614B7A" w:rsidRDefault="00A85D8A" w:rsidP="00BE3F9E">
            <w:pPr>
              <w:pStyle w:val="TAL"/>
            </w:pPr>
            <w:r w:rsidRPr="00614B7A">
              <w:t>E028a</w:t>
            </w:r>
          </w:p>
          <w:p w14:paraId="6A62679B" w14:textId="77777777" w:rsidR="00A85D8A" w:rsidRPr="00614B7A" w:rsidRDefault="00A85D8A" w:rsidP="00BE3F9E">
            <w:pPr>
              <w:pStyle w:val="TAL"/>
              <w:rPr>
                <w:rFonts w:eastAsia="SimSun"/>
                <w:lang w:eastAsia="zh-CN"/>
              </w:rPr>
            </w:pPr>
            <w:r w:rsidRPr="00614B7A">
              <w:t>E030a</w:t>
            </w:r>
          </w:p>
        </w:tc>
        <w:tc>
          <w:tcPr>
            <w:tcW w:w="1184" w:type="dxa"/>
            <w:tcBorders>
              <w:top w:val="single" w:sz="4" w:space="0" w:color="auto"/>
              <w:left w:val="single" w:sz="4" w:space="0" w:color="auto"/>
              <w:bottom w:val="single" w:sz="4" w:space="0" w:color="auto"/>
              <w:right w:val="single" w:sz="4" w:space="0" w:color="auto"/>
            </w:tcBorders>
          </w:tcPr>
          <w:p w14:paraId="5C2D957A"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BCC3FF0" w14:textId="77777777" w:rsidR="00A85D8A" w:rsidRPr="00614B7A" w:rsidRDefault="00A85D8A" w:rsidP="00BE3F9E">
            <w:pPr>
              <w:pStyle w:val="TAL"/>
              <w:rPr>
                <w:rFonts w:cs="Arial"/>
              </w:rPr>
            </w:pPr>
            <w:r w:rsidRPr="00614B7A">
              <w:rPr>
                <w:rFonts w:cs="Arial"/>
              </w:rPr>
              <w:t>NOTE 5</w:t>
            </w:r>
          </w:p>
          <w:p w14:paraId="45BDB321" w14:textId="77777777" w:rsidR="00A85D8A" w:rsidRPr="00614B7A" w:rsidRDefault="00A85D8A" w:rsidP="00BE3F9E">
            <w:pPr>
              <w:pStyle w:val="TAL"/>
            </w:pPr>
            <w:r w:rsidRPr="00614B7A">
              <w:rPr>
                <w:rFonts w:cs="Arial"/>
              </w:rPr>
              <w:t xml:space="preserve">Skip </w:t>
            </w:r>
            <w:r w:rsidRPr="00614B7A">
              <w:rPr>
                <w:lang w:eastAsia="zh-CN"/>
              </w:rPr>
              <w:t>TC 7.5B.3_1.3</w:t>
            </w:r>
            <w:r w:rsidRPr="00614B7A">
              <w:rPr>
                <w:rFonts w:cs="Arial"/>
              </w:rPr>
              <w:t xml:space="preserve"> if UE supports SA and TS 38.521-1 TC 7.5A.3 has been executed.</w:t>
            </w:r>
          </w:p>
        </w:tc>
      </w:tr>
      <w:tr w:rsidR="00A85D8A" w:rsidRPr="00614B7A" w14:paraId="33B28A1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E9C1AAE" w14:textId="77777777" w:rsidR="00A85D8A" w:rsidRPr="00614B7A" w:rsidRDefault="00A85D8A" w:rsidP="00BE3F9E">
            <w:pPr>
              <w:pStyle w:val="TAL"/>
              <w:rPr>
                <w:rFonts w:eastAsia="SimSun"/>
                <w:lang w:eastAsia="zh-CN"/>
              </w:rPr>
            </w:pPr>
            <w:r w:rsidRPr="00614B7A">
              <w:rPr>
                <w:rFonts w:eastAsia="SimSun"/>
                <w:lang w:eastAsia="zh-CN"/>
              </w:rPr>
              <w:t>7.5B.3_1.4</w:t>
            </w:r>
          </w:p>
        </w:tc>
        <w:tc>
          <w:tcPr>
            <w:tcW w:w="4367" w:type="dxa"/>
            <w:tcBorders>
              <w:top w:val="single" w:sz="4" w:space="0" w:color="auto"/>
              <w:left w:val="single" w:sz="4" w:space="0" w:color="auto"/>
              <w:bottom w:val="single" w:sz="4" w:space="0" w:color="auto"/>
              <w:right w:val="single" w:sz="4" w:space="0" w:color="auto"/>
            </w:tcBorders>
            <w:hideMark/>
          </w:tcPr>
          <w:p w14:paraId="75B8754D" w14:textId="77777777" w:rsidR="00A85D8A" w:rsidRPr="00614B7A" w:rsidRDefault="00A85D8A" w:rsidP="00BE3F9E">
            <w:pPr>
              <w:pStyle w:val="TAL"/>
            </w:pPr>
            <w:r w:rsidRPr="00614B7A">
              <w:t>Adjacent Channel Selectivity for EN-DC within FR1 (5 NR CCs)</w:t>
            </w:r>
          </w:p>
        </w:tc>
        <w:tc>
          <w:tcPr>
            <w:tcW w:w="850" w:type="dxa"/>
            <w:tcBorders>
              <w:top w:val="single" w:sz="4" w:space="0" w:color="auto"/>
              <w:left w:val="single" w:sz="4" w:space="0" w:color="auto"/>
              <w:bottom w:val="single" w:sz="4" w:space="0" w:color="auto"/>
              <w:right w:val="single" w:sz="4" w:space="0" w:color="auto"/>
            </w:tcBorders>
            <w:hideMark/>
          </w:tcPr>
          <w:p w14:paraId="407900FC" w14:textId="77777777" w:rsidR="00A85D8A" w:rsidRPr="00614B7A" w:rsidRDefault="00A85D8A" w:rsidP="00BE3F9E">
            <w:pPr>
              <w:pStyle w:val="TAC"/>
              <w:rPr>
                <w:rFonts w:cs="Arial"/>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D27A0AE" w14:textId="77777777" w:rsidR="00A85D8A" w:rsidRPr="00614B7A" w:rsidRDefault="00A85D8A" w:rsidP="00BE3F9E">
            <w:pPr>
              <w:pStyle w:val="TAL"/>
              <w:rPr>
                <w:rFonts w:eastAsia="SimSun"/>
                <w:lang w:eastAsia="zh-CN"/>
              </w:rPr>
            </w:pPr>
            <w:r w:rsidRPr="00614B7A">
              <w:rPr>
                <w:rFonts w:eastAsia="SimSun"/>
                <w:lang w:eastAsia="zh-CN"/>
              </w:rPr>
              <w:t>C064b</w:t>
            </w:r>
          </w:p>
        </w:tc>
        <w:tc>
          <w:tcPr>
            <w:tcW w:w="3091" w:type="dxa"/>
            <w:tcBorders>
              <w:top w:val="single" w:sz="4" w:space="0" w:color="auto"/>
              <w:left w:val="single" w:sz="4" w:space="0" w:color="auto"/>
              <w:bottom w:val="single" w:sz="4" w:space="0" w:color="auto"/>
              <w:right w:val="single" w:sz="4" w:space="0" w:color="auto"/>
            </w:tcBorders>
            <w:hideMark/>
          </w:tcPr>
          <w:p w14:paraId="744C2AF2" w14:textId="77777777" w:rsidR="00A85D8A" w:rsidRPr="00614B7A" w:rsidRDefault="00A85D8A" w:rsidP="00BE3F9E">
            <w:pPr>
              <w:pStyle w:val="TAL"/>
              <w:rPr>
                <w:rFonts w:eastAsia="SimSun"/>
                <w:lang w:eastAsia="zh-CN"/>
              </w:rPr>
            </w:pPr>
            <w:r w:rsidRPr="00614B7A">
              <w:t>UEs supporting intra-band non-contiguous EN-DC within FR1 with 5 NR DL CCs</w:t>
            </w:r>
          </w:p>
        </w:tc>
        <w:tc>
          <w:tcPr>
            <w:tcW w:w="1551" w:type="dxa"/>
            <w:tcBorders>
              <w:top w:val="single" w:sz="4" w:space="0" w:color="auto"/>
              <w:left w:val="single" w:sz="4" w:space="0" w:color="auto"/>
              <w:bottom w:val="single" w:sz="4" w:space="0" w:color="auto"/>
              <w:right w:val="single" w:sz="4" w:space="0" w:color="auto"/>
            </w:tcBorders>
            <w:hideMark/>
          </w:tcPr>
          <w:p w14:paraId="291869F2" w14:textId="77777777" w:rsidR="00A85D8A" w:rsidRPr="00614B7A" w:rsidRDefault="00A85D8A" w:rsidP="00BE3F9E">
            <w:pPr>
              <w:pStyle w:val="TAL"/>
            </w:pPr>
            <w:r w:rsidRPr="00614B7A">
              <w:t>E028b</w:t>
            </w:r>
          </w:p>
          <w:p w14:paraId="28A52F46" w14:textId="77777777" w:rsidR="00A85D8A" w:rsidRPr="00614B7A" w:rsidRDefault="00A85D8A" w:rsidP="00BE3F9E">
            <w:pPr>
              <w:pStyle w:val="TAL"/>
              <w:rPr>
                <w:rFonts w:eastAsia="SimSun"/>
                <w:lang w:eastAsia="zh-CN"/>
              </w:rPr>
            </w:pPr>
            <w:r w:rsidRPr="00614B7A">
              <w:t>E030b</w:t>
            </w:r>
          </w:p>
        </w:tc>
        <w:tc>
          <w:tcPr>
            <w:tcW w:w="1184" w:type="dxa"/>
            <w:tcBorders>
              <w:top w:val="single" w:sz="4" w:space="0" w:color="auto"/>
              <w:left w:val="single" w:sz="4" w:space="0" w:color="auto"/>
              <w:bottom w:val="single" w:sz="4" w:space="0" w:color="auto"/>
              <w:right w:val="single" w:sz="4" w:space="0" w:color="auto"/>
            </w:tcBorders>
          </w:tcPr>
          <w:p w14:paraId="64135968"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559E7D6" w14:textId="77777777" w:rsidR="00A85D8A" w:rsidRPr="00614B7A" w:rsidRDefault="00A85D8A" w:rsidP="00BE3F9E">
            <w:pPr>
              <w:pStyle w:val="TAL"/>
            </w:pPr>
            <w:r w:rsidRPr="00614B7A">
              <w:t>NOTE 1</w:t>
            </w:r>
          </w:p>
          <w:p w14:paraId="751FDCA6" w14:textId="77777777" w:rsidR="00A85D8A" w:rsidRPr="00614B7A" w:rsidRDefault="00A85D8A" w:rsidP="00BE3F9E">
            <w:pPr>
              <w:pStyle w:val="TAL"/>
              <w:rPr>
                <w:rFonts w:cs="Arial"/>
              </w:rPr>
            </w:pPr>
            <w:r w:rsidRPr="00614B7A">
              <w:rPr>
                <w:rFonts w:cs="Arial"/>
              </w:rPr>
              <w:t>NOTE 5</w:t>
            </w:r>
          </w:p>
          <w:p w14:paraId="6260B953" w14:textId="77777777" w:rsidR="00A85D8A" w:rsidRPr="00614B7A" w:rsidRDefault="00A85D8A" w:rsidP="00BE3F9E">
            <w:pPr>
              <w:pStyle w:val="TAL"/>
            </w:pPr>
            <w:r w:rsidRPr="00614B7A">
              <w:rPr>
                <w:rFonts w:cs="Arial"/>
              </w:rPr>
              <w:t xml:space="preserve">Skip </w:t>
            </w:r>
            <w:r w:rsidRPr="00614B7A">
              <w:rPr>
                <w:lang w:eastAsia="zh-CN"/>
              </w:rPr>
              <w:t>TC 7.5B.3_1.4</w:t>
            </w:r>
            <w:r w:rsidRPr="00614B7A">
              <w:rPr>
                <w:rFonts w:cs="Arial"/>
              </w:rPr>
              <w:t xml:space="preserve"> if UE supports SA and TS 38.521-1 TC 7.5A.4 has been executed.</w:t>
            </w:r>
          </w:p>
        </w:tc>
      </w:tr>
      <w:tr w:rsidR="00A85D8A" w:rsidRPr="00614B7A" w14:paraId="4719026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36814CE" w14:textId="77777777" w:rsidR="00A85D8A" w:rsidRPr="00614B7A" w:rsidRDefault="00A85D8A" w:rsidP="00BE3F9E">
            <w:pPr>
              <w:pStyle w:val="TAL"/>
              <w:rPr>
                <w:bCs/>
              </w:rPr>
            </w:pPr>
            <w:r w:rsidRPr="00614B7A">
              <w:rPr>
                <w:lang w:eastAsia="zh-CN"/>
              </w:rPr>
              <w:t>7.5B.4</w:t>
            </w:r>
          </w:p>
        </w:tc>
        <w:tc>
          <w:tcPr>
            <w:tcW w:w="4367" w:type="dxa"/>
            <w:tcBorders>
              <w:top w:val="single" w:sz="4" w:space="0" w:color="auto"/>
              <w:left w:val="single" w:sz="4" w:space="0" w:color="auto"/>
              <w:bottom w:val="single" w:sz="4" w:space="0" w:color="auto"/>
              <w:right w:val="single" w:sz="4" w:space="0" w:color="auto"/>
            </w:tcBorders>
            <w:hideMark/>
          </w:tcPr>
          <w:p w14:paraId="2AF30020" w14:textId="77777777" w:rsidR="00A85D8A" w:rsidRPr="00614B7A" w:rsidRDefault="00A85D8A" w:rsidP="00BE3F9E">
            <w:pPr>
              <w:pStyle w:val="TAL"/>
            </w:pPr>
            <w:r w:rsidRPr="00614B7A">
              <w:rPr>
                <w:lang w:eastAsia="zh-CN"/>
              </w:rPr>
              <w:t>Adjacent Channel Selectivity for inter-band EN-DC including FR2</w:t>
            </w:r>
            <w:r w:rsidRPr="00614B7A">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7588492"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E2B0AE" w14:textId="77777777" w:rsidR="00A85D8A" w:rsidRPr="00614B7A" w:rsidRDefault="00A85D8A" w:rsidP="00BE3F9E">
            <w:pPr>
              <w:pStyle w:val="TAL"/>
            </w:pPr>
            <w:r w:rsidRPr="00614B7A">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8A0BC4E" w14:textId="77777777" w:rsidR="00A85D8A" w:rsidRPr="00614B7A" w:rsidRDefault="00A85D8A" w:rsidP="00BE3F9E">
            <w:pPr>
              <w:pStyle w:val="TAL"/>
            </w:pPr>
            <w:r w:rsidRPr="00614B7A">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964E5E9" w14:textId="77777777" w:rsidR="00A85D8A" w:rsidRPr="00614B7A" w:rsidRDefault="00A85D8A" w:rsidP="00BE3F9E">
            <w:pPr>
              <w:pStyle w:val="TAL"/>
            </w:pPr>
            <w:r w:rsidRPr="00614B7A">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ED4F2F0"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A78AC1F" w14:textId="77777777" w:rsidR="00A85D8A" w:rsidRPr="00614B7A" w:rsidRDefault="00A85D8A" w:rsidP="00BE3F9E">
            <w:pPr>
              <w:pStyle w:val="TAL"/>
            </w:pPr>
            <w:r w:rsidRPr="00614B7A">
              <w:t>NOTE 1</w:t>
            </w:r>
          </w:p>
          <w:p w14:paraId="526FC6F3" w14:textId="77777777" w:rsidR="00A85D8A" w:rsidRPr="00614B7A" w:rsidRDefault="00A85D8A" w:rsidP="00BE3F9E">
            <w:pPr>
              <w:pStyle w:val="TAL"/>
              <w:rPr>
                <w:rFonts w:cs="Arial"/>
              </w:rPr>
            </w:pPr>
            <w:r w:rsidRPr="00614B7A">
              <w:rPr>
                <w:rFonts w:cs="Arial"/>
              </w:rPr>
              <w:t>NOTE 5</w:t>
            </w:r>
          </w:p>
          <w:p w14:paraId="25304021" w14:textId="77777777" w:rsidR="00A85D8A" w:rsidRPr="00614B7A" w:rsidRDefault="00A85D8A" w:rsidP="00BE3F9E">
            <w:pPr>
              <w:pStyle w:val="TAL"/>
            </w:pPr>
            <w:r w:rsidRPr="00614B7A">
              <w:rPr>
                <w:rFonts w:cs="Arial"/>
              </w:rPr>
              <w:t xml:space="preserve">Skip </w:t>
            </w:r>
            <w:r w:rsidRPr="00614B7A">
              <w:rPr>
                <w:lang w:eastAsia="zh-CN"/>
              </w:rPr>
              <w:t xml:space="preserve">TC </w:t>
            </w:r>
            <w:r w:rsidRPr="00614B7A">
              <w:rPr>
                <w:rFonts w:cs="Arial"/>
              </w:rPr>
              <w:t>7.5B.4 if UE supports SA and TS 38.521-2 TC 7.5 has been executed.</w:t>
            </w:r>
          </w:p>
        </w:tc>
      </w:tr>
      <w:tr w:rsidR="00A85D8A" w:rsidRPr="00614B7A" w14:paraId="3352170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57D65FC" w14:textId="77777777" w:rsidR="00A85D8A" w:rsidRPr="00614B7A" w:rsidRDefault="00A85D8A" w:rsidP="00BE3F9E">
            <w:pPr>
              <w:pStyle w:val="TAL"/>
              <w:rPr>
                <w:b/>
                <w:bCs/>
              </w:rPr>
            </w:pPr>
            <w:r w:rsidRPr="00614B7A">
              <w:rPr>
                <w:b/>
              </w:rPr>
              <w:t>7.5B.4_1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6BE3C1A" w14:textId="77777777" w:rsidR="00A85D8A" w:rsidRPr="00614B7A" w:rsidRDefault="00A85D8A" w:rsidP="00BE3F9E">
            <w:pPr>
              <w:pStyle w:val="TAL"/>
              <w:rPr>
                <w:b/>
              </w:rPr>
            </w:pPr>
            <w:r w:rsidRPr="00614B7A">
              <w:rPr>
                <w:b/>
              </w:rPr>
              <w:t>Adjacent Channel Selectivity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149D31"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0DF4248" w14:textId="77777777" w:rsidR="00A85D8A" w:rsidRPr="00614B7A"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FFEAA0F" w14:textId="77777777" w:rsidR="00A85D8A" w:rsidRPr="00614B7A"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7CEDC7C" w14:textId="77777777" w:rsidR="00A85D8A" w:rsidRPr="00614B7A"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5ED757C" w14:textId="77777777" w:rsidR="00A85D8A" w:rsidRPr="00614B7A"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1C0FA61" w14:textId="77777777" w:rsidR="00A85D8A" w:rsidRPr="00614B7A" w:rsidRDefault="00A85D8A" w:rsidP="00BE3F9E">
            <w:pPr>
              <w:pStyle w:val="TAL"/>
              <w:rPr>
                <w:b/>
              </w:rPr>
            </w:pPr>
          </w:p>
        </w:tc>
      </w:tr>
      <w:tr w:rsidR="00A85D8A" w:rsidRPr="00614B7A" w14:paraId="49D31B0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F4A65CB" w14:textId="77777777" w:rsidR="00A85D8A" w:rsidRPr="00614B7A" w:rsidRDefault="00A85D8A" w:rsidP="00BE3F9E">
            <w:pPr>
              <w:pStyle w:val="TAL"/>
              <w:rPr>
                <w:bCs/>
              </w:rPr>
            </w:pPr>
            <w:r w:rsidRPr="00614B7A">
              <w:rPr>
                <w:lang w:eastAsia="zh-CN"/>
              </w:rPr>
              <w:t>7.5B.4</w:t>
            </w:r>
            <w:r w:rsidRPr="00614B7A">
              <w:rPr>
                <w:rFonts w:cs="Arial"/>
              </w:rPr>
              <w:t>_1.1</w:t>
            </w:r>
          </w:p>
        </w:tc>
        <w:tc>
          <w:tcPr>
            <w:tcW w:w="4367" w:type="dxa"/>
            <w:tcBorders>
              <w:top w:val="single" w:sz="4" w:space="0" w:color="auto"/>
              <w:left w:val="single" w:sz="4" w:space="0" w:color="auto"/>
              <w:bottom w:val="single" w:sz="4" w:space="0" w:color="auto"/>
              <w:right w:val="single" w:sz="4" w:space="0" w:color="auto"/>
            </w:tcBorders>
            <w:hideMark/>
          </w:tcPr>
          <w:p w14:paraId="14301F6D" w14:textId="77777777" w:rsidR="00A85D8A" w:rsidRPr="00614B7A" w:rsidRDefault="00A85D8A" w:rsidP="00BE3F9E">
            <w:pPr>
              <w:pStyle w:val="TAL"/>
            </w:pPr>
            <w:r w:rsidRPr="00614B7A">
              <w:rPr>
                <w:lang w:eastAsia="zh-CN"/>
              </w:rPr>
              <w:t>Adjacent Channel Selectivity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53243AF"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45B550F" w14:textId="77777777" w:rsidR="00A85D8A" w:rsidRPr="00614B7A" w:rsidRDefault="00A85D8A" w:rsidP="00BE3F9E">
            <w:pPr>
              <w:pStyle w:val="TAL"/>
            </w:pPr>
            <w:r w:rsidRPr="00614B7A">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EDAFB09" w14:textId="77777777" w:rsidR="00A85D8A" w:rsidRPr="00614B7A" w:rsidRDefault="00A85D8A" w:rsidP="00BE3F9E">
            <w:pPr>
              <w:pStyle w:val="TAL"/>
            </w:pPr>
            <w:r w:rsidRPr="00614B7A">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1DD7943" w14:textId="77777777" w:rsidR="00A85D8A" w:rsidRPr="00614B7A" w:rsidRDefault="00A85D8A" w:rsidP="00BE3F9E">
            <w:pPr>
              <w:pStyle w:val="TAL"/>
            </w:pPr>
            <w:r w:rsidRPr="00614B7A">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881D5E2"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7F71113" w14:textId="77777777" w:rsidR="00A85D8A" w:rsidRPr="00614B7A" w:rsidRDefault="00A85D8A" w:rsidP="00BE3F9E">
            <w:pPr>
              <w:pStyle w:val="TAL"/>
            </w:pPr>
            <w:r w:rsidRPr="00614B7A">
              <w:t>NOTE 1</w:t>
            </w:r>
          </w:p>
          <w:p w14:paraId="6C56D4CD" w14:textId="77777777" w:rsidR="00A85D8A" w:rsidRPr="00614B7A" w:rsidRDefault="00A85D8A" w:rsidP="00BE3F9E">
            <w:pPr>
              <w:pStyle w:val="TAL"/>
              <w:rPr>
                <w:rFonts w:cs="Arial"/>
              </w:rPr>
            </w:pPr>
            <w:r w:rsidRPr="00614B7A">
              <w:rPr>
                <w:rFonts w:cs="Arial"/>
              </w:rPr>
              <w:t>NOTE 5</w:t>
            </w:r>
          </w:p>
          <w:p w14:paraId="5A2EA093" w14:textId="77777777" w:rsidR="00A85D8A" w:rsidRPr="00614B7A" w:rsidRDefault="00A85D8A" w:rsidP="00BE3F9E">
            <w:pPr>
              <w:pStyle w:val="TAL"/>
            </w:pPr>
            <w:r w:rsidRPr="00614B7A">
              <w:rPr>
                <w:rFonts w:cs="Arial"/>
              </w:rPr>
              <w:t xml:space="preserve">Skip </w:t>
            </w:r>
            <w:r w:rsidRPr="00614B7A">
              <w:rPr>
                <w:lang w:eastAsia="zh-CN"/>
              </w:rPr>
              <w:t xml:space="preserve">TC </w:t>
            </w:r>
            <w:r w:rsidRPr="00614B7A">
              <w:rPr>
                <w:rFonts w:cs="Arial"/>
              </w:rPr>
              <w:t>7.5B.4_1.1 if UE supports SA and TS 38.521-2 TC 7.5A.1 has been executed.</w:t>
            </w:r>
          </w:p>
        </w:tc>
      </w:tr>
      <w:tr w:rsidR="00A85D8A" w:rsidRPr="00614B7A" w14:paraId="79E9C09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2C04CB5" w14:textId="77777777" w:rsidR="00A85D8A" w:rsidRPr="00614B7A" w:rsidRDefault="00A85D8A" w:rsidP="00BE3F9E">
            <w:pPr>
              <w:pStyle w:val="TAL"/>
              <w:rPr>
                <w:bCs/>
              </w:rPr>
            </w:pPr>
            <w:r w:rsidRPr="00614B7A">
              <w:rPr>
                <w:lang w:eastAsia="zh-CN"/>
              </w:rPr>
              <w:t>7.5B.4</w:t>
            </w:r>
            <w:r w:rsidRPr="00614B7A">
              <w:rPr>
                <w:rFonts w:cs="Arial"/>
              </w:rPr>
              <w:t>_1.2</w:t>
            </w:r>
          </w:p>
        </w:tc>
        <w:tc>
          <w:tcPr>
            <w:tcW w:w="4367" w:type="dxa"/>
            <w:tcBorders>
              <w:top w:val="single" w:sz="4" w:space="0" w:color="auto"/>
              <w:left w:val="single" w:sz="4" w:space="0" w:color="auto"/>
              <w:bottom w:val="single" w:sz="4" w:space="0" w:color="auto"/>
              <w:right w:val="single" w:sz="4" w:space="0" w:color="auto"/>
            </w:tcBorders>
            <w:hideMark/>
          </w:tcPr>
          <w:p w14:paraId="664B96F1" w14:textId="77777777" w:rsidR="00A85D8A" w:rsidRPr="00614B7A" w:rsidRDefault="00A85D8A" w:rsidP="00BE3F9E">
            <w:pPr>
              <w:pStyle w:val="TAL"/>
            </w:pPr>
            <w:r w:rsidRPr="00614B7A">
              <w:rPr>
                <w:lang w:eastAsia="zh-CN"/>
              </w:rPr>
              <w:t>Adjacent Channel Selectivity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CEA778F"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9F9AB40" w14:textId="77777777" w:rsidR="00A85D8A" w:rsidRPr="00614B7A" w:rsidRDefault="00A85D8A" w:rsidP="00BE3F9E">
            <w:pPr>
              <w:pStyle w:val="TAL"/>
            </w:pPr>
            <w:r w:rsidRPr="00614B7A">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A2B8B4C" w14:textId="77777777" w:rsidR="00A85D8A" w:rsidRPr="00614B7A" w:rsidRDefault="00A85D8A" w:rsidP="00BE3F9E">
            <w:pPr>
              <w:pStyle w:val="TAL"/>
            </w:pPr>
            <w:r w:rsidRPr="00614B7A">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38B9C4E" w14:textId="77777777" w:rsidR="00A85D8A" w:rsidRPr="00614B7A" w:rsidRDefault="00A85D8A" w:rsidP="00BE3F9E">
            <w:pPr>
              <w:pStyle w:val="TAL"/>
            </w:pPr>
            <w:r w:rsidRPr="00614B7A">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DF830EE"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579F713" w14:textId="77777777" w:rsidR="00A85D8A" w:rsidRPr="00614B7A" w:rsidRDefault="00A85D8A" w:rsidP="00BE3F9E">
            <w:pPr>
              <w:pStyle w:val="TAL"/>
            </w:pPr>
            <w:r w:rsidRPr="00614B7A">
              <w:t>NOTE 1</w:t>
            </w:r>
          </w:p>
          <w:p w14:paraId="03085ADD" w14:textId="77777777" w:rsidR="00A85D8A" w:rsidRPr="00614B7A" w:rsidRDefault="00A85D8A" w:rsidP="00BE3F9E">
            <w:pPr>
              <w:pStyle w:val="TAL"/>
              <w:rPr>
                <w:rFonts w:cs="Arial"/>
              </w:rPr>
            </w:pPr>
            <w:r w:rsidRPr="00614B7A">
              <w:rPr>
                <w:rFonts w:cs="Arial"/>
              </w:rPr>
              <w:t>NOTE 5</w:t>
            </w:r>
          </w:p>
          <w:p w14:paraId="72928448" w14:textId="77777777" w:rsidR="00A85D8A" w:rsidRPr="00614B7A" w:rsidRDefault="00A85D8A" w:rsidP="00BE3F9E">
            <w:pPr>
              <w:pStyle w:val="TAL"/>
            </w:pPr>
            <w:r w:rsidRPr="00614B7A">
              <w:rPr>
                <w:rFonts w:cs="Arial"/>
              </w:rPr>
              <w:t xml:space="preserve">Skip </w:t>
            </w:r>
            <w:r w:rsidRPr="00614B7A">
              <w:rPr>
                <w:lang w:eastAsia="zh-CN"/>
              </w:rPr>
              <w:t xml:space="preserve">TC </w:t>
            </w:r>
            <w:r w:rsidRPr="00614B7A">
              <w:rPr>
                <w:rFonts w:cs="Arial"/>
              </w:rPr>
              <w:t>7.5B.4_1.2 if UE supports SA and TS 38.521-2 TC 7.5A.2 has been executed.</w:t>
            </w:r>
          </w:p>
        </w:tc>
      </w:tr>
      <w:tr w:rsidR="00A85D8A" w:rsidRPr="00614B7A" w14:paraId="6E7B5BA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78EF438" w14:textId="77777777" w:rsidR="00A85D8A" w:rsidRPr="00614B7A" w:rsidRDefault="00A85D8A" w:rsidP="00BE3F9E">
            <w:pPr>
              <w:pStyle w:val="TAL"/>
              <w:rPr>
                <w:bCs/>
              </w:rPr>
            </w:pPr>
            <w:r w:rsidRPr="00614B7A">
              <w:rPr>
                <w:lang w:eastAsia="zh-CN"/>
              </w:rPr>
              <w:lastRenderedPageBreak/>
              <w:t>7.5B.4</w:t>
            </w:r>
            <w:r w:rsidRPr="00614B7A">
              <w:rPr>
                <w:rFonts w:cs="Arial"/>
              </w:rPr>
              <w:t>_1.3</w:t>
            </w:r>
          </w:p>
        </w:tc>
        <w:tc>
          <w:tcPr>
            <w:tcW w:w="4367" w:type="dxa"/>
            <w:tcBorders>
              <w:top w:val="single" w:sz="4" w:space="0" w:color="auto"/>
              <w:left w:val="single" w:sz="4" w:space="0" w:color="auto"/>
              <w:bottom w:val="single" w:sz="4" w:space="0" w:color="auto"/>
              <w:right w:val="single" w:sz="4" w:space="0" w:color="auto"/>
            </w:tcBorders>
            <w:hideMark/>
          </w:tcPr>
          <w:p w14:paraId="623BD033" w14:textId="77777777" w:rsidR="00A85D8A" w:rsidRPr="00614B7A" w:rsidRDefault="00A85D8A" w:rsidP="00BE3F9E">
            <w:pPr>
              <w:pStyle w:val="TAL"/>
            </w:pPr>
            <w:r w:rsidRPr="00614B7A">
              <w:rPr>
                <w:lang w:eastAsia="zh-CN"/>
              </w:rPr>
              <w:t>Adjacent Channel Selectivity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2BAF15C9"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6E39104" w14:textId="77777777" w:rsidR="00A85D8A" w:rsidRPr="00614B7A" w:rsidRDefault="00A85D8A" w:rsidP="00BE3F9E">
            <w:pPr>
              <w:pStyle w:val="TAL"/>
            </w:pPr>
            <w:r w:rsidRPr="00614B7A">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33F2DDB" w14:textId="77777777" w:rsidR="00A85D8A" w:rsidRPr="00614B7A" w:rsidRDefault="00A85D8A" w:rsidP="00BE3F9E">
            <w:pPr>
              <w:pStyle w:val="TAL"/>
            </w:pPr>
            <w:r w:rsidRPr="00614B7A">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9CEF782" w14:textId="77777777" w:rsidR="00A85D8A" w:rsidRPr="00614B7A" w:rsidRDefault="00A85D8A" w:rsidP="00BE3F9E">
            <w:pPr>
              <w:pStyle w:val="TAL"/>
            </w:pPr>
            <w:r w:rsidRPr="00614B7A">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3FA24F9"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E6929E9" w14:textId="77777777" w:rsidR="00A85D8A" w:rsidRPr="00614B7A" w:rsidRDefault="00A85D8A" w:rsidP="00BE3F9E">
            <w:pPr>
              <w:pStyle w:val="TAL"/>
            </w:pPr>
            <w:r w:rsidRPr="00614B7A">
              <w:t>NOTE 1</w:t>
            </w:r>
          </w:p>
          <w:p w14:paraId="2379DE76" w14:textId="77777777" w:rsidR="00A85D8A" w:rsidRPr="00614B7A" w:rsidRDefault="00A85D8A" w:rsidP="00BE3F9E">
            <w:pPr>
              <w:pStyle w:val="TAL"/>
              <w:rPr>
                <w:rFonts w:cs="Arial"/>
              </w:rPr>
            </w:pPr>
            <w:r w:rsidRPr="00614B7A">
              <w:rPr>
                <w:rFonts w:cs="Arial"/>
              </w:rPr>
              <w:t>NOTE 5</w:t>
            </w:r>
          </w:p>
          <w:p w14:paraId="15581070" w14:textId="77777777" w:rsidR="00A85D8A" w:rsidRPr="00614B7A" w:rsidRDefault="00A85D8A" w:rsidP="00BE3F9E">
            <w:pPr>
              <w:pStyle w:val="TAL"/>
            </w:pPr>
            <w:r w:rsidRPr="00614B7A">
              <w:rPr>
                <w:rFonts w:cs="Arial"/>
              </w:rPr>
              <w:t xml:space="preserve">Skip </w:t>
            </w:r>
            <w:r w:rsidRPr="00614B7A">
              <w:rPr>
                <w:lang w:eastAsia="zh-CN"/>
              </w:rPr>
              <w:t xml:space="preserve">TC </w:t>
            </w:r>
            <w:r w:rsidRPr="00614B7A">
              <w:rPr>
                <w:rFonts w:cs="Arial"/>
              </w:rPr>
              <w:t>7.5B.4_1.3 if UE supports SA and TS 38.521-2 TC 7.5A.3 has been executed.</w:t>
            </w:r>
          </w:p>
        </w:tc>
      </w:tr>
      <w:tr w:rsidR="00A85D8A" w:rsidRPr="00614B7A" w14:paraId="5569A09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D78BE2A" w14:textId="77777777" w:rsidR="00A85D8A" w:rsidRPr="00614B7A" w:rsidRDefault="00A85D8A" w:rsidP="00BE3F9E">
            <w:pPr>
              <w:pStyle w:val="TAL"/>
              <w:rPr>
                <w:bCs/>
              </w:rPr>
            </w:pPr>
            <w:r w:rsidRPr="00614B7A">
              <w:rPr>
                <w:lang w:eastAsia="zh-CN"/>
              </w:rPr>
              <w:t>7.5B.4</w:t>
            </w:r>
            <w:r w:rsidRPr="00614B7A">
              <w:rPr>
                <w:rFonts w:cs="Arial"/>
              </w:rPr>
              <w:t>_1.4</w:t>
            </w:r>
          </w:p>
        </w:tc>
        <w:tc>
          <w:tcPr>
            <w:tcW w:w="4367" w:type="dxa"/>
            <w:tcBorders>
              <w:top w:val="single" w:sz="4" w:space="0" w:color="auto"/>
              <w:left w:val="single" w:sz="4" w:space="0" w:color="auto"/>
              <w:bottom w:val="single" w:sz="4" w:space="0" w:color="auto"/>
              <w:right w:val="single" w:sz="4" w:space="0" w:color="auto"/>
            </w:tcBorders>
            <w:hideMark/>
          </w:tcPr>
          <w:p w14:paraId="6C23FB4A" w14:textId="77777777" w:rsidR="00A85D8A" w:rsidRPr="00614B7A" w:rsidRDefault="00A85D8A" w:rsidP="00BE3F9E">
            <w:pPr>
              <w:pStyle w:val="TAL"/>
            </w:pPr>
            <w:r w:rsidRPr="00614B7A">
              <w:rPr>
                <w:lang w:eastAsia="zh-CN"/>
              </w:rPr>
              <w:t>Adjacent Channel Selectivity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3B6C4244"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336F243" w14:textId="77777777" w:rsidR="00A85D8A" w:rsidRPr="00614B7A" w:rsidRDefault="00A85D8A" w:rsidP="00BE3F9E">
            <w:pPr>
              <w:pStyle w:val="TAL"/>
            </w:pPr>
            <w:r w:rsidRPr="00614B7A">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DF8B9BA" w14:textId="77777777" w:rsidR="00A85D8A" w:rsidRPr="00614B7A" w:rsidRDefault="00A85D8A" w:rsidP="00BE3F9E">
            <w:pPr>
              <w:pStyle w:val="TAL"/>
            </w:pPr>
            <w:r w:rsidRPr="00614B7A">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9F9CFB0" w14:textId="77777777" w:rsidR="00A85D8A" w:rsidRPr="00614B7A" w:rsidRDefault="00A85D8A" w:rsidP="00BE3F9E">
            <w:pPr>
              <w:pStyle w:val="TAL"/>
            </w:pPr>
            <w:r w:rsidRPr="00614B7A">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FA178D7"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0A5AB25" w14:textId="77777777" w:rsidR="00A85D8A" w:rsidRPr="00614B7A" w:rsidRDefault="00A85D8A" w:rsidP="00BE3F9E">
            <w:pPr>
              <w:pStyle w:val="TAL"/>
            </w:pPr>
            <w:r w:rsidRPr="00614B7A">
              <w:t>NOTE 1</w:t>
            </w:r>
          </w:p>
          <w:p w14:paraId="5EA37884" w14:textId="77777777" w:rsidR="00A85D8A" w:rsidRPr="00614B7A" w:rsidRDefault="00A85D8A" w:rsidP="00BE3F9E">
            <w:pPr>
              <w:pStyle w:val="TAL"/>
              <w:rPr>
                <w:rFonts w:cs="Arial"/>
              </w:rPr>
            </w:pPr>
            <w:r w:rsidRPr="00614B7A">
              <w:rPr>
                <w:rFonts w:cs="Arial"/>
              </w:rPr>
              <w:t>NOTE 5</w:t>
            </w:r>
          </w:p>
          <w:p w14:paraId="40534422" w14:textId="77777777" w:rsidR="00A85D8A" w:rsidRPr="00614B7A" w:rsidRDefault="00A85D8A" w:rsidP="00BE3F9E">
            <w:pPr>
              <w:pStyle w:val="TAL"/>
            </w:pPr>
            <w:r w:rsidRPr="00614B7A">
              <w:rPr>
                <w:rFonts w:cs="Arial"/>
              </w:rPr>
              <w:t xml:space="preserve">Skip </w:t>
            </w:r>
            <w:r w:rsidRPr="00614B7A">
              <w:rPr>
                <w:lang w:eastAsia="zh-CN"/>
              </w:rPr>
              <w:t xml:space="preserve">TC </w:t>
            </w:r>
            <w:r w:rsidRPr="00614B7A">
              <w:rPr>
                <w:rFonts w:cs="Arial"/>
              </w:rPr>
              <w:t>7.5B.4_1.4 if UE supports SA and TS 38.521-2 TC 7.5A.4 has been executed.</w:t>
            </w:r>
          </w:p>
        </w:tc>
      </w:tr>
      <w:tr w:rsidR="00A85D8A" w:rsidRPr="00614B7A" w14:paraId="4DD7AAF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041E12C" w14:textId="77777777" w:rsidR="00A85D8A" w:rsidRPr="00614B7A" w:rsidRDefault="00A85D8A" w:rsidP="00BE3F9E">
            <w:pPr>
              <w:pStyle w:val="TAL"/>
            </w:pPr>
            <w:r w:rsidRPr="00614B7A">
              <w:t>7.5B.4D</w:t>
            </w:r>
          </w:p>
        </w:tc>
        <w:tc>
          <w:tcPr>
            <w:tcW w:w="4367" w:type="dxa"/>
            <w:tcBorders>
              <w:top w:val="single" w:sz="4" w:space="0" w:color="auto"/>
              <w:left w:val="single" w:sz="4" w:space="0" w:color="auto"/>
              <w:bottom w:val="single" w:sz="4" w:space="0" w:color="auto"/>
              <w:right w:val="single" w:sz="4" w:space="0" w:color="auto"/>
            </w:tcBorders>
            <w:hideMark/>
          </w:tcPr>
          <w:p w14:paraId="0A68308D" w14:textId="77777777" w:rsidR="00A85D8A" w:rsidRPr="00614B7A" w:rsidRDefault="00A85D8A" w:rsidP="00BE3F9E">
            <w:pPr>
              <w:pStyle w:val="TAL"/>
              <w:rPr>
                <w:lang w:eastAsia="zh-CN"/>
              </w:rPr>
            </w:pPr>
            <w:r w:rsidRPr="00614B7A">
              <w:rPr>
                <w:lang w:eastAsia="zh-CN"/>
              </w:rPr>
              <w:t>Adjacent Channel Selectivity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A1B4359" w14:textId="77777777" w:rsidR="00A85D8A" w:rsidRPr="00614B7A" w:rsidRDefault="00A85D8A" w:rsidP="00BE3F9E">
            <w:pPr>
              <w:pStyle w:val="TAC"/>
              <w:rPr>
                <w:lang w:eastAsia="zh-CN"/>
              </w:rPr>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62F39B06" w14:textId="77777777" w:rsidR="00A85D8A" w:rsidRPr="00614B7A" w:rsidRDefault="00A85D8A" w:rsidP="00BE3F9E">
            <w:pPr>
              <w:pStyle w:val="TAL"/>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368F3263" w14:textId="77777777" w:rsidR="00A85D8A" w:rsidRPr="00614B7A" w:rsidRDefault="00A85D8A" w:rsidP="00BE3F9E">
            <w:pPr>
              <w:pStyle w:val="TAL"/>
              <w:rPr>
                <w:lang w:eastAsia="zh-CN"/>
              </w:rPr>
            </w:pPr>
            <w:r w:rsidRPr="00614B7A">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E8CC773" w14:textId="77777777" w:rsidR="00A85D8A" w:rsidRPr="00614B7A" w:rsidRDefault="00A85D8A" w:rsidP="00BE3F9E">
            <w:pPr>
              <w:pStyle w:val="TAL"/>
              <w:rPr>
                <w:lang w:eastAsia="ko-KR"/>
              </w:rPr>
            </w:pPr>
            <w:r w:rsidRPr="00614B7A">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9CC4531"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C874E67" w14:textId="77777777" w:rsidR="00A85D8A" w:rsidRPr="00614B7A" w:rsidRDefault="00A85D8A" w:rsidP="00BE3F9E">
            <w:pPr>
              <w:pStyle w:val="TAL"/>
              <w:rPr>
                <w:lang w:eastAsia="zh-CN"/>
              </w:rPr>
            </w:pPr>
            <w:r w:rsidRPr="00614B7A">
              <w:rPr>
                <w:rFonts w:cs="Arial"/>
              </w:rPr>
              <w:t>NOTE 1</w:t>
            </w:r>
          </w:p>
        </w:tc>
      </w:tr>
      <w:tr w:rsidR="00A85D8A" w:rsidRPr="00614B7A" w14:paraId="0C3CE21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5C5E479" w14:textId="77777777" w:rsidR="00A85D8A" w:rsidRPr="00614B7A" w:rsidRDefault="00A85D8A" w:rsidP="00BE3F9E">
            <w:pPr>
              <w:pStyle w:val="TAL"/>
              <w:rPr>
                <w:b/>
                <w:bCs/>
              </w:rPr>
            </w:pPr>
            <w:r w:rsidRPr="00614B7A">
              <w:rPr>
                <w:b/>
              </w:rPr>
              <w:t>7.6B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3DAD8A2" w14:textId="77777777" w:rsidR="00A85D8A" w:rsidRPr="00614B7A" w:rsidRDefault="00A85D8A" w:rsidP="00BE3F9E">
            <w:pPr>
              <w:pStyle w:val="TAL"/>
              <w:rPr>
                <w:b/>
              </w:rPr>
            </w:pPr>
            <w:r w:rsidRPr="00614B7A">
              <w:rPr>
                <w:b/>
              </w:rPr>
              <w:t>Blocking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B5C786"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1B41F25" w14:textId="77777777" w:rsidR="00A85D8A" w:rsidRPr="00614B7A"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61BA282" w14:textId="77777777" w:rsidR="00A85D8A" w:rsidRPr="00614B7A"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D364DC9" w14:textId="77777777" w:rsidR="00A85D8A" w:rsidRPr="00614B7A"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752FBD3" w14:textId="77777777" w:rsidR="00A85D8A" w:rsidRPr="00614B7A"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593A566" w14:textId="77777777" w:rsidR="00A85D8A" w:rsidRPr="00614B7A" w:rsidRDefault="00A85D8A" w:rsidP="00BE3F9E">
            <w:pPr>
              <w:pStyle w:val="TAL"/>
              <w:rPr>
                <w:b/>
              </w:rPr>
            </w:pPr>
          </w:p>
        </w:tc>
      </w:tr>
      <w:tr w:rsidR="00A85D8A" w:rsidRPr="00614B7A" w14:paraId="0961DB5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6B97FDE" w14:textId="77777777" w:rsidR="00A85D8A" w:rsidRPr="00614B7A" w:rsidRDefault="00A85D8A" w:rsidP="00BE3F9E">
            <w:pPr>
              <w:pStyle w:val="TAL"/>
              <w:rPr>
                <w:bCs/>
              </w:rPr>
            </w:pPr>
            <w:r w:rsidRPr="00614B7A">
              <w:rPr>
                <w:lang w:eastAsia="zh-CN"/>
              </w:rPr>
              <w:t>7.6B.2.1</w:t>
            </w:r>
          </w:p>
        </w:tc>
        <w:tc>
          <w:tcPr>
            <w:tcW w:w="4367" w:type="dxa"/>
            <w:tcBorders>
              <w:top w:val="single" w:sz="4" w:space="0" w:color="auto"/>
              <w:left w:val="single" w:sz="4" w:space="0" w:color="auto"/>
              <w:bottom w:val="single" w:sz="4" w:space="0" w:color="auto"/>
              <w:right w:val="single" w:sz="4" w:space="0" w:color="auto"/>
            </w:tcBorders>
            <w:hideMark/>
          </w:tcPr>
          <w:p w14:paraId="656B2B62" w14:textId="77777777" w:rsidR="00A85D8A" w:rsidRPr="00614B7A" w:rsidRDefault="00A85D8A" w:rsidP="00BE3F9E">
            <w:pPr>
              <w:pStyle w:val="TAL"/>
            </w:pPr>
            <w:r w:rsidRPr="00614B7A">
              <w:rPr>
                <w:lang w:eastAsia="zh-CN"/>
              </w:rPr>
              <w:t>Inband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B6C303B"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0833B45" w14:textId="77777777" w:rsidR="00A85D8A" w:rsidRPr="00614B7A" w:rsidRDefault="00A85D8A" w:rsidP="00BE3F9E">
            <w:pPr>
              <w:pStyle w:val="TAL"/>
            </w:pPr>
            <w:r w:rsidRPr="00614B7A">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2585BF3A" w14:textId="77777777" w:rsidR="00A85D8A" w:rsidRPr="00614B7A" w:rsidRDefault="00A85D8A" w:rsidP="00BE3F9E">
            <w:pPr>
              <w:pStyle w:val="TAL"/>
            </w:pPr>
            <w:r w:rsidRPr="00614B7A">
              <w:rPr>
                <w:lang w:eastAsia="zh-CN"/>
              </w:rPr>
              <w:t xml:space="preserve">UEs supporting </w:t>
            </w:r>
            <w:r w:rsidRPr="00614B7A">
              <w:t>Intra-Band Contiguous EN-DC</w:t>
            </w:r>
            <w:r w:rsidRPr="00614B7A">
              <w:rPr>
                <w:rFonts w:eastAsia="SimSun"/>
                <w:szCs w:val="18"/>
                <w:lang w:eastAsia="zh-CN"/>
              </w:rPr>
              <w:t xml:space="preserve"> </w:t>
            </w:r>
            <w:r w:rsidRPr="00614B7A">
              <w:rPr>
                <w:lang w:eastAsia="zh-CN"/>
              </w:rPr>
              <w:t>(2</w:t>
            </w:r>
            <w:r w:rsidRPr="00614B7A">
              <w:rPr>
                <w:rFonts w:eastAsia="SimSun"/>
                <w:lang w:eastAsia="zh-CN"/>
              </w:rPr>
              <w:t>D</w:t>
            </w:r>
            <w:r w:rsidRPr="00614B7A">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705E2E6" w14:textId="77777777" w:rsidR="00A85D8A" w:rsidRPr="00614B7A" w:rsidRDefault="00A85D8A" w:rsidP="00BE3F9E">
            <w:pPr>
              <w:pStyle w:val="TAL"/>
            </w:pPr>
            <w:r w:rsidRPr="00614B7A">
              <w:rPr>
                <w:lang w:eastAsia="ko-KR"/>
              </w:rPr>
              <w:t>E00</w:t>
            </w:r>
            <w:r w:rsidRPr="00614B7A">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57DE4853"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05898FE4" w14:textId="77777777" w:rsidR="00A85D8A" w:rsidRPr="00614B7A" w:rsidRDefault="00A85D8A" w:rsidP="00BE3F9E">
            <w:pPr>
              <w:pStyle w:val="TAL"/>
            </w:pPr>
          </w:p>
        </w:tc>
      </w:tr>
      <w:tr w:rsidR="00A85D8A" w:rsidRPr="00614B7A" w14:paraId="1C9FC4A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A289DAF" w14:textId="77777777" w:rsidR="00A85D8A" w:rsidRPr="00614B7A" w:rsidRDefault="00A85D8A" w:rsidP="00BE3F9E">
            <w:pPr>
              <w:pStyle w:val="TAL"/>
              <w:rPr>
                <w:bCs/>
              </w:rPr>
            </w:pPr>
            <w:r w:rsidRPr="00614B7A">
              <w:rPr>
                <w:lang w:eastAsia="zh-CN"/>
              </w:rPr>
              <w:t>7.6B.2.2</w:t>
            </w:r>
          </w:p>
        </w:tc>
        <w:tc>
          <w:tcPr>
            <w:tcW w:w="4367" w:type="dxa"/>
            <w:tcBorders>
              <w:top w:val="single" w:sz="4" w:space="0" w:color="auto"/>
              <w:left w:val="single" w:sz="4" w:space="0" w:color="auto"/>
              <w:bottom w:val="single" w:sz="4" w:space="0" w:color="auto"/>
              <w:right w:val="single" w:sz="4" w:space="0" w:color="auto"/>
            </w:tcBorders>
            <w:hideMark/>
          </w:tcPr>
          <w:p w14:paraId="5335E677" w14:textId="77777777" w:rsidR="00A85D8A" w:rsidRPr="00614B7A" w:rsidRDefault="00A85D8A" w:rsidP="00BE3F9E">
            <w:pPr>
              <w:pStyle w:val="TAL"/>
            </w:pPr>
            <w:r w:rsidRPr="00614B7A">
              <w:rPr>
                <w:lang w:eastAsia="zh-CN"/>
              </w:rPr>
              <w:t>Inband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5D73D4B"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D574CD3" w14:textId="77777777" w:rsidR="00A85D8A" w:rsidRPr="00614B7A" w:rsidRDefault="00A85D8A" w:rsidP="00BE3F9E">
            <w:pPr>
              <w:pStyle w:val="TAL"/>
            </w:pPr>
            <w:r w:rsidRPr="00614B7A">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592B07AD" w14:textId="77777777" w:rsidR="00A85D8A" w:rsidRPr="00614B7A" w:rsidRDefault="00A85D8A" w:rsidP="00BE3F9E">
            <w:pPr>
              <w:pStyle w:val="TAL"/>
            </w:pPr>
            <w:r w:rsidRPr="00614B7A">
              <w:rPr>
                <w:lang w:eastAsia="zh-CN"/>
              </w:rPr>
              <w:t xml:space="preserve">UEs supporting </w:t>
            </w:r>
            <w:r w:rsidRPr="00614B7A">
              <w:t>Intra-Band Non-Contiguous EN-DC</w:t>
            </w:r>
            <w:r w:rsidRPr="00614B7A">
              <w:rPr>
                <w:rFonts w:eastAsia="SimSun"/>
                <w:szCs w:val="18"/>
                <w:lang w:eastAsia="zh-CN"/>
              </w:rPr>
              <w:t xml:space="preserve"> </w:t>
            </w:r>
            <w:r w:rsidRPr="00614B7A">
              <w:rPr>
                <w:lang w:eastAsia="zh-CN"/>
              </w:rPr>
              <w:t>(2</w:t>
            </w:r>
            <w:r w:rsidRPr="00614B7A">
              <w:rPr>
                <w:rFonts w:eastAsia="SimSun"/>
                <w:lang w:eastAsia="zh-CN"/>
              </w:rPr>
              <w:t>D</w:t>
            </w:r>
            <w:r w:rsidRPr="00614B7A">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2D26D8F" w14:textId="77777777" w:rsidR="00A85D8A" w:rsidRPr="00614B7A" w:rsidRDefault="00A85D8A" w:rsidP="00BE3F9E">
            <w:pPr>
              <w:pStyle w:val="TAL"/>
            </w:pPr>
            <w:r w:rsidRPr="00614B7A">
              <w:rPr>
                <w:lang w:eastAsia="ko-KR"/>
              </w:rPr>
              <w:t>E00</w:t>
            </w:r>
            <w:r w:rsidRPr="00614B7A">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3DC1EE80"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3E77F63" w14:textId="77777777" w:rsidR="00A85D8A" w:rsidRPr="00614B7A" w:rsidRDefault="00A85D8A" w:rsidP="00BE3F9E">
            <w:pPr>
              <w:pStyle w:val="TAL"/>
              <w:rPr>
                <w:rFonts w:cs="Arial"/>
              </w:rPr>
            </w:pPr>
            <w:r w:rsidRPr="00614B7A">
              <w:rPr>
                <w:rFonts w:cs="Arial"/>
              </w:rPr>
              <w:t>NOTE 5</w:t>
            </w:r>
          </w:p>
          <w:p w14:paraId="730EDF77" w14:textId="77777777" w:rsidR="00A85D8A" w:rsidRPr="00614B7A" w:rsidRDefault="00A85D8A" w:rsidP="00BE3F9E">
            <w:pPr>
              <w:pStyle w:val="TAL"/>
            </w:pPr>
            <w:r w:rsidRPr="00614B7A">
              <w:rPr>
                <w:rFonts w:cs="Arial"/>
              </w:rPr>
              <w:t xml:space="preserve">Skip </w:t>
            </w:r>
            <w:r w:rsidRPr="00614B7A">
              <w:rPr>
                <w:lang w:eastAsia="zh-CN"/>
              </w:rPr>
              <w:t xml:space="preserve">TC </w:t>
            </w:r>
            <w:r w:rsidRPr="00614B7A">
              <w:rPr>
                <w:rFonts w:cs="Arial"/>
              </w:rPr>
              <w:t>7.6B.2.2 if UE supports SA and TS 38.521-1 TC 7.6.2 has been executed.</w:t>
            </w:r>
          </w:p>
        </w:tc>
      </w:tr>
      <w:tr w:rsidR="00A85D8A" w:rsidRPr="00614B7A" w14:paraId="6674703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8480E37" w14:textId="77777777" w:rsidR="00A85D8A" w:rsidRPr="00614B7A" w:rsidRDefault="00A85D8A" w:rsidP="00BE3F9E">
            <w:pPr>
              <w:pStyle w:val="TAL"/>
              <w:rPr>
                <w:bCs/>
              </w:rPr>
            </w:pPr>
            <w:r w:rsidRPr="00614B7A">
              <w:rPr>
                <w:lang w:eastAsia="zh-CN"/>
              </w:rPr>
              <w:t>7.6B.2.3</w:t>
            </w:r>
          </w:p>
        </w:tc>
        <w:tc>
          <w:tcPr>
            <w:tcW w:w="4367" w:type="dxa"/>
            <w:tcBorders>
              <w:top w:val="single" w:sz="4" w:space="0" w:color="auto"/>
              <w:left w:val="single" w:sz="4" w:space="0" w:color="auto"/>
              <w:bottom w:val="single" w:sz="4" w:space="0" w:color="auto"/>
              <w:right w:val="single" w:sz="4" w:space="0" w:color="auto"/>
            </w:tcBorders>
            <w:hideMark/>
          </w:tcPr>
          <w:p w14:paraId="3F561BC3" w14:textId="77777777" w:rsidR="00A85D8A" w:rsidRPr="00614B7A" w:rsidRDefault="00A85D8A" w:rsidP="00BE3F9E">
            <w:pPr>
              <w:pStyle w:val="TAL"/>
            </w:pPr>
            <w:r w:rsidRPr="00614B7A">
              <w:rPr>
                <w:lang w:eastAsia="zh-CN"/>
              </w:rPr>
              <w:t xml:space="preserve">Inband blocking for inter-band EN-DC within FR1 </w:t>
            </w:r>
            <w:r w:rsidRPr="00614B7A">
              <w:t>(1 NR CC)</w:t>
            </w:r>
          </w:p>
        </w:tc>
        <w:tc>
          <w:tcPr>
            <w:tcW w:w="850" w:type="dxa"/>
            <w:tcBorders>
              <w:top w:val="single" w:sz="4" w:space="0" w:color="auto"/>
              <w:left w:val="single" w:sz="4" w:space="0" w:color="auto"/>
              <w:bottom w:val="single" w:sz="4" w:space="0" w:color="auto"/>
              <w:right w:val="single" w:sz="4" w:space="0" w:color="auto"/>
            </w:tcBorders>
            <w:hideMark/>
          </w:tcPr>
          <w:p w14:paraId="6573E220" w14:textId="77777777" w:rsidR="00A85D8A" w:rsidRPr="00614B7A" w:rsidRDefault="00A85D8A" w:rsidP="00BE3F9E">
            <w:pPr>
              <w:pStyle w:val="TAC"/>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9B6E11C" w14:textId="77777777" w:rsidR="00A85D8A" w:rsidRPr="00614B7A" w:rsidRDefault="00A85D8A" w:rsidP="00BE3F9E">
            <w:pPr>
              <w:pStyle w:val="TAL"/>
            </w:pPr>
            <w:r w:rsidRPr="00614B7A">
              <w:t>C011c</w:t>
            </w:r>
          </w:p>
        </w:tc>
        <w:tc>
          <w:tcPr>
            <w:tcW w:w="3091" w:type="dxa"/>
            <w:tcBorders>
              <w:top w:val="single" w:sz="4" w:space="0" w:color="auto"/>
              <w:left w:val="single" w:sz="4" w:space="0" w:color="auto"/>
              <w:bottom w:val="single" w:sz="4" w:space="0" w:color="auto"/>
              <w:right w:val="single" w:sz="4" w:space="0" w:color="auto"/>
            </w:tcBorders>
            <w:hideMark/>
          </w:tcPr>
          <w:p w14:paraId="67E6AFD5" w14:textId="77777777" w:rsidR="00A85D8A" w:rsidRPr="00614B7A" w:rsidRDefault="00A85D8A" w:rsidP="00BE3F9E">
            <w:pPr>
              <w:pStyle w:val="TAL"/>
            </w:pPr>
            <w:r w:rsidRPr="00614B7A">
              <w:rPr>
                <w:lang w:eastAsia="zh-CN"/>
              </w:rPr>
              <w:t>UEs supporting Inter-band EN-DC within FR1</w:t>
            </w:r>
            <w:r w:rsidRPr="00614B7A">
              <w:rPr>
                <w:rFonts w:eastAsia="SimSun"/>
                <w:szCs w:val="18"/>
                <w:lang w:eastAsia="zh-CN"/>
              </w:rPr>
              <w:t xml:space="preserve"> </w:t>
            </w:r>
            <w:r w:rsidRPr="00614B7A">
              <w:t>with 1 NR DL CC</w:t>
            </w:r>
          </w:p>
        </w:tc>
        <w:tc>
          <w:tcPr>
            <w:tcW w:w="1551" w:type="dxa"/>
            <w:tcBorders>
              <w:top w:val="single" w:sz="4" w:space="0" w:color="auto"/>
              <w:left w:val="single" w:sz="4" w:space="0" w:color="auto"/>
              <w:bottom w:val="single" w:sz="4" w:space="0" w:color="auto"/>
              <w:right w:val="single" w:sz="4" w:space="0" w:color="auto"/>
            </w:tcBorders>
            <w:hideMark/>
          </w:tcPr>
          <w:p w14:paraId="17F47538" w14:textId="77777777" w:rsidR="00A85D8A" w:rsidRPr="00614B7A" w:rsidRDefault="00A85D8A" w:rsidP="00BE3F9E">
            <w:pPr>
              <w:pStyle w:val="TAL"/>
            </w:pPr>
            <w:r w:rsidRPr="00614B7A">
              <w:rPr>
                <w:lang w:eastAsia="ko-KR"/>
              </w:rPr>
              <w:t>E00</w:t>
            </w:r>
            <w:r w:rsidRPr="00614B7A">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8419BF8"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8093C88" w14:textId="77777777" w:rsidR="00A85D8A" w:rsidRPr="00614B7A" w:rsidRDefault="00A85D8A" w:rsidP="00BE3F9E">
            <w:pPr>
              <w:pStyle w:val="TAL"/>
              <w:rPr>
                <w:rFonts w:cs="Arial"/>
              </w:rPr>
            </w:pPr>
            <w:r w:rsidRPr="00614B7A">
              <w:rPr>
                <w:rFonts w:cs="Arial"/>
              </w:rPr>
              <w:t>NOTE 5</w:t>
            </w:r>
          </w:p>
          <w:p w14:paraId="0563F32B" w14:textId="77777777" w:rsidR="00A85D8A" w:rsidRPr="00614B7A" w:rsidRDefault="00A85D8A" w:rsidP="00BE3F9E">
            <w:pPr>
              <w:pStyle w:val="TAL"/>
            </w:pPr>
            <w:r w:rsidRPr="00614B7A">
              <w:rPr>
                <w:rFonts w:cs="Arial"/>
              </w:rPr>
              <w:t xml:space="preserve">Skip </w:t>
            </w:r>
            <w:r w:rsidRPr="00614B7A">
              <w:rPr>
                <w:lang w:eastAsia="zh-CN"/>
              </w:rPr>
              <w:t>TC 7.6B.2.3</w:t>
            </w:r>
            <w:r w:rsidRPr="00614B7A">
              <w:rPr>
                <w:rFonts w:cs="Arial"/>
              </w:rPr>
              <w:t xml:space="preserve"> if UE supports SA and </w:t>
            </w:r>
            <w:r w:rsidRPr="00614B7A">
              <w:rPr>
                <w:lang w:eastAsia="zh-CN"/>
              </w:rPr>
              <w:t>TS 38.521-1 TC 7.6</w:t>
            </w:r>
            <w:r w:rsidRPr="00614B7A">
              <w:rPr>
                <w:rFonts w:ascii="SimSun" w:eastAsia="SimSun" w:hAnsi="SimSun"/>
                <w:lang w:eastAsia="zh-CN"/>
              </w:rPr>
              <w:t>.</w:t>
            </w:r>
            <w:r w:rsidRPr="00614B7A">
              <w:rPr>
                <w:lang w:eastAsia="zh-CN"/>
              </w:rPr>
              <w:t>2</w:t>
            </w:r>
            <w:r w:rsidRPr="00614B7A">
              <w:rPr>
                <w:rFonts w:cs="Arial"/>
              </w:rPr>
              <w:t xml:space="preserve"> has been executed.</w:t>
            </w:r>
            <w:r w:rsidRPr="00614B7A">
              <w:rPr>
                <w:rFonts w:eastAsia="SimSun"/>
                <w:lang w:eastAsia="zh-CN"/>
              </w:rPr>
              <w:t xml:space="preserve"> </w:t>
            </w:r>
          </w:p>
        </w:tc>
      </w:tr>
      <w:tr w:rsidR="00A85D8A" w:rsidRPr="00614B7A" w14:paraId="557E333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C01E5A5" w14:textId="77777777" w:rsidR="00A85D8A" w:rsidRPr="00614B7A" w:rsidRDefault="00A85D8A" w:rsidP="00BE3F9E">
            <w:pPr>
              <w:pStyle w:val="TAL"/>
              <w:rPr>
                <w:b/>
                <w:bCs/>
              </w:rPr>
            </w:pPr>
            <w:r w:rsidRPr="00614B7A">
              <w:rPr>
                <w:b/>
              </w:rPr>
              <w:t>7.6B.2.3_1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FD3A17E" w14:textId="77777777" w:rsidR="00A85D8A" w:rsidRPr="00614B7A" w:rsidRDefault="00A85D8A" w:rsidP="00BE3F9E">
            <w:pPr>
              <w:pStyle w:val="TAL"/>
              <w:rPr>
                <w:b/>
              </w:rPr>
            </w:pPr>
            <w:r w:rsidRPr="00614B7A">
              <w:rPr>
                <w:b/>
              </w:rPr>
              <w:t>Inband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E71B3E"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10CE366" w14:textId="77777777" w:rsidR="00A85D8A" w:rsidRPr="00614B7A"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67CC402" w14:textId="77777777" w:rsidR="00A85D8A" w:rsidRPr="00614B7A"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B782F42" w14:textId="77777777" w:rsidR="00A85D8A" w:rsidRPr="00614B7A"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CB9C919" w14:textId="77777777" w:rsidR="00A85D8A" w:rsidRPr="00614B7A"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E64A0EB" w14:textId="77777777" w:rsidR="00A85D8A" w:rsidRPr="00614B7A" w:rsidRDefault="00A85D8A" w:rsidP="00BE3F9E">
            <w:pPr>
              <w:pStyle w:val="TAL"/>
              <w:rPr>
                <w:b/>
              </w:rPr>
            </w:pPr>
          </w:p>
        </w:tc>
      </w:tr>
      <w:tr w:rsidR="00A85D8A" w:rsidRPr="00614B7A" w14:paraId="2DF4FD0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58052CC" w14:textId="77777777" w:rsidR="00A85D8A" w:rsidRPr="00614B7A" w:rsidRDefault="00A85D8A" w:rsidP="00BE3F9E">
            <w:pPr>
              <w:pStyle w:val="TAL"/>
            </w:pPr>
            <w:r w:rsidRPr="00614B7A">
              <w:t>7.6B.2.3_1.1</w:t>
            </w:r>
          </w:p>
        </w:tc>
        <w:tc>
          <w:tcPr>
            <w:tcW w:w="4367" w:type="dxa"/>
            <w:tcBorders>
              <w:top w:val="single" w:sz="4" w:space="0" w:color="auto"/>
              <w:left w:val="single" w:sz="4" w:space="0" w:color="auto"/>
              <w:bottom w:val="single" w:sz="4" w:space="0" w:color="auto"/>
              <w:right w:val="single" w:sz="4" w:space="0" w:color="auto"/>
            </w:tcBorders>
            <w:hideMark/>
          </w:tcPr>
          <w:p w14:paraId="06F53953" w14:textId="77777777" w:rsidR="00A85D8A" w:rsidRPr="00614B7A" w:rsidRDefault="00A85D8A" w:rsidP="00BE3F9E">
            <w:pPr>
              <w:pStyle w:val="TAL"/>
            </w:pPr>
            <w:r w:rsidRPr="00614B7A">
              <w:t>Inband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08A4D722" w14:textId="77777777" w:rsidR="00A85D8A" w:rsidRPr="00614B7A" w:rsidRDefault="00A85D8A" w:rsidP="00BE3F9E">
            <w:pPr>
              <w:pStyle w:val="TAC"/>
              <w:rPr>
                <w:rFonts w:cs="Arial"/>
              </w:rPr>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6DDECBF" w14:textId="77777777" w:rsidR="00A85D8A" w:rsidRPr="00614B7A" w:rsidRDefault="00A85D8A" w:rsidP="00BE3F9E">
            <w:pPr>
              <w:pStyle w:val="TAL"/>
              <w:rPr>
                <w:rFonts w:eastAsia="SimSun"/>
                <w:lang w:eastAsia="zh-CN"/>
              </w:rPr>
            </w:pPr>
            <w:r w:rsidRPr="00614B7A">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7AD03A78" w14:textId="77777777" w:rsidR="00A85D8A" w:rsidRPr="00614B7A" w:rsidRDefault="00A85D8A" w:rsidP="00BE3F9E">
            <w:pPr>
              <w:pStyle w:val="TAL"/>
              <w:rPr>
                <w:rFonts w:eastAsia="SimSun"/>
                <w:lang w:eastAsia="zh-CN"/>
              </w:rPr>
            </w:pPr>
            <w:r w:rsidRPr="00614B7A">
              <w:rPr>
                <w:lang w:eastAsia="zh-CN"/>
              </w:rPr>
              <w:t>UEs</w:t>
            </w:r>
            <w:r w:rsidRPr="00614B7A">
              <w:t xml:space="preserve"> supporting</w:t>
            </w:r>
            <w:r w:rsidRPr="00614B7A">
              <w:rPr>
                <w:rFonts w:eastAsia="SimSun"/>
                <w:lang w:eastAsia="zh-CN"/>
              </w:rPr>
              <w:t xml:space="preserve"> EN-DC </w:t>
            </w:r>
            <w:r w:rsidRPr="00614B7A">
              <w:t>within FR1 (3</w:t>
            </w:r>
            <w:r w:rsidRPr="00614B7A">
              <w:rPr>
                <w:rFonts w:eastAsia="SimSun"/>
                <w:lang w:eastAsia="zh-CN"/>
              </w:rPr>
              <w:t xml:space="preserve">DL </w:t>
            </w:r>
            <w:r w:rsidRPr="00614B7A">
              <w:t>CCs)</w:t>
            </w:r>
          </w:p>
        </w:tc>
        <w:tc>
          <w:tcPr>
            <w:tcW w:w="1551" w:type="dxa"/>
            <w:tcBorders>
              <w:top w:val="single" w:sz="4" w:space="0" w:color="auto"/>
              <w:left w:val="single" w:sz="4" w:space="0" w:color="auto"/>
              <w:bottom w:val="single" w:sz="4" w:space="0" w:color="auto"/>
              <w:right w:val="single" w:sz="4" w:space="0" w:color="auto"/>
            </w:tcBorders>
            <w:hideMark/>
          </w:tcPr>
          <w:p w14:paraId="215FFAB1" w14:textId="77777777" w:rsidR="00A85D8A" w:rsidRPr="00614B7A" w:rsidRDefault="00A85D8A" w:rsidP="00BE3F9E">
            <w:pPr>
              <w:pStyle w:val="TAL"/>
              <w:rPr>
                <w:rFonts w:eastAsia="SimSun"/>
                <w:lang w:eastAsia="zh-CN"/>
              </w:rPr>
            </w:pPr>
            <w:r w:rsidRPr="00614B7A">
              <w:rPr>
                <w:rFonts w:eastAsia="SimSun"/>
                <w:szCs w:val="18"/>
              </w:rPr>
              <w:t>E00</w:t>
            </w:r>
            <w:r w:rsidRPr="00614B7A">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7A211DC2"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637F83ED" w14:textId="77777777" w:rsidR="00A85D8A" w:rsidRPr="00614B7A" w:rsidRDefault="00A85D8A" w:rsidP="00BE3F9E">
            <w:pPr>
              <w:pStyle w:val="TAL"/>
            </w:pPr>
          </w:p>
        </w:tc>
      </w:tr>
      <w:tr w:rsidR="00A85D8A" w:rsidRPr="00614B7A" w14:paraId="5B32B13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A9BDEE5" w14:textId="77777777" w:rsidR="00A85D8A" w:rsidRPr="00614B7A" w:rsidRDefault="00A85D8A" w:rsidP="00BE3F9E">
            <w:pPr>
              <w:pStyle w:val="TAL"/>
            </w:pPr>
            <w:r w:rsidRPr="00614B7A">
              <w:t>7.6B.2.3_1.2</w:t>
            </w:r>
          </w:p>
        </w:tc>
        <w:tc>
          <w:tcPr>
            <w:tcW w:w="4367" w:type="dxa"/>
            <w:tcBorders>
              <w:top w:val="single" w:sz="4" w:space="0" w:color="auto"/>
              <w:left w:val="single" w:sz="4" w:space="0" w:color="auto"/>
              <w:bottom w:val="single" w:sz="4" w:space="0" w:color="auto"/>
              <w:right w:val="single" w:sz="4" w:space="0" w:color="auto"/>
            </w:tcBorders>
            <w:hideMark/>
          </w:tcPr>
          <w:p w14:paraId="38C2B981" w14:textId="77777777" w:rsidR="00A85D8A" w:rsidRPr="00614B7A" w:rsidRDefault="00A85D8A" w:rsidP="00BE3F9E">
            <w:pPr>
              <w:pStyle w:val="TAL"/>
            </w:pPr>
            <w:r w:rsidRPr="00614B7A">
              <w:t>Inband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1535A30" w14:textId="77777777" w:rsidR="00A85D8A" w:rsidRPr="00614B7A" w:rsidRDefault="00A85D8A" w:rsidP="00BE3F9E">
            <w:pPr>
              <w:pStyle w:val="TAC"/>
              <w:rPr>
                <w:rFonts w:cs="Arial"/>
              </w:rPr>
            </w:pPr>
            <w:r w:rsidRPr="00614B7A">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15B7B27D" w14:textId="77777777" w:rsidR="00A85D8A" w:rsidRPr="00614B7A" w:rsidRDefault="00A85D8A" w:rsidP="00BE3F9E">
            <w:pPr>
              <w:pStyle w:val="TAL"/>
              <w:rPr>
                <w:rFonts w:eastAsia="SimSun"/>
                <w:lang w:eastAsia="zh-CN"/>
              </w:rPr>
            </w:pPr>
            <w:r w:rsidRPr="00614B7A">
              <w:rPr>
                <w:lang w:eastAsia="zh-TW"/>
              </w:rPr>
              <w:t>C04</w:t>
            </w:r>
            <w:r w:rsidRPr="00614B7A">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43473116" w14:textId="77777777" w:rsidR="00A85D8A" w:rsidRPr="00614B7A" w:rsidRDefault="00A85D8A" w:rsidP="00BE3F9E">
            <w:pPr>
              <w:pStyle w:val="TAL"/>
              <w:rPr>
                <w:rFonts w:eastAsia="SimSun"/>
                <w:lang w:eastAsia="zh-CN"/>
              </w:rPr>
            </w:pPr>
            <w:r w:rsidRPr="00614B7A">
              <w:rPr>
                <w:lang w:eastAsia="zh-CN"/>
              </w:rPr>
              <w:t>UEs</w:t>
            </w:r>
            <w:r w:rsidRPr="00614B7A">
              <w:t xml:space="preserve"> supporting </w:t>
            </w:r>
            <w:r w:rsidRPr="00614B7A">
              <w:rPr>
                <w:rFonts w:eastAsia="SimSun"/>
                <w:lang w:eastAsia="zh-CN"/>
              </w:rPr>
              <w:t xml:space="preserve">EN-DC </w:t>
            </w:r>
            <w:r w:rsidRPr="00614B7A">
              <w:t>within FR1 (4</w:t>
            </w:r>
            <w:r w:rsidRPr="00614B7A">
              <w:rPr>
                <w:rFonts w:eastAsia="SimSun"/>
                <w:lang w:eastAsia="zh-CN"/>
              </w:rPr>
              <w:t xml:space="preserve">DL </w:t>
            </w:r>
            <w:r w:rsidRPr="00614B7A">
              <w:t>CCs)</w:t>
            </w:r>
          </w:p>
        </w:tc>
        <w:tc>
          <w:tcPr>
            <w:tcW w:w="1551" w:type="dxa"/>
            <w:tcBorders>
              <w:top w:val="single" w:sz="4" w:space="0" w:color="auto"/>
              <w:left w:val="single" w:sz="4" w:space="0" w:color="auto"/>
              <w:bottom w:val="single" w:sz="4" w:space="0" w:color="auto"/>
              <w:right w:val="single" w:sz="4" w:space="0" w:color="auto"/>
            </w:tcBorders>
            <w:hideMark/>
          </w:tcPr>
          <w:p w14:paraId="1D33045E" w14:textId="77777777" w:rsidR="00A85D8A" w:rsidRPr="00614B7A" w:rsidRDefault="00A85D8A" w:rsidP="00BE3F9E">
            <w:pPr>
              <w:pStyle w:val="TAL"/>
              <w:rPr>
                <w:rFonts w:eastAsia="SimSun"/>
                <w:lang w:eastAsia="zh-CN"/>
              </w:rPr>
            </w:pPr>
            <w:r w:rsidRPr="00614B7A">
              <w:rPr>
                <w:rFonts w:eastAsia="SimSun"/>
                <w:szCs w:val="18"/>
              </w:rPr>
              <w:t>E00</w:t>
            </w:r>
            <w:r w:rsidRPr="00614B7A">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493B48CA"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02644188" w14:textId="77777777" w:rsidR="00A85D8A" w:rsidRPr="00614B7A" w:rsidRDefault="00A85D8A" w:rsidP="00BE3F9E">
            <w:pPr>
              <w:pStyle w:val="TAL"/>
            </w:pPr>
          </w:p>
        </w:tc>
      </w:tr>
      <w:tr w:rsidR="00A85D8A" w:rsidRPr="00614B7A" w14:paraId="70C58F2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2C51DF1" w14:textId="77777777" w:rsidR="00A85D8A" w:rsidRPr="00614B7A" w:rsidRDefault="00A85D8A" w:rsidP="00BE3F9E">
            <w:pPr>
              <w:pStyle w:val="TAL"/>
            </w:pPr>
            <w:r w:rsidRPr="00614B7A">
              <w:t>7.6B.2.3_1.3</w:t>
            </w:r>
          </w:p>
        </w:tc>
        <w:tc>
          <w:tcPr>
            <w:tcW w:w="4367" w:type="dxa"/>
            <w:tcBorders>
              <w:top w:val="single" w:sz="4" w:space="0" w:color="auto"/>
              <w:left w:val="single" w:sz="4" w:space="0" w:color="auto"/>
              <w:bottom w:val="single" w:sz="4" w:space="0" w:color="auto"/>
              <w:right w:val="single" w:sz="4" w:space="0" w:color="auto"/>
            </w:tcBorders>
            <w:hideMark/>
          </w:tcPr>
          <w:p w14:paraId="1F1A6F4F" w14:textId="77777777" w:rsidR="00A85D8A" w:rsidRPr="00614B7A" w:rsidRDefault="00A85D8A" w:rsidP="00BE3F9E">
            <w:pPr>
              <w:pStyle w:val="TAL"/>
            </w:pPr>
            <w:r w:rsidRPr="00614B7A">
              <w:t>Inband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542CEB7C" w14:textId="77777777" w:rsidR="00A85D8A" w:rsidRPr="00614B7A" w:rsidRDefault="00A85D8A" w:rsidP="00BE3F9E">
            <w:pPr>
              <w:pStyle w:val="TAC"/>
              <w:rPr>
                <w:rFonts w:cs="Arial"/>
              </w:rPr>
            </w:pPr>
            <w:r w:rsidRPr="00614B7A">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5A52E051" w14:textId="77777777" w:rsidR="00A85D8A" w:rsidRPr="00614B7A" w:rsidRDefault="00A85D8A" w:rsidP="00BE3F9E">
            <w:pPr>
              <w:pStyle w:val="TAL"/>
              <w:rPr>
                <w:rFonts w:eastAsia="SimSun"/>
                <w:lang w:eastAsia="zh-CN"/>
              </w:rPr>
            </w:pPr>
            <w:r w:rsidRPr="00614B7A">
              <w:rPr>
                <w:lang w:eastAsia="zh-TW"/>
              </w:rPr>
              <w:t>C04</w:t>
            </w:r>
            <w:r w:rsidRPr="00614B7A">
              <w:t>7</w:t>
            </w:r>
          </w:p>
        </w:tc>
        <w:tc>
          <w:tcPr>
            <w:tcW w:w="3091" w:type="dxa"/>
            <w:tcBorders>
              <w:top w:val="single" w:sz="4" w:space="0" w:color="auto"/>
              <w:left w:val="single" w:sz="4" w:space="0" w:color="auto"/>
              <w:bottom w:val="single" w:sz="4" w:space="0" w:color="auto"/>
              <w:right w:val="single" w:sz="4" w:space="0" w:color="auto"/>
            </w:tcBorders>
            <w:hideMark/>
          </w:tcPr>
          <w:p w14:paraId="38746F53" w14:textId="77777777" w:rsidR="00A85D8A" w:rsidRPr="00614B7A" w:rsidRDefault="00A85D8A" w:rsidP="00BE3F9E">
            <w:pPr>
              <w:pStyle w:val="TAL"/>
              <w:rPr>
                <w:rFonts w:eastAsia="SimSun"/>
                <w:lang w:eastAsia="zh-CN"/>
              </w:rPr>
            </w:pPr>
            <w:r w:rsidRPr="00614B7A">
              <w:rPr>
                <w:lang w:eastAsia="zh-CN"/>
              </w:rPr>
              <w:t>UEs</w:t>
            </w:r>
            <w:r w:rsidRPr="00614B7A">
              <w:t xml:space="preserve"> supporting EN-DC within FR1 (5</w:t>
            </w:r>
            <w:r w:rsidRPr="00614B7A">
              <w:rPr>
                <w:rFonts w:eastAsia="SimSun"/>
                <w:lang w:eastAsia="zh-CN"/>
              </w:rPr>
              <w:t xml:space="preserve">DL </w:t>
            </w:r>
            <w:r w:rsidRPr="00614B7A">
              <w:t>CCs)</w:t>
            </w:r>
          </w:p>
        </w:tc>
        <w:tc>
          <w:tcPr>
            <w:tcW w:w="1551" w:type="dxa"/>
            <w:tcBorders>
              <w:top w:val="single" w:sz="4" w:space="0" w:color="auto"/>
              <w:left w:val="single" w:sz="4" w:space="0" w:color="auto"/>
              <w:bottom w:val="single" w:sz="4" w:space="0" w:color="auto"/>
              <w:right w:val="single" w:sz="4" w:space="0" w:color="auto"/>
            </w:tcBorders>
            <w:hideMark/>
          </w:tcPr>
          <w:p w14:paraId="65DF8C35" w14:textId="77777777" w:rsidR="00A85D8A" w:rsidRPr="00614B7A" w:rsidRDefault="00A85D8A" w:rsidP="00BE3F9E">
            <w:pPr>
              <w:pStyle w:val="TAL"/>
              <w:rPr>
                <w:rFonts w:eastAsia="SimSun"/>
                <w:lang w:eastAsia="zh-CN"/>
              </w:rPr>
            </w:pPr>
            <w:r w:rsidRPr="00614B7A">
              <w:rPr>
                <w:rFonts w:eastAsia="SimSun"/>
                <w:szCs w:val="18"/>
              </w:rPr>
              <w:t>E00</w:t>
            </w:r>
            <w:r w:rsidRPr="00614B7A">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4C12AAEA"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333AECD" w14:textId="77777777" w:rsidR="00A85D8A" w:rsidRPr="00614B7A" w:rsidRDefault="00A85D8A" w:rsidP="00BE3F9E">
            <w:pPr>
              <w:pStyle w:val="TAL"/>
            </w:pPr>
            <w:r w:rsidRPr="00614B7A">
              <w:t>Skip TC 7.6B.</w:t>
            </w:r>
            <w:r w:rsidRPr="00614B7A">
              <w:rPr>
                <w:rFonts w:eastAsia="SimSun"/>
                <w:lang w:eastAsia="zh-CN"/>
              </w:rPr>
              <w:t>2</w:t>
            </w:r>
            <w:r w:rsidRPr="00614B7A">
              <w:t>.</w:t>
            </w:r>
            <w:r w:rsidRPr="00614B7A">
              <w:rPr>
                <w:rFonts w:eastAsia="SimSun"/>
                <w:lang w:eastAsia="zh-CN"/>
              </w:rPr>
              <w:t>3_1.3</w:t>
            </w:r>
            <w:r w:rsidRPr="00614B7A">
              <w:t xml:space="preserve"> if UE supports SA and TS 38.521-</w:t>
            </w:r>
            <w:r w:rsidRPr="00614B7A">
              <w:rPr>
                <w:rFonts w:eastAsia="SimSun"/>
                <w:lang w:eastAsia="zh-CN"/>
              </w:rPr>
              <w:t>1</w:t>
            </w:r>
            <w:r w:rsidRPr="00614B7A">
              <w:t xml:space="preserve"> TC 7.6</w:t>
            </w:r>
            <w:r w:rsidRPr="00614B7A">
              <w:rPr>
                <w:rFonts w:eastAsia="SimSun"/>
                <w:lang w:eastAsia="zh-CN"/>
              </w:rPr>
              <w:t>A</w:t>
            </w:r>
            <w:r w:rsidRPr="00614B7A">
              <w:t>.</w:t>
            </w:r>
            <w:r w:rsidRPr="00614B7A">
              <w:rPr>
                <w:rFonts w:eastAsia="SimSun"/>
                <w:lang w:eastAsia="zh-CN"/>
              </w:rPr>
              <w:t>2.3</w:t>
            </w:r>
            <w:r w:rsidRPr="00614B7A">
              <w:t xml:space="preserve"> has been executed.</w:t>
            </w:r>
          </w:p>
        </w:tc>
      </w:tr>
      <w:tr w:rsidR="00A85D8A" w:rsidRPr="00614B7A" w14:paraId="69055EA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6113969" w14:textId="77777777" w:rsidR="00A85D8A" w:rsidRPr="00614B7A" w:rsidRDefault="00A85D8A" w:rsidP="00BE3F9E">
            <w:pPr>
              <w:pStyle w:val="TAL"/>
              <w:rPr>
                <w:lang w:eastAsia="zh-CN"/>
              </w:rPr>
            </w:pPr>
            <w:r w:rsidRPr="00614B7A">
              <w:lastRenderedPageBreak/>
              <w:t>7.6B.2.4</w:t>
            </w:r>
          </w:p>
        </w:tc>
        <w:tc>
          <w:tcPr>
            <w:tcW w:w="4367" w:type="dxa"/>
            <w:tcBorders>
              <w:top w:val="single" w:sz="4" w:space="0" w:color="auto"/>
              <w:left w:val="single" w:sz="4" w:space="0" w:color="auto"/>
              <w:bottom w:val="single" w:sz="4" w:space="0" w:color="auto"/>
              <w:right w:val="single" w:sz="4" w:space="0" w:color="auto"/>
            </w:tcBorders>
            <w:hideMark/>
          </w:tcPr>
          <w:p w14:paraId="3DD4601D" w14:textId="77777777" w:rsidR="00A85D8A" w:rsidRPr="00614B7A" w:rsidRDefault="00A85D8A" w:rsidP="00BE3F9E">
            <w:pPr>
              <w:pStyle w:val="TAL"/>
              <w:rPr>
                <w:lang w:eastAsia="zh-CN"/>
              </w:rPr>
            </w:pPr>
            <w:r w:rsidRPr="00614B7A">
              <w:t>Inband blocking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177812C0" w14:textId="77777777" w:rsidR="00A85D8A" w:rsidRPr="00614B7A" w:rsidRDefault="00A85D8A" w:rsidP="00BE3F9E">
            <w:pPr>
              <w:pStyle w:val="TAC"/>
              <w:rPr>
                <w:lang w:eastAsia="zh-CN"/>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4741DE6" w14:textId="77777777" w:rsidR="00A85D8A" w:rsidRPr="00614B7A" w:rsidRDefault="00A85D8A" w:rsidP="00BE3F9E">
            <w:pPr>
              <w:pStyle w:val="TAL"/>
            </w:pPr>
            <w:r w:rsidRPr="00614B7A">
              <w:t>C011c</w:t>
            </w:r>
          </w:p>
        </w:tc>
        <w:tc>
          <w:tcPr>
            <w:tcW w:w="3091" w:type="dxa"/>
            <w:tcBorders>
              <w:top w:val="single" w:sz="4" w:space="0" w:color="auto"/>
              <w:left w:val="single" w:sz="4" w:space="0" w:color="auto"/>
              <w:bottom w:val="single" w:sz="4" w:space="0" w:color="auto"/>
              <w:right w:val="single" w:sz="4" w:space="0" w:color="auto"/>
            </w:tcBorders>
            <w:hideMark/>
          </w:tcPr>
          <w:p w14:paraId="25ABEBB4" w14:textId="77777777" w:rsidR="00A85D8A" w:rsidRPr="00614B7A" w:rsidRDefault="00A85D8A" w:rsidP="00BE3F9E">
            <w:pPr>
              <w:pStyle w:val="TAL"/>
              <w:rPr>
                <w:lang w:eastAsia="zh-CN"/>
              </w:rPr>
            </w:pPr>
            <w:r w:rsidRPr="00614B7A">
              <w:rPr>
                <w:lang w:eastAsia="zh-CN"/>
              </w:rPr>
              <w:t>UEs supporting Inter-band EN-DC within FR1</w:t>
            </w:r>
            <w:r w:rsidRPr="00614B7A">
              <w:rPr>
                <w:rFonts w:eastAsia="SimSun"/>
                <w:szCs w:val="18"/>
                <w:lang w:eastAsia="zh-CN"/>
              </w:rPr>
              <w:t xml:space="preserve"> </w:t>
            </w:r>
            <w:r w:rsidRPr="00614B7A">
              <w:t>with 1 NR DL CC</w:t>
            </w:r>
          </w:p>
        </w:tc>
        <w:tc>
          <w:tcPr>
            <w:tcW w:w="1551" w:type="dxa"/>
            <w:tcBorders>
              <w:top w:val="single" w:sz="4" w:space="0" w:color="auto"/>
              <w:left w:val="single" w:sz="4" w:space="0" w:color="auto"/>
              <w:bottom w:val="single" w:sz="4" w:space="0" w:color="auto"/>
              <w:right w:val="single" w:sz="4" w:space="0" w:color="auto"/>
            </w:tcBorders>
            <w:hideMark/>
          </w:tcPr>
          <w:p w14:paraId="4F7E28A3" w14:textId="77777777" w:rsidR="00A85D8A" w:rsidRPr="00614B7A" w:rsidRDefault="00A85D8A" w:rsidP="00BE3F9E">
            <w:pPr>
              <w:pStyle w:val="TAL"/>
              <w:rPr>
                <w:lang w:eastAsia="ko-KR"/>
              </w:rPr>
            </w:pPr>
            <w:r w:rsidRPr="00614B7A">
              <w:rPr>
                <w:lang w:eastAsia="ko-KR"/>
              </w:rPr>
              <w:t>E00</w:t>
            </w:r>
            <w:r w:rsidRPr="00614B7A">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35E9E3A9"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8CF9A31" w14:textId="77777777" w:rsidR="00A85D8A" w:rsidRPr="00614B7A" w:rsidRDefault="00A85D8A" w:rsidP="00BE3F9E">
            <w:pPr>
              <w:pStyle w:val="TAL"/>
              <w:rPr>
                <w:rFonts w:cs="Arial"/>
              </w:rPr>
            </w:pPr>
            <w:r w:rsidRPr="00614B7A">
              <w:rPr>
                <w:rFonts w:cs="Arial"/>
              </w:rPr>
              <w:t>NOTE 5</w:t>
            </w:r>
          </w:p>
          <w:p w14:paraId="7F5B34CB" w14:textId="77777777" w:rsidR="00A85D8A" w:rsidRPr="00614B7A" w:rsidRDefault="00A85D8A" w:rsidP="00BE3F9E">
            <w:pPr>
              <w:pStyle w:val="TAL"/>
              <w:rPr>
                <w:lang w:eastAsia="zh-CN"/>
              </w:rPr>
            </w:pPr>
            <w:r w:rsidRPr="00614B7A">
              <w:rPr>
                <w:rFonts w:cs="Arial"/>
              </w:rPr>
              <w:t xml:space="preserve">Skip </w:t>
            </w:r>
            <w:r w:rsidRPr="00614B7A">
              <w:rPr>
                <w:lang w:eastAsia="zh-CN"/>
              </w:rPr>
              <w:t xml:space="preserve">TC </w:t>
            </w:r>
            <w:r w:rsidRPr="00614B7A">
              <w:rPr>
                <w:rFonts w:cs="Arial"/>
              </w:rPr>
              <w:t>7.6B.2.4 if UE supports SA and TS 38.521-2 TC 7.6.2 has been executed.</w:t>
            </w:r>
          </w:p>
        </w:tc>
      </w:tr>
      <w:tr w:rsidR="00A85D8A" w:rsidRPr="00614B7A" w14:paraId="0714CD0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E0C55AE" w14:textId="77777777" w:rsidR="00A85D8A" w:rsidRPr="00614B7A" w:rsidRDefault="00A85D8A" w:rsidP="00BE3F9E">
            <w:pPr>
              <w:pStyle w:val="TAL"/>
              <w:rPr>
                <w:b/>
                <w:bCs/>
              </w:rPr>
            </w:pPr>
            <w:r w:rsidRPr="00614B7A">
              <w:rPr>
                <w:b/>
              </w:rPr>
              <w:t>7.6B.2.4_1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A3FAC1C" w14:textId="77777777" w:rsidR="00A85D8A" w:rsidRPr="00614B7A" w:rsidRDefault="00A85D8A" w:rsidP="00BE3F9E">
            <w:pPr>
              <w:pStyle w:val="TAL"/>
              <w:rPr>
                <w:b/>
              </w:rPr>
            </w:pPr>
            <w:r w:rsidRPr="00614B7A">
              <w:rPr>
                <w:b/>
              </w:rPr>
              <w:t>Inband blocking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BA74FB"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7268D9C" w14:textId="77777777" w:rsidR="00A85D8A" w:rsidRPr="00614B7A"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D137DFF" w14:textId="77777777" w:rsidR="00A85D8A" w:rsidRPr="00614B7A"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FD5A827" w14:textId="77777777" w:rsidR="00A85D8A" w:rsidRPr="00614B7A"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2A0DE92" w14:textId="77777777" w:rsidR="00A85D8A" w:rsidRPr="00614B7A"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087715D" w14:textId="77777777" w:rsidR="00A85D8A" w:rsidRPr="00614B7A" w:rsidRDefault="00A85D8A" w:rsidP="00BE3F9E">
            <w:pPr>
              <w:pStyle w:val="TAL"/>
              <w:rPr>
                <w:b/>
              </w:rPr>
            </w:pPr>
          </w:p>
        </w:tc>
      </w:tr>
      <w:tr w:rsidR="00A85D8A" w:rsidRPr="00614B7A" w14:paraId="782405E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40A9A5A" w14:textId="77777777" w:rsidR="00A85D8A" w:rsidRPr="00614B7A" w:rsidRDefault="00A85D8A" w:rsidP="00BE3F9E">
            <w:pPr>
              <w:pStyle w:val="TAL"/>
            </w:pPr>
            <w:r w:rsidRPr="00614B7A">
              <w:t>7.6B.2.4_1.1</w:t>
            </w:r>
          </w:p>
        </w:tc>
        <w:tc>
          <w:tcPr>
            <w:tcW w:w="4367" w:type="dxa"/>
            <w:tcBorders>
              <w:top w:val="single" w:sz="4" w:space="0" w:color="auto"/>
              <w:left w:val="single" w:sz="4" w:space="0" w:color="auto"/>
              <w:bottom w:val="single" w:sz="4" w:space="0" w:color="auto"/>
              <w:right w:val="single" w:sz="4" w:space="0" w:color="auto"/>
            </w:tcBorders>
            <w:hideMark/>
          </w:tcPr>
          <w:p w14:paraId="65D03E7E" w14:textId="77777777" w:rsidR="00A85D8A" w:rsidRPr="00614B7A" w:rsidRDefault="00A85D8A" w:rsidP="00BE3F9E">
            <w:pPr>
              <w:pStyle w:val="TAL"/>
              <w:rPr>
                <w:lang w:eastAsia="zh-CN"/>
              </w:rPr>
            </w:pPr>
            <w:r w:rsidRPr="00614B7A">
              <w:rPr>
                <w:lang w:eastAsia="zh-CN"/>
              </w:rPr>
              <w:t>Inband blocking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00FA52C6" w14:textId="77777777" w:rsidR="00A85D8A" w:rsidRPr="00614B7A" w:rsidRDefault="00A85D8A" w:rsidP="00BE3F9E">
            <w:pPr>
              <w:pStyle w:val="TAC"/>
              <w:rPr>
                <w:lang w:eastAsia="zh-CN"/>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E463818" w14:textId="77777777" w:rsidR="00A85D8A" w:rsidRPr="00614B7A" w:rsidRDefault="00A85D8A" w:rsidP="00BE3F9E">
            <w:pPr>
              <w:pStyle w:val="TAL"/>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06E2B31C" w14:textId="77777777" w:rsidR="00A85D8A" w:rsidRPr="00614B7A" w:rsidRDefault="00A85D8A" w:rsidP="00BE3F9E">
            <w:pPr>
              <w:pStyle w:val="TAL"/>
              <w:rPr>
                <w:lang w:eastAsia="zh-CN"/>
              </w:rPr>
            </w:pPr>
            <w:r w:rsidRPr="00614B7A">
              <w:t>FFS</w:t>
            </w:r>
          </w:p>
        </w:tc>
        <w:tc>
          <w:tcPr>
            <w:tcW w:w="1551" w:type="dxa"/>
            <w:tcBorders>
              <w:top w:val="single" w:sz="4" w:space="0" w:color="auto"/>
              <w:left w:val="single" w:sz="4" w:space="0" w:color="auto"/>
              <w:bottom w:val="single" w:sz="4" w:space="0" w:color="auto"/>
              <w:right w:val="single" w:sz="4" w:space="0" w:color="auto"/>
            </w:tcBorders>
            <w:hideMark/>
          </w:tcPr>
          <w:p w14:paraId="41FDF59A" w14:textId="77777777" w:rsidR="00A85D8A" w:rsidRPr="00614B7A" w:rsidRDefault="00A85D8A" w:rsidP="00BE3F9E">
            <w:pPr>
              <w:pStyle w:val="TAL"/>
              <w:rPr>
                <w:lang w:eastAsia="ko-KR"/>
              </w:rPr>
            </w:pPr>
            <w:r w:rsidRPr="00614B7A">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6C3EE86"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5A2571B" w14:textId="77777777" w:rsidR="00A85D8A" w:rsidRPr="00614B7A" w:rsidRDefault="00A85D8A" w:rsidP="00BE3F9E">
            <w:pPr>
              <w:pStyle w:val="TAL"/>
              <w:rPr>
                <w:rFonts w:cs="Arial"/>
              </w:rPr>
            </w:pPr>
            <w:r w:rsidRPr="00614B7A">
              <w:rPr>
                <w:rFonts w:cs="Arial"/>
              </w:rPr>
              <w:t>NOTE 1</w:t>
            </w:r>
          </w:p>
          <w:p w14:paraId="1FF48B24" w14:textId="77777777" w:rsidR="00A85D8A" w:rsidRPr="00614B7A" w:rsidRDefault="00A85D8A" w:rsidP="00BE3F9E">
            <w:pPr>
              <w:pStyle w:val="TAL"/>
              <w:rPr>
                <w:rFonts w:cs="Arial"/>
              </w:rPr>
            </w:pPr>
            <w:r w:rsidRPr="00614B7A">
              <w:rPr>
                <w:rFonts w:cs="Arial"/>
              </w:rPr>
              <w:t>NOTE 5</w:t>
            </w:r>
          </w:p>
          <w:p w14:paraId="038A9FE0" w14:textId="77777777" w:rsidR="00A85D8A" w:rsidRPr="00614B7A" w:rsidRDefault="00A85D8A" w:rsidP="00BE3F9E">
            <w:pPr>
              <w:pStyle w:val="TAL"/>
              <w:rPr>
                <w:lang w:eastAsia="zh-CN"/>
              </w:rPr>
            </w:pPr>
            <w:r w:rsidRPr="00614B7A">
              <w:rPr>
                <w:rFonts w:cs="Arial"/>
              </w:rPr>
              <w:t xml:space="preserve">Skip </w:t>
            </w:r>
            <w:r w:rsidRPr="00614B7A">
              <w:rPr>
                <w:lang w:eastAsia="zh-CN"/>
              </w:rPr>
              <w:t xml:space="preserve">TC </w:t>
            </w:r>
            <w:r w:rsidRPr="00614B7A">
              <w:rPr>
                <w:rFonts w:cs="Arial"/>
              </w:rPr>
              <w:t>7.6B.2.4_1.1 if UE supports SA and TS 38.521-2 TC 7.6A.2.1 has been executed.</w:t>
            </w:r>
          </w:p>
        </w:tc>
      </w:tr>
      <w:tr w:rsidR="00A85D8A" w:rsidRPr="00614B7A" w14:paraId="3273620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9034B3B" w14:textId="77777777" w:rsidR="00A85D8A" w:rsidRPr="00614B7A" w:rsidRDefault="00A85D8A" w:rsidP="00BE3F9E">
            <w:pPr>
              <w:pStyle w:val="TAL"/>
            </w:pPr>
            <w:r w:rsidRPr="00614B7A">
              <w:t>7.6B.2.4_1.2</w:t>
            </w:r>
          </w:p>
        </w:tc>
        <w:tc>
          <w:tcPr>
            <w:tcW w:w="4367" w:type="dxa"/>
            <w:tcBorders>
              <w:top w:val="single" w:sz="4" w:space="0" w:color="auto"/>
              <w:left w:val="single" w:sz="4" w:space="0" w:color="auto"/>
              <w:bottom w:val="single" w:sz="4" w:space="0" w:color="auto"/>
              <w:right w:val="single" w:sz="4" w:space="0" w:color="auto"/>
            </w:tcBorders>
            <w:hideMark/>
          </w:tcPr>
          <w:p w14:paraId="2E69E7E2" w14:textId="77777777" w:rsidR="00A85D8A" w:rsidRPr="00614B7A" w:rsidRDefault="00A85D8A" w:rsidP="00BE3F9E">
            <w:pPr>
              <w:pStyle w:val="TAL"/>
              <w:rPr>
                <w:lang w:eastAsia="zh-CN"/>
              </w:rPr>
            </w:pPr>
            <w:r w:rsidRPr="00614B7A">
              <w:rPr>
                <w:lang w:eastAsia="zh-CN"/>
              </w:rPr>
              <w:t>Inband blocking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2FF18D96" w14:textId="77777777" w:rsidR="00A85D8A" w:rsidRPr="00614B7A" w:rsidRDefault="00A85D8A" w:rsidP="00BE3F9E">
            <w:pPr>
              <w:pStyle w:val="TAC"/>
              <w:rPr>
                <w:lang w:eastAsia="zh-CN"/>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0D18E14" w14:textId="77777777" w:rsidR="00A85D8A" w:rsidRPr="00614B7A" w:rsidRDefault="00A85D8A" w:rsidP="00BE3F9E">
            <w:pPr>
              <w:pStyle w:val="TAL"/>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62448641" w14:textId="77777777" w:rsidR="00A85D8A" w:rsidRPr="00614B7A" w:rsidRDefault="00A85D8A" w:rsidP="00BE3F9E">
            <w:pPr>
              <w:pStyle w:val="TAL"/>
              <w:rPr>
                <w:lang w:eastAsia="zh-CN"/>
              </w:rPr>
            </w:pPr>
            <w:r w:rsidRPr="00614B7A">
              <w:t>FFS</w:t>
            </w:r>
          </w:p>
        </w:tc>
        <w:tc>
          <w:tcPr>
            <w:tcW w:w="1551" w:type="dxa"/>
            <w:tcBorders>
              <w:top w:val="single" w:sz="4" w:space="0" w:color="auto"/>
              <w:left w:val="single" w:sz="4" w:space="0" w:color="auto"/>
              <w:bottom w:val="single" w:sz="4" w:space="0" w:color="auto"/>
              <w:right w:val="single" w:sz="4" w:space="0" w:color="auto"/>
            </w:tcBorders>
            <w:hideMark/>
          </w:tcPr>
          <w:p w14:paraId="79DF6884" w14:textId="77777777" w:rsidR="00A85D8A" w:rsidRPr="00614B7A" w:rsidRDefault="00A85D8A" w:rsidP="00BE3F9E">
            <w:pPr>
              <w:pStyle w:val="TAL"/>
              <w:rPr>
                <w:lang w:eastAsia="ko-KR"/>
              </w:rPr>
            </w:pPr>
            <w:r w:rsidRPr="00614B7A">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AB9884B"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AAE4DF0" w14:textId="77777777" w:rsidR="00A85D8A" w:rsidRPr="00614B7A" w:rsidRDefault="00A85D8A" w:rsidP="00BE3F9E">
            <w:pPr>
              <w:pStyle w:val="TAL"/>
              <w:rPr>
                <w:rFonts w:cs="Arial"/>
              </w:rPr>
            </w:pPr>
            <w:r w:rsidRPr="00614B7A">
              <w:rPr>
                <w:rFonts w:cs="Arial"/>
              </w:rPr>
              <w:t>NOTE 1</w:t>
            </w:r>
          </w:p>
          <w:p w14:paraId="5BF09580" w14:textId="77777777" w:rsidR="00A85D8A" w:rsidRPr="00614B7A" w:rsidRDefault="00A85D8A" w:rsidP="00BE3F9E">
            <w:pPr>
              <w:pStyle w:val="TAL"/>
              <w:rPr>
                <w:rFonts w:cs="Arial"/>
              </w:rPr>
            </w:pPr>
            <w:r w:rsidRPr="00614B7A">
              <w:rPr>
                <w:rFonts w:cs="Arial"/>
              </w:rPr>
              <w:t>NOTE 5</w:t>
            </w:r>
          </w:p>
          <w:p w14:paraId="37A43AE0" w14:textId="77777777" w:rsidR="00A85D8A" w:rsidRPr="00614B7A" w:rsidRDefault="00A85D8A" w:rsidP="00BE3F9E">
            <w:pPr>
              <w:pStyle w:val="TAL"/>
              <w:rPr>
                <w:lang w:eastAsia="zh-CN"/>
              </w:rPr>
            </w:pPr>
            <w:r w:rsidRPr="00614B7A">
              <w:rPr>
                <w:rFonts w:cs="Arial"/>
              </w:rPr>
              <w:t xml:space="preserve">Skip </w:t>
            </w:r>
            <w:r w:rsidRPr="00614B7A">
              <w:rPr>
                <w:lang w:eastAsia="zh-CN"/>
              </w:rPr>
              <w:t xml:space="preserve">TC </w:t>
            </w:r>
            <w:r w:rsidRPr="00614B7A">
              <w:rPr>
                <w:rFonts w:cs="Arial"/>
              </w:rPr>
              <w:t>7.6B.2.4_1.2 if UE supports SA and TS 38.521-2 TC 7.6A.2.2 has been executed.</w:t>
            </w:r>
          </w:p>
        </w:tc>
      </w:tr>
      <w:tr w:rsidR="00A85D8A" w:rsidRPr="00614B7A" w14:paraId="70B4832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F84079A" w14:textId="77777777" w:rsidR="00A85D8A" w:rsidRPr="00614B7A" w:rsidRDefault="00A85D8A" w:rsidP="00BE3F9E">
            <w:pPr>
              <w:pStyle w:val="TAL"/>
            </w:pPr>
            <w:r w:rsidRPr="00614B7A">
              <w:t>7.6B.2.4_1.3</w:t>
            </w:r>
          </w:p>
        </w:tc>
        <w:tc>
          <w:tcPr>
            <w:tcW w:w="4367" w:type="dxa"/>
            <w:tcBorders>
              <w:top w:val="single" w:sz="4" w:space="0" w:color="auto"/>
              <w:left w:val="single" w:sz="4" w:space="0" w:color="auto"/>
              <w:bottom w:val="single" w:sz="4" w:space="0" w:color="auto"/>
              <w:right w:val="single" w:sz="4" w:space="0" w:color="auto"/>
            </w:tcBorders>
            <w:hideMark/>
          </w:tcPr>
          <w:p w14:paraId="572451BF" w14:textId="77777777" w:rsidR="00A85D8A" w:rsidRPr="00614B7A" w:rsidRDefault="00A85D8A" w:rsidP="00BE3F9E">
            <w:pPr>
              <w:pStyle w:val="TAL"/>
              <w:rPr>
                <w:lang w:eastAsia="zh-CN"/>
              </w:rPr>
            </w:pPr>
            <w:r w:rsidRPr="00614B7A">
              <w:rPr>
                <w:lang w:eastAsia="zh-CN"/>
              </w:rPr>
              <w:t>Inband blocking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2760EC12" w14:textId="77777777" w:rsidR="00A85D8A" w:rsidRPr="00614B7A" w:rsidRDefault="00A85D8A" w:rsidP="00BE3F9E">
            <w:pPr>
              <w:pStyle w:val="TAC"/>
              <w:rPr>
                <w:lang w:eastAsia="zh-CN"/>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C4D46A8" w14:textId="77777777" w:rsidR="00A85D8A" w:rsidRPr="00614B7A" w:rsidRDefault="00A85D8A" w:rsidP="00BE3F9E">
            <w:pPr>
              <w:pStyle w:val="TAL"/>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4B9C65E2" w14:textId="77777777" w:rsidR="00A85D8A" w:rsidRPr="00614B7A" w:rsidRDefault="00A85D8A" w:rsidP="00BE3F9E">
            <w:pPr>
              <w:pStyle w:val="TAL"/>
              <w:rPr>
                <w:lang w:eastAsia="zh-CN"/>
              </w:rPr>
            </w:pPr>
            <w:r w:rsidRPr="00614B7A">
              <w:t>FFS</w:t>
            </w:r>
          </w:p>
        </w:tc>
        <w:tc>
          <w:tcPr>
            <w:tcW w:w="1551" w:type="dxa"/>
            <w:tcBorders>
              <w:top w:val="single" w:sz="4" w:space="0" w:color="auto"/>
              <w:left w:val="single" w:sz="4" w:space="0" w:color="auto"/>
              <w:bottom w:val="single" w:sz="4" w:space="0" w:color="auto"/>
              <w:right w:val="single" w:sz="4" w:space="0" w:color="auto"/>
            </w:tcBorders>
            <w:hideMark/>
          </w:tcPr>
          <w:p w14:paraId="49FD7A8C" w14:textId="77777777" w:rsidR="00A85D8A" w:rsidRPr="00614B7A" w:rsidRDefault="00A85D8A" w:rsidP="00BE3F9E">
            <w:pPr>
              <w:pStyle w:val="TAL"/>
              <w:rPr>
                <w:lang w:eastAsia="ko-KR"/>
              </w:rPr>
            </w:pPr>
            <w:r w:rsidRPr="00614B7A">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C5338D5"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FB81367" w14:textId="77777777" w:rsidR="00A85D8A" w:rsidRPr="00614B7A" w:rsidRDefault="00A85D8A" w:rsidP="00BE3F9E">
            <w:pPr>
              <w:pStyle w:val="TAL"/>
              <w:rPr>
                <w:rFonts w:cs="Arial"/>
              </w:rPr>
            </w:pPr>
            <w:r w:rsidRPr="00614B7A">
              <w:rPr>
                <w:rFonts w:cs="Arial"/>
              </w:rPr>
              <w:t>NOTE 1</w:t>
            </w:r>
          </w:p>
          <w:p w14:paraId="13CD2FF6" w14:textId="77777777" w:rsidR="00A85D8A" w:rsidRPr="00614B7A" w:rsidRDefault="00A85D8A" w:rsidP="00BE3F9E">
            <w:pPr>
              <w:pStyle w:val="TAL"/>
              <w:rPr>
                <w:rFonts w:cs="Arial"/>
              </w:rPr>
            </w:pPr>
            <w:r w:rsidRPr="00614B7A">
              <w:rPr>
                <w:rFonts w:cs="Arial"/>
              </w:rPr>
              <w:t>NOTE 5</w:t>
            </w:r>
          </w:p>
          <w:p w14:paraId="41B5A62A" w14:textId="77777777" w:rsidR="00A85D8A" w:rsidRPr="00614B7A" w:rsidRDefault="00A85D8A" w:rsidP="00BE3F9E">
            <w:pPr>
              <w:pStyle w:val="TAL"/>
              <w:rPr>
                <w:lang w:eastAsia="zh-CN"/>
              </w:rPr>
            </w:pPr>
            <w:r w:rsidRPr="00614B7A">
              <w:rPr>
                <w:rFonts w:cs="Arial"/>
              </w:rPr>
              <w:t xml:space="preserve">Skip </w:t>
            </w:r>
            <w:r w:rsidRPr="00614B7A">
              <w:rPr>
                <w:lang w:eastAsia="zh-CN"/>
              </w:rPr>
              <w:t xml:space="preserve">TC </w:t>
            </w:r>
            <w:r w:rsidRPr="00614B7A">
              <w:rPr>
                <w:rFonts w:cs="Arial"/>
              </w:rPr>
              <w:t>7.6B.2.4_1.3 if UE supports SA and TS 38.521-2 TC 7.6A.2.3 has been executed.</w:t>
            </w:r>
          </w:p>
        </w:tc>
      </w:tr>
      <w:tr w:rsidR="00A85D8A" w:rsidRPr="00614B7A" w14:paraId="05823AD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8177C14" w14:textId="77777777" w:rsidR="00A85D8A" w:rsidRPr="00614B7A" w:rsidRDefault="00A85D8A" w:rsidP="00BE3F9E">
            <w:pPr>
              <w:pStyle w:val="TAL"/>
            </w:pPr>
            <w:r w:rsidRPr="00614B7A">
              <w:t>7.6B.2.4_1.4</w:t>
            </w:r>
          </w:p>
        </w:tc>
        <w:tc>
          <w:tcPr>
            <w:tcW w:w="4367" w:type="dxa"/>
            <w:tcBorders>
              <w:top w:val="single" w:sz="4" w:space="0" w:color="auto"/>
              <w:left w:val="single" w:sz="4" w:space="0" w:color="auto"/>
              <w:bottom w:val="single" w:sz="4" w:space="0" w:color="auto"/>
              <w:right w:val="single" w:sz="4" w:space="0" w:color="auto"/>
            </w:tcBorders>
            <w:hideMark/>
          </w:tcPr>
          <w:p w14:paraId="17FFE51B" w14:textId="77777777" w:rsidR="00A85D8A" w:rsidRPr="00614B7A" w:rsidRDefault="00A85D8A" w:rsidP="00BE3F9E">
            <w:pPr>
              <w:pStyle w:val="TAL"/>
              <w:rPr>
                <w:lang w:eastAsia="zh-CN"/>
              </w:rPr>
            </w:pPr>
            <w:r w:rsidRPr="00614B7A">
              <w:rPr>
                <w:lang w:eastAsia="zh-CN"/>
              </w:rPr>
              <w:t>Inband blocking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4F050E7B" w14:textId="77777777" w:rsidR="00A85D8A" w:rsidRPr="00614B7A" w:rsidRDefault="00A85D8A" w:rsidP="00BE3F9E">
            <w:pPr>
              <w:pStyle w:val="TAC"/>
              <w:rPr>
                <w:lang w:eastAsia="zh-CN"/>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0095E14" w14:textId="77777777" w:rsidR="00A85D8A" w:rsidRPr="00614B7A" w:rsidRDefault="00A85D8A" w:rsidP="00BE3F9E">
            <w:pPr>
              <w:pStyle w:val="TAL"/>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526ACD20" w14:textId="77777777" w:rsidR="00A85D8A" w:rsidRPr="00614B7A" w:rsidRDefault="00A85D8A" w:rsidP="00BE3F9E">
            <w:pPr>
              <w:pStyle w:val="TAL"/>
              <w:rPr>
                <w:lang w:eastAsia="zh-CN"/>
              </w:rPr>
            </w:pPr>
            <w:r w:rsidRPr="00614B7A">
              <w:t>FFS</w:t>
            </w:r>
          </w:p>
        </w:tc>
        <w:tc>
          <w:tcPr>
            <w:tcW w:w="1551" w:type="dxa"/>
            <w:tcBorders>
              <w:top w:val="single" w:sz="4" w:space="0" w:color="auto"/>
              <w:left w:val="single" w:sz="4" w:space="0" w:color="auto"/>
              <w:bottom w:val="single" w:sz="4" w:space="0" w:color="auto"/>
              <w:right w:val="single" w:sz="4" w:space="0" w:color="auto"/>
            </w:tcBorders>
            <w:hideMark/>
          </w:tcPr>
          <w:p w14:paraId="664C36BD" w14:textId="77777777" w:rsidR="00A85D8A" w:rsidRPr="00614B7A" w:rsidRDefault="00A85D8A" w:rsidP="00BE3F9E">
            <w:pPr>
              <w:pStyle w:val="TAL"/>
              <w:rPr>
                <w:lang w:eastAsia="ko-KR"/>
              </w:rPr>
            </w:pPr>
            <w:r w:rsidRPr="00614B7A">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4DCE301"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8FD57E1" w14:textId="77777777" w:rsidR="00A85D8A" w:rsidRPr="00614B7A" w:rsidRDefault="00A85D8A" w:rsidP="00BE3F9E">
            <w:pPr>
              <w:pStyle w:val="TAL"/>
              <w:rPr>
                <w:rFonts w:cs="Arial"/>
              </w:rPr>
            </w:pPr>
            <w:r w:rsidRPr="00614B7A">
              <w:rPr>
                <w:rFonts w:cs="Arial"/>
              </w:rPr>
              <w:t>NOTE 1</w:t>
            </w:r>
          </w:p>
          <w:p w14:paraId="2A214D9F" w14:textId="77777777" w:rsidR="00A85D8A" w:rsidRPr="00614B7A" w:rsidRDefault="00A85D8A" w:rsidP="00BE3F9E">
            <w:pPr>
              <w:pStyle w:val="TAL"/>
              <w:rPr>
                <w:rFonts w:cs="Arial"/>
              </w:rPr>
            </w:pPr>
            <w:r w:rsidRPr="00614B7A">
              <w:rPr>
                <w:rFonts w:cs="Arial"/>
              </w:rPr>
              <w:t>NOTE 5</w:t>
            </w:r>
          </w:p>
          <w:p w14:paraId="5AABA267" w14:textId="77777777" w:rsidR="00A85D8A" w:rsidRPr="00614B7A" w:rsidRDefault="00A85D8A" w:rsidP="00BE3F9E">
            <w:pPr>
              <w:pStyle w:val="TAL"/>
              <w:rPr>
                <w:lang w:eastAsia="zh-CN"/>
              </w:rPr>
            </w:pPr>
            <w:r w:rsidRPr="00614B7A">
              <w:rPr>
                <w:rFonts w:cs="Arial"/>
              </w:rPr>
              <w:t xml:space="preserve">Skip </w:t>
            </w:r>
            <w:r w:rsidRPr="00614B7A">
              <w:rPr>
                <w:lang w:eastAsia="zh-CN"/>
              </w:rPr>
              <w:t xml:space="preserve">TC </w:t>
            </w:r>
            <w:r w:rsidRPr="00614B7A">
              <w:rPr>
                <w:rFonts w:cs="Arial"/>
              </w:rPr>
              <w:t>7.6B.2.4_1.4 if UE supports SA and TS 38.521-2 TC 7.6A.2.4 has been executed.</w:t>
            </w:r>
          </w:p>
        </w:tc>
      </w:tr>
      <w:tr w:rsidR="00A85D8A" w:rsidRPr="00614B7A" w14:paraId="6A6355A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018E3E8" w14:textId="77777777" w:rsidR="00A85D8A" w:rsidRPr="00614B7A" w:rsidRDefault="00A85D8A" w:rsidP="00BE3F9E">
            <w:pPr>
              <w:pStyle w:val="TAL"/>
            </w:pPr>
            <w:r w:rsidRPr="00614B7A">
              <w:t>7.6B.2.4D</w:t>
            </w:r>
          </w:p>
        </w:tc>
        <w:tc>
          <w:tcPr>
            <w:tcW w:w="4367" w:type="dxa"/>
            <w:tcBorders>
              <w:top w:val="single" w:sz="4" w:space="0" w:color="auto"/>
              <w:left w:val="single" w:sz="4" w:space="0" w:color="auto"/>
              <w:bottom w:val="single" w:sz="4" w:space="0" w:color="auto"/>
              <w:right w:val="single" w:sz="4" w:space="0" w:color="auto"/>
            </w:tcBorders>
            <w:hideMark/>
          </w:tcPr>
          <w:p w14:paraId="05EC4142" w14:textId="77777777" w:rsidR="00A85D8A" w:rsidRPr="00614B7A" w:rsidRDefault="00A85D8A" w:rsidP="00BE3F9E">
            <w:pPr>
              <w:pStyle w:val="TAL"/>
              <w:rPr>
                <w:lang w:eastAsia="zh-CN"/>
              </w:rPr>
            </w:pPr>
            <w:r w:rsidRPr="00614B7A">
              <w:rPr>
                <w:lang w:eastAsia="zh-CN"/>
              </w:rPr>
              <w:t>Inband blocking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3902BC2" w14:textId="77777777" w:rsidR="00A85D8A" w:rsidRPr="00614B7A" w:rsidRDefault="00A85D8A" w:rsidP="00BE3F9E">
            <w:pPr>
              <w:pStyle w:val="TAC"/>
              <w:rPr>
                <w:lang w:eastAsia="zh-CN"/>
              </w:rPr>
            </w:pPr>
            <w:r w:rsidRPr="00614B7A">
              <w:t>FFS</w:t>
            </w:r>
          </w:p>
        </w:tc>
        <w:tc>
          <w:tcPr>
            <w:tcW w:w="1125" w:type="dxa"/>
            <w:tcBorders>
              <w:top w:val="single" w:sz="4" w:space="0" w:color="auto"/>
              <w:left w:val="single" w:sz="4" w:space="0" w:color="auto"/>
              <w:bottom w:val="single" w:sz="4" w:space="0" w:color="auto"/>
              <w:right w:val="single" w:sz="4" w:space="0" w:color="auto"/>
            </w:tcBorders>
            <w:hideMark/>
          </w:tcPr>
          <w:p w14:paraId="5CEBA6D0" w14:textId="77777777" w:rsidR="00A85D8A" w:rsidRPr="00614B7A" w:rsidRDefault="00A85D8A" w:rsidP="00BE3F9E">
            <w:pPr>
              <w:pStyle w:val="TAL"/>
            </w:pPr>
            <w:r w:rsidRPr="00614B7A">
              <w:t>FFS</w:t>
            </w:r>
          </w:p>
        </w:tc>
        <w:tc>
          <w:tcPr>
            <w:tcW w:w="3091" w:type="dxa"/>
            <w:tcBorders>
              <w:top w:val="single" w:sz="4" w:space="0" w:color="auto"/>
              <w:left w:val="single" w:sz="4" w:space="0" w:color="auto"/>
              <w:bottom w:val="single" w:sz="4" w:space="0" w:color="auto"/>
              <w:right w:val="single" w:sz="4" w:space="0" w:color="auto"/>
            </w:tcBorders>
            <w:hideMark/>
          </w:tcPr>
          <w:p w14:paraId="576B64A2" w14:textId="77777777" w:rsidR="00A85D8A" w:rsidRPr="00614B7A" w:rsidRDefault="00A85D8A" w:rsidP="00BE3F9E">
            <w:pPr>
              <w:pStyle w:val="TAL"/>
              <w:rPr>
                <w:lang w:eastAsia="zh-CN"/>
              </w:rPr>
            </w:pPr>
            <w:r w:rsidRPr="00614B7A">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E008A58" w14:textId="77777777" w:rsidR="00A85D8A" w:rsidRPr="00614B7A" w:rsidRDefault="00A85D8A" w:rsidP="00BE3F9E">
            <w:pPr>
              <w:pStyle w:val="TAL"/>
              <w:rPr>
                <w:lang w:eastAsia="ko-KR"/>
              </w:rPr>
            </w:pPr>
            <w:r w:rsidRPr="00614B7A">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5C8369A"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CE3633F" w14:textId="77777777" w:rsidR="00A85D8A" w:rsidRPr="00614B7A" w:rsidRDefault="00A85D8A" w:rsidP="00BE3F9E">
            <w:pPr>
              <w:pStyle w:val="TAL"/>
              <w:rPr>
                <w:lang w:eastAsia="zh-CN"/>
              </w:rPr>
            </w:pPr>
            <w:r w:rsidRPr="00614B7A">
              <w:rPr>
                <w:rFonts w:cs="Arial"/>
              </w:rPr>
              <w:t>NOTE 1</w:t>
            </w:r>
          </w:p>
        </w:tc>
      </w:tr>
      <w:tr w:rsidR="00A85D8A" w:rsidRPr="00614B7A" w14:paraId="72D938C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FD9EBEA" w14:textId="77777777" w:rsidR="00A85D8A" w:rsidRPr="00614B7A" w:rsidRDefault="00A85D8A" w:rsidP="00BE3F9E">
            <w:pPr>
              <w:pStyle w:val="TAL"/>
              <w:rPr>
                <w:bCs/>
              </w:rPr>
            </w:pPr>
            <w:r w:rsidRPr="00614B7A">
              <w:rPr>
                <w:lang w:eastAsia="zh-CN"/>
              </w:rPr>
              <w:t>7.6B.3.1</w:t>
            </w:r>
          </w:p>
        </w:tc>
        <w:tc>
          <w:tcPr>
            <w:tcW w:w="4367" w:type="dxa"/>
            <w:tcBorders>
              <w:top w:val="single" w:sz="4" w:space="0" w:color="auto"/>
              <w:left w:val="single" w:sz="4" w:space="0" w:color="auto"/>
              <w:bottom w:val="single" w:sz="4" w:space="0" w:color="auto"/>
              <w:right w:val="single" w:sz="4" w:space="0" w:color="auto"/>
            </w:tcBorders>
            <w:hideMark/>
          </w:tcPr>
          <w:p w14:paraId="663C60B3" w14:textId="77777777" w:rsidR="00A85D8A" w:rsidRPr="00614B7A" w:rsidRDefault="00A85D8A" w:rsidP="00BE3F9E">
            <w:pPr>
              <w:pStyle w:val="TAL"/>
            </w:pPr>
            <w:r w:rsidRPr="00614B7A">
              <w:rPr>
                <w:lang w:eastAsia="zh-CN"/>
              </w:rPr>
              <w:t>Out-of-band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556940F"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57AE5E7" w14:textId="77777777" w:rsidR="00A85D8A" w:rsidRPr="00614B7A" w:rsidRDefault="00A85D8A" w:rsidP="00BE3F9E">
            <w:pPr>
              <w:pStyle w:val="TAL"/>
            </w:pPr>
            <w:r w:rsidRPr="00614B7A">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66D2C2AE" w14:textId="77777777" w:rsidR="00A85D8A" w:rsidRPr="00614B7A" w:rsidRDefault="00A85D8A" w:rsidP="00BE3F9E">
            <w:pPr>
              <w:pStyle w:val="TAL"/>
            </w:pPr>
            <w:r w:rsidRPr="00614B7A">
              <w:rPr>
                <w:lang w:eastAsia="zh-CN"/>
              </w:rPr>
              <w:t xml:space="preserve">UEs supporting </w:t>
            </w:r>
            <w:r w:rsidRPr="00614B7A">
              <w:t>Intra-Band Contiguous EN-DC</w:t>
            </w:r>
            <w:r w:rsidRPr="00614B7A">
              <w:rPr>
                <w:rFonts w:eastAsia="SimSun"/>
                <w:szCs w:val="18"/>
                <w:lang w:eastAsia="zh-CN"/>
              </w:rPr>
              <w:t xml:space="preserve"> </w:t>
            </w:r>
            <w:r w:rsidRPr="00614B7A">
              <w:rPr>
                <w:lang w:eastAsia="zh-CN"/>
              </w:rPr>
              <w:t>(2</w:t>
            </w:r>
            <w:r w:rsidRPr="00614B7A">
              <w:rPr>
                <w:rFonts w:eastAsia="SimSun"/>
                <w:lang w:eastAsia="zh-CN"/>
              </w:rPr>
              <w:t>D</w:t>
            </w:r>
            <w:r w:rsidRPr="00614B7A">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E837F67" w14:textId="77777777" w:rsidR="00A85D8A" w:rsidRPr="00614B7A" w:rsidRDefault="00A85D8A" w:rsidP="00BE3F9E">
            <w:pPr>
              <w:pStyle w:val="TAL"/>
            </w:pPr>
            <w:r w:rsidRPr="00614B7A">
              <w:rPr>
                <w:lang w:eastAsia="ko-KR"/>
              </w:rPr>
              <w:t>E00</w:t>
            </w:r>
            <w:r w:rsidRPr="00614B7A">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55BB655D"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112C7D8D" w14:textId="77777777" w:rsidR="00A85D8A" w:rsidRPr="00614B7A" w:rsidRDefault="00A85D8A" w:rsidP="00BE3F9E">
            <w:pPr>
              <w:pStyle w:val="TAL"/>
            </w:pPr>
          </w:p>
        </w:tc>
      </w:tr>
      <w:tr w:rsidR="00A85D8A" w:rsidRPr="00614B7A" w14:paraId="30111A9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263163D" w14:textId="77777777" w:rsidR="00A85D8A" w:rsidRPr="00614B7A" w:rsidRDefault="00A85D8A" w:rsidP="00BE3F9E">
            <w:pPr>
              <w:pStyle w:val="TAL"/>
              <w:rPr>
                <w:bCs/>
              </w:rPr>
            </w:pPr>
            <w:r w:rsidRPr="00614B7A">
              <w:rPr>
                <w:lang w:eastAsia="zh-CN"/>
              </w:rPr>
              <w:lastRenderedPageBreak/>
              <w:t>7.6B.3.2</w:t>
            </w:r>
          </w:p>
        </w:tc>
        <w:tc>
          <w:tcPr>
            <w:tcW w:w="4367" w:type="dxa"/>
            <w:tcBorders>
              <w:top w:val="single" w:sz="4" w:space="0" w:color="auto"/>
              <w:left w:val="single" w:sz="4" w:space="0" w:color="auto"/>
              <w:bottom w:val="single" w:sz="4" w:space="0" w:color="auto"/>
              <w:right w:val="single" w:sz="4" w:space="0" w:color="auto"/>
            </w:tcBorders>
            <w:hideMark/>
          </w:tcPr>
          <w:p w14:paraId="7E58D8A1" w14:textId="77777777" w:rsidR="00A85D8A" w:rsidRPr="00614B7A" w:rsidRDefault="00A85D8A" w:rsidP="00BE3F9E">
            <w:pPr>
              <w:pStyle w:val="TAL"/>
            </w:pPr>
            <w:r w:rsidRPr="00614B7A">
              <w:rPr>
                <w:lang w:eastAsia="zh-CN"/>
              </w:rPr>
              <w:t>Out-of-band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17B9AB7"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DEB2CA1" w14:textId="77777777" w:rsidR="00A85D8A" w:rsidRPr="00614B7A" w:rsidRDefault="00A85D8A" w:rsidP="00BE3F9E">
            <w:pPr>
              <w:pStyle w:val="TAL"/>
            </w:pPr>
            <w:r w:rsidRPr="00614B7A">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721C07A2" w14:textId="77777777" w:rsidR="00A85D8A" w:rsidRPr="00614B7A" w:rsidRDefault="00A85D8A" w:rsidP="00BE3F9E">
            <w:pPr>
              <w:pStyle w:val="TAL"/>
            </w:pPr>
            <w:r w:rsidRPr="00614B7A">
              <w:rPr>
                <w:lang w:eastAsia="zh-CN"/>
              </w:rPr>
              <w:t xml:space="preserve">UEs supporting </w:t>
            </w:r>
            <w:r w:rsidRPr="00614B7A">
              <w:t>Intra-Band Non-Contiguous EN-DC</w:t>
            </w:r>
            <w:r w:rsidRPr="00614B7A">
              <w:rPr>
                <w:rFonts w:eastAsia="SimSun"/>
                <w:szCs w:val="18"/>
                <w:lang w:eastAsia="zh-CN"/>
              </w:rPr>
              <w:t xml:space="preserve"> </w:t>
            </w:r>
            <w:r w:rsidRPr="00614B7A">
              <w:rPr>
                <w:lang w:eastAsia="zh-CN"/>
              </w:rPr>
              <w:t>(2</w:t>
            </w:r>
            <w:r w:rsidRPr="00614B7A">
              <w:rPr>
                <w:rFonts w:eastAsia="SimSun"/>
                <w:lang w:eastAsia="zh-CN"/>
              </w:rPr>
              <w:t>D</w:t>
            </w:r>
            <w:r w:rsidRPr="00614B7A">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85DC877" w14:textId="77777777" w:rsidR="00A85D8A" w:rsidRPr="00614B7A" w:rsidRDefault="00A85D8A" w:rsidP="00BE3F9E">
            <w:pPr>
              <w:pStyle w:val="TAL"/>
            </w:pPr>
            <w:r w:rsidRPr="00614B7A">
              <w:rPr>
                <w:lang w:eastAsia="ko-KR"/>
              </w:rPr>
              <w:t>E00</w:t>
            </w:r>
            <w:r w:rsidRPr="00614B7A">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00E04564"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6D2BDBC" w14:textId="77777777" w:rsidR="00A85D8A" w:rsidRPr="00614B7A" w:rsidRDefault="00A85D8A" w:rsidP="00BE3F9E">
            <w:pPr>
              <w:pStyle w:val="TAL"/>
              <w:rPr>
                <w:rFonts w:cs="Arial"/>
              </w:rPr>
            </w:pPr>
            <w:r w:rsidRPr="00614B7A">
              <w:rPr>
                <w:rFonts w:cs="Arial"/>
              </w:rPr>
              <w:t>NOTE 5</w:t>
            </w:r>
          </w:p>
          <w:p w14:paraId="4DC595D0" w14:textId="77777777" w:rsidR="00A85D8A" w:rsidRPr="00614B7A" w:rsidRDefault="00A85D8A" w:rsidP="00BE3F9E">
            <w:pPr>
              <w:pStyle w:val="TAL"/>
            </w:pPr>
            <w:r w:rsidRPr="00614B7A">
              <w:rPr>
                <w:rFonts w:cs="Arial"/>
              </w:rPr>
              <w:t xml:space="preserve">Skip </w:t>
            </w:r>
            <w:r w:rsidRPr="00614B7A">
              <w:rPr>
                <w:lang w:eastAsia="zh-CN"/>
              </w:rPr>
              <w:t xml:space="preserve">TC </w:t>
            </w:r>
            <w:r w:rsidRPr="00614B7A">
              <w:rPr>
                <w:rFonts w:cs="Arial"/>
              </w:rPr>
              <w:t>7.6B.3.2 if UE supports SA and TS 38.521-1 TC 7.6.3 has been executed.</w:t>
            </w:r>
          </w:p>
        </w:tc>
      </w:tr>
      <w:tr w:rsidR="00A85D8A" w:rsidRPr="00614B7A" w14:paraId="165009E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B34E387" w14:textId="77777777" w:rsidR="00A85D8A" w:rsidRPr="00614B7A" w:rsidRDefault="00A85D8A" w:rsidP="00BE3F9E">
            <w:pPr>
              <w:pStyle w:val="TAL"/>
              <w:rPr>
                <w:bCs/>
              </w:rPr>
            </w:pPr>
            <w:r w:rsidRPr="00614B7A">
              <w:rPr>
                <w:lang w:eastAsia="zh-CN"/>
              </w:rPr>
              <w:t>7.6B.3.3</w:t>
            </w:r>
          </w:p>
        </w:tc>
        <w:tc>
          <w:tcPr>
            <w:tcW w:w="4367" w:type="dxa"/>
            <w:tcBorders>
              <w:top w:val="single" w:sz="4" w:space="0" w:color="auto"/>
              <w:left w:val="single" w:sz="4" w:space="0" w:color="auto"/>
              <w:bottom w:val="single" w:sz="4" w:space="0" w:color="auto"/>
              <w:right w:val="single" w:sz="4" w:space="0" w:color="auto"/>
            </w:tcBorders>
            <w:hideMark/>
          </w:tcPr>
          <w:p w14:paraId="57096405" w14:textId="77777777" w:rsidR="00A85D8A" w:rsidRPr="00614B7A" w:rsidRDefault="00A85D8A" w:rsidP="00BE3F9E">
            <w:pPr>
              <w:pStyle w:val="TAL"/>
            </w:pPr>
            <w:r w:rsidRPr="00614B7A">
              <w:rPr>
                <w:lang w:eastAsia="zh-CN"/>
              </w:rPr>
              <w:t>Out-of-band blocking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1E4EF394" w14:textId="77777777" w:rsidR="00A85D8A" w:rsidRPr="00614B7A" w:rsidRDefault="00A85D8A" w:rsidP="00BE3F9E">
            <w:pPr>
              <w:pStyle w:val="TAC"/>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5E32D7C" w14:textId="77777777" w:rsidR="00A85D8A" w:rsidRPr="00614B7A" w:rsidRDefault="00A85D8A" w:rsidP="00BE3F9E">
            <w:pPr>
              <w:pStyle w:val="TAL"/>
            </w:pPr>
            <w:r w:rsidRPr="00614B7A">
              <w:t>C011a</w:t>
            </w:r>
          </w:p>
        </w:tc>
        <w:tc>
          <w:tcPr>
            <w:tcW w:w="3091" w:type="dxa"/>
            <w:tcBorders>
              <w:top w:val="single" w:sz="4" w:space="0" w:color="auto"/>
              <w:left w:val="single" w:sz="4" w:space="0" w:color="auto"/>
              <w:bottom w:val="single" w:sz="4" w:space="0" w:color="auto"/>
              <w:right w:val="single" w:sz="4" w:space="0" w:color="auto"/>
            </w:tcBorders>
            <w:hideMark/>
          </w:tcPr>
          <w:p w14:paraId="0754DB25" w14:textId="77777777" w:rsidR="00A85D8A" w:rsidRPr="00614B7A" w:rsidRDefault="00A85D8A" w:rsidP="00BE3F9E">
            <w:pPr>
              <w:pStyle w:val="TAL"/>
            </w:pPr>
            <w:r w:rsidRPr="00614B7A">
              <w:rPr>
                <w:lang w:eastAsia="zh-CN"/>
              </w:rPr>
              <w:t>UEs supporting Inter-band EN-DC within FR1</w:t>
            </w:r>
            <w:r w:rsidRPr="00614B7A">
              <w:rPr>
                <w:rFonts w:eastAsia="SimSun"/>
                <w:szCs w:val="18"/>
                <w:lang w:eastAsia="zh-CN"/>
              </w:rPr>
              <w:t xml:space="preserve"> </w:t>
            </w:r>
            <w:r w:rsidRPr="00614B7A">
              <w:rPr>
                <w:lang w:eastAsia="zh-CN"/>
              </w:rPr>
              <w:t>(2</w:t>
            </w:r>
            <w:r w:rsidRPr="00614B7A">
              <w:rPr>
                <w:rFonts w:eastAsia="SimSun"/>
                <w:lang w:eastAsia="zh-CN"/>
              </w:rPr>
              <w:t>D</w:t>
            </w:r>
            <w:r w:rsidRPr="00614B7A">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D67DFE6" w14:textId="77777777" w:rsidR="00A85D8A" w:rsidRPr="00614B7A" w:rsidRDefault="00A85D8A" w:rsidP="00BE3F9E">
            <w:pPr>
              <w:pStyle w:val="TAL"/>
            </w:pPr>
            <w:r w:rsidRPr="00614B7A">
              <w:rPr>
                <w:lang w:eastAsia="ko-KR"/>
              </w:rPr>
              <w:t>E00</w:t>
            </w:r>
            <w:r w:rsidRPr="00614B7A">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75056300" w14:textId="77777777" w:rsidR="00A85D8A" w:rsidRPr="00614B7A" w:rsidRDefault="00A85D8A" w:rsidP="00BE3F9E">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6AB3FF24" w14:textId="77777777" w:rsidR="00A85D8A" w:rsidRPr="00614B7A" w:rsidRDefault="00A85D8A" w:rsidP="00BE3F9E">
            <w:pPr>
              <w:pStyle w:val="TAL"/>
              <w:rPr>
                <w:lang w:eastAsia="zh-TW"/>
              </w:rPr>
            </w:pPr>
          </w:p>
        </w:tc>
      </w:tr>
      <w:tr w:rsidR="00A85D8A" w:rsidRPr="00614B7A" w14:paraId="3C3969B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799C0FC" w14:textId="77777777" w:rsidR="00A85D8A" w:rsidRPr="00614B7A" w:rsidRDefault="00A85D8A" w:rsidP="00BE3F9E">
            <w:pPr>
              <w:pStyle w:val="TAL"/>
              <w:rPr>
                <w:b/>
                <w:bCs/>
              </w:rPr>
            </w:pPr>
            <w:r w:rsidRPr="00614B7A">
              <w:rPr>
                <w:b/>
              </w:rPr>
              <w:t>7.6B.3.3_1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08D4F01" w14:textId="77777777" w:rsidR="00A85D8A" w:rsidRPr="00614B7A" w:rsidRDefault="00A85D8A" w:rsidP="00BE3F9E">
            <w:pPr>
              <w:pStyle w:val="TAL"/>
              <w:rPr>
                <w:b/>
              </w:rPr>
            </w:pPr>
            <w:r w:rsidRPr="00614B7A">
              <w:rPr>
                <w:b/>
              </w:rPr>
              <w:t>Out-of-band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1C8978"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9D28B9A" w14:textId="77777777" w:rsidR="00A85D8A" w:rsidRPr="00614B7A"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D424B10" w14:textId="77777777" w:rsidR="00A85D8A" w:rsidRPr="00614B7A"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346A6E4" w14:textId="77777777" w:rsidR="00A85D8A" w:rsidRPr="00614B7A"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87D38E4" w14:textId="77777777" w:rsidR="00A85D8A" w:rsidRPr="00614B7A"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6FC6848" w14:textId="77777777" w:rsidR="00A85D8A" w:rsidRPr="00614B7A" w:rsidRDefault="00A85D8A" w:rsidP="00BE3F9E">
            <w:pPr>
              <w:pStyle w:val="TAL"/>
              <w:rPr>
                <w:b/>
              </w:rPr>
            </w:pPr>
          </w:p>
        </w:tc>
      </w:tr>
      <w:tr w:rsidR="00A85D8A" w:rsidRPr="00614B7A" w14:paraId="57FCE34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19AAB31" w14:textId="77777777" w:rsidR="00A85D8A" w:rsidRPr="00614B7A" w:rsidRDefault="00A85D8A" w:rsidP="00BE3F9E">
            <w:pPr>
              <w:pStyle w:val="TAL"/>
              <w:rPr>
                <w:lang w:eastAsia="zh-CN"/>
              </w:rPr>
            </w:pPr>
            <w:r w:rsidRPr="00614B7A">
              <w:rPr>
                <w:lang w:eastAsia="zh-CN"/>
              </w:rPr>
              <w:t>7.6B.3.3_1.1</w:t>
            </w:r>
          </w:p>
        </w:tc>
        <w:tc>
          <w:tcPr>
            <w:tcW w:w="4367" w:type="dxa"/>
            <w:tcBorders>
              <w:top w:val="single" w:sz="4" w:space="0" w:color="auto"/>
              <w:left w:val="single" w:sz="4" w:space="0" w:color="auto"/>
              <w:bottom w:val="single" w:sz="4" w:space="0" w:color="auto"/>
              <w:right w:val="single" w:sz="4" w:space="0" w:color="auto"/>
            </w:tcBorders>
            <w:hideMark/>
          </w:tcPr>
          <w:p w14:paraId="25A6325F" w14:textId="77777777" w:rsidR="00A85D8A" w:rsidRPr="00614B7A" w:rsidRDefault="00A85D8A" w:rsidP="00BE3F9E">
            <w:pPr>
              <w:pStyle w:val="TAL"/>
              <w:rPr>
                <w:lang w:eastAsia="zh-CN"/>
              </w:rPr>
            </w:pPr>
            <w:r w:rsidRPr="00614B7A">
              <w:rPr>
                <w:lang w:eastAsia="zh-CN"/>
              </w:rPr>
              <w:t>Out-of-band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3E7297F" w14:textId="77777777" w:rsidR="00A85D8A" w:rsidRPr="00614B7A" w:rsidRDefault="00A85D8A" w:rsidP="00BE3F9E">
            <w:pPr>
              <w:pStyle w:val="TAC"/>
              <w:rPr>
                <w:lang w:eastAsia="zh-CN"/>
              </w:rPr>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62FE151" w14:textId="77777777" w:rsidR="00A85D8A" w:rsidRPr="00614B7A" w:rsidRDefault="00A85D8A" w:rsidP="00BE3F9E">
            <w:pPr>
              <w:pStyle w:val="TAL"/>
            </w:pPr>
            <w:r w:rsidRPr="00614B7A">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75E39925" w14:textId="77777777" w:rsidR="00A85D8A" w:rsidRPr="00614B7A" w:rsidRDefault="00A85D8A" w:rsidP="00BE3F9E">
            <w:pPr>
              <w:pStyle w:val="TAL"/>
              <w:rPr>
                <w:lang w:eastAsia="zh-CN"/>
              </w:rPr>
            </w:pPr>
            <w:r w:rsidRPr="00614B7A">
              <w:rPr>
                <w:lang w:eastAsia="zh-CN"/>
              </w:rPr>
              <w:t>UEs</w:t>
            </w:r>
            <w:r w:rsidRPr="00614B7A">
              <w:t xml:space="preserve"> supporting intra-band contiguous EN-DC within FR1 with 3</w:t>
            </w:r>
            <w:r w:rsidRPr="00614B7A">
              <w:rPr>
                <w:rFonts w:eastAsia="SimSun"/>
                <w:lang w:eastAsia="zh-CN"/>
              </w:rPr>
              <w:t xml:space="preserve"> DL </w:t>
            </w:r>
            <w:r w:rsidRPr="00614B7A">
              <w:t>CCs</w:t>
            </w:r>
          </w:p>
        </w:tc>
        <w:tc>
          <w:tcPr>
            <w:tcW w:w="1551" w:type="dxa"/>
            <w:tcBorders>
              <w:top w:val="single" w:sz="4" w:space="0" w:color="auto"/>
              <w:left w:val="single" w:sz="4" w:space="0" w:color="auto"/>
              <w:bottom w:val="single" w:sz="4" w:space="0" w:color="auto"/>
              <w:right w:val="single" w:sz="4" w:space="0" w:color="auto"/>
            </w:tcBorders>
            <w:hideMark/>
          </w:tcPr>
          <w:p w14:paraId="37770D8A" w14:textId="77777777" w:rsidR="00A85D8A" w:rsidRPr="00614B7A" w:rsidRDefault="00A85D8A" w:rsidP="00BE3F9E">
            <w:pPr>
              <w:pStyle w:val="TAL"/>
              <w:rPr>
                <w:lang w:eastAsia="ko-KR"/>
              </w:rPr>
            </w:pPr>
            <w:r w:rsidRPr="00614B7A">
              <w:rPr>
                <w:rFonts w:eastAsia="SimSun"/>
                <w:szCs w:val="18"/>
              </w:rPr>
              <w:t>E00</w:t>
            </w:r>
            <w:r w:rsidRPr="00614B7A">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6D4F2C97" w14:textId="77777777" w:rsidR="00A85D8A" w:rsidRPr="00614B7A" w:rsidRDefault="00A85D8A" w:rsidP="00BE3F9E">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116E854F" w14:textId="77777777" w:rsidR="00A85D8A" w:rsidRPr="00614B7A" w:rsidRDefault="00A85D8A" w:rsidP="00BE3F9E">
            <w:pPr>
              <w:pStyle w:val="TAL"/>
              <w:rPr>
                <w:lang w:eastAsia="zh-TW"/>
              </w:rPr>
            </w:pPr>
          </w:p>
        </w:tc>
      </w:tr>
      <w:tr w:rsidR="00A85D8A" w:rsidRPr="00614B7A" w14:paraId="2767BEE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BA7910E" w14:textId="77777777" w:rsidR="00A85D8A" w:rsidRPr="00614B7A" w:rsidRDefault="00A85D8A" w:rsidP="00BE3F9E">
            <w:pPr>
              <w:pStyle w:val="TAL"/>
              <w:rPr>
                <w:lang w:eastAsia="zh-CN"/>
              </w:rPr>
            </w:pPr>
            <w:r w:rsidRPr="00614B7A">
              <w:rPr>
                <w:lang w:eastAsia="zh-CN"/>
              </w:rPr>
              <w:t>7.6B.3.3_1.2</w:t>
            </w:r>
          </w:p>
        </w:tc>
        <w:tc>
          <w:tcPr>
            <w:tcW w:w="4367" w:type="dxa"/>
            <w:tcBorders>
              <w:top w:val="single" w:sz="4" w:space="0" w:color="auto"/>
              <w:left w:val="single" w:sz="4" w:space="0" w:color="auto"/>
              <w:bottom w:val="single" w:sz="4" w:space="0" w:color="auto"/>
              <w:right w:val="single" w:sz="4" w:space="0" w:color="auto"/>
            </w:tcBorders>
            <w:hideMark/>
          </w:tcPr>
          <w:p w14:paraId="06748867" w14:textId="77777777" w:rsidR="00A85D8A" w:rsidRPr="00614B7A" w:rsidRDefault="00A85D8A" w:rsidP="00BE3F9E">
            <w:pPr>
              <w:pStyle w:val="TAL"/>
              <w:rPr>
                <w:lang w:eastAsia="zh-CN"/>
              </w:rPr>
            </w:pPr>
            <w:r w:rsidRPr="00614B7A">
              <w:rPr>
                <w:lang w:eastAsia="zh-CN"/>
              </w:rPr>
              <w:t>Out-of-band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3FA18161" w14:textId="77777777" w:rsidR="00A85D8A" w:rsidRPr="00614B7A" w:rsidRDefault="00A85D8A" w:rsidP="00BE3F9E">
            <w:pPr>
              <w:pStyle w:val="TAC"/>
              <w:rPr>
                <w:lang w:eastAsia="zh-CN"/>
              </w:rPr>
            </w:pPr>
            <w:r w:rsidRPr="00614B7A">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31ED354A" w14:textId="77777777" w:rsidR="00A85D8A" w:rsidRPr="00614B7A" w:rsidRDefault="00A85D8A" w:rsidP="00BE3F9E">
            <w:pPr>
              <w:pStyle w:val="TAL"/>
            </w:pPr>
            <w:r w:rsidRPr="00614B7A">
              <w:rPr>
                <w:lang w:eastAsia="zh-TW"/>
              </w:rPr>
              <w:t>C04</w:t>
            </w:r>
            <w:r w:rsidRPr="00614B7A">
              <w:t>9</w:t>
            </w:r>
          </w:p>
        </w:tc>
        <w:tc>
          <w:tcPr>
            <w:tcW w:w="3091" w:type="dxa"/>
            <w:tcBorders>
              <w:top w:val="single" w:sz="4" w:space="0" w:color="auto"/>
              <w:left w:val="single" w:sz="4" w:space="0" w:color="auto"/>
              <w:bottom w:val="single" w:sz="4" w:space="0" w:color="auto"/>
              <w:right w:val="single" w:sz="4" w:space="0" w:color="auto"/>
            </w:tcBorders>
            <w:hideMark/>
          </w:tcPr>
          <w:p w14:paraId="7422238F" w14:textId="77777777" w:rsidR="00A85D8A" w:rsidRPr="00614B7A" w:rsidRDefault="00A85D8A" w:rsidP="00BE3F9E">
            <w:pPr>
              <w:pStyle w:val="TAL"/>
              <w:rPr>
                <w:lang w:eastAsia="zh-CN"/>
              </w:rPr>
            </w:pPr>
            <w:r w:rsidRPr="00614B7A">
              <w:rPr>
                <w:lang w:eastAsia="zh-CN"/>
              </w:rPr>
              <w:t>UEs</w:t>
            </w:r>
            <w:r w:rsidRPr="00614B7A">
              <w:t xml:space="preserve"> supporting intra-band contiguous EN-DC within FR1 with </w:t>
            </w:r>
            <w:r w:rsidRPr="00614B7A">
              <w:rPr>
                <w:rFonts w:eastAsia="SimSun"/>
                <w:lang w:eastAsia="zh-CN"/>
              </w:rPr>
              <w:t xml:space="preserve">4 DL </w:t>
            </w:r>
            <w:r w:rsidRPr="00614B7A">
              <w:t>CCs</w:t>
            </w:r>
          </w:p>
        </w:tc>
        <w:tc>
          <w:tcPr>
            <w:tcW w:w="1551" w:type="dxa"/>
            <w:tcBorders>
              <w:top w:val="single" w:sz="4" w:space="0" w:color="auto"/>
              <w:left w:val="single" w:sz="4" w:space="0" w:color="auto"/>
              <w:bottom w:val="single" w:sz="4" w:space="0" w:color="auto"/>
              <w:right w:val="single" w:sz="4" w:space="0" w:color="auto"/>
            </w:tcBorders>
            <w:hideMark/>
          </w:tcPr>
          <w:p w14:paraId="5CBB1052" w14:textId="77777777" w:rsidR="00A85D8A" w:rsidRPr="00614B7A" w:rsidRDefault="00A85D8A" w:rsidP="00BE3F9E">
            <w:pPr>
              <w:pStyle w:val="TAL"/>
              <w:rPr>
                <w:lang w:eastAsia="ko-KR"/>
              </w:rPr>
            </w:pPr>
            <w:r w:rsidRPr="00614B7A">
              <w:rPr>
                <w:rFonts w:eastAsia="SimSun"/>
                <w:szCs w:val="18"/>
              </w:rPr>
              <w:t>E00</w:t>
            </w:r>
            <w:r w:rsidRPr="00614B7A">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0F6DFEDF" w14:textId="77777777" w:rsidR="00A85D8A" w:rsidRPr="00614B7A" w:rsidRDefault="00A85D8A" w:rsidP="00BE3F9E">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09D765C4" w14:textId="77777777" w:rsidR="00A85D8A" w:rsidRPr="00614B7A" w:rsidRDefault="00A85D8A" w:rsidP="00BE3F9E">
            <w:pPr>
              <w:pStyle w:val="TAL"/>
              <w:rPr>
                <w:lang w:eastAsia="zh-TW"/>
              </w:rPr>
            </w:pPr>
          </w:p>
        </w:tc>
      </w:tr>
      <w:tr w:rsidR="00A85D8A" w:rsidRPr="00614B7A" w14:paraId="2ECE7D3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212C429" w14:textId="77777777" w:rsidR="00A85D8A" w:rsidRPr="00614B7A" w:rsidRDefault="00A85D8A" w:rsidP="00BE3F9E">
            <w:pPr>
              <w:pStyle w:val="TAL"/>
              <w:rPr>
                <w:bCs/>
              </w:rPr>
            </w:pPr>
            <w:r w:rsidRPr="00614B7A">
              <w:rPr>
                <w:lang w:eastAsia="zh-CN"/>
              </w:rPr>
              <w:t>7.6B.4.1</w:t>
            </w:r>
          </w:p>
        </w:tc>
        <w:tc>
          <w:tcPr>
            <w:tcW w:w="4367" w:type="dxa"/>
            <w:tcBorders>
              <w:top w:val="single" w:sz="4" w:space="0" w:color="auto"/>
              <w:left w:val="single" w:sz="4" w:space="0" w:color="auto"/>
              <w:bottom w:val="single" w:sz="4" w:space="0" w:color="auto"/>
              <w:right w:val="single" w:sz="4" w:space="0" w:color="auto"/>
            </w:tcBorders>
            <w:hideMark/>
          </w:tcPr>
          <w:p w14:paraId="34FC2D7D" w14:textId="77777777" w:rsidR="00A85D8A" w:rsidRPr="00614B7A" w:rsidRDefault="00A85D8A" w:rsidP="00BE3F9E">
            <w:pPr>
              <w:pStyle w:val="TAL"/>
            </w:pPr>
            <w:r w:rsidRPr="00614B7A">
              <w:rPr>
                <w:lang w:eastAsia="zh-CN"/>
              </w:rPr>
              <w:t>Narrow 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969F105"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0503A24" w14:textId="77777777" w:rsidR="00A85D8A" w:rsidRPr="00614B7A" w:rsidRDefault="00A85D8A" w:rsidP="00BE3F9E">
            <w:pPr>
              <w:pStyle w:val="TAL"/>
            </w:pPr>
            <w:r w:rsidRPr="00614B7A">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20D32B15" w14:textId="77777777" w:rsidR="00A85D8A" w:rsidRPr="00614B7A" w:rsidRDefault="00A85D8A" w:rsidP="00BE3F9E">
            <w:pPr>
              <w:pStyle w:val="TAL"/>
            </w:pPr>
            <w:r w:rsidRPr="00614B7A">
              <w:rPr>
                <w:lang w:eastAsia="zh-CN"/>
              </w:rPr>
              <w:t xml:space="preserve">UEs supporting </w:t>
            </w:r>
            <w:r w:rsidRPr="00614B7A">
              <w:t>Intra-Band Contiguous EN-DC</w:t>
            </w:r>
            <w:r w:rsidRPr="00614B7A">
              <w:rPr>
                <w:rFonts w:eastAsia="SimSun"/>
                <w:szCs w:val="18"/>
                <w:lang w:eastAsia="zh-CN"/>
              </w:rPr>
              <w:t xml:space="preserve"> </w:t>
            </w:r>
            <w:r w:rsidRPr="00614B7A">
              <w:rPr>
                <w:lang w:eastAsia="zh-CN"/>
              </w:rPr>
              <w:t>(2</w:t>
            </w:r>
            <w:r w:rsidRPr="00614B7A">
              <w:rPr>
                <w:rFonts w:eastAsia="SimSun"/>
                <w:lang w:eastAsia="zh-CN"/>
              </w:rPr>
              <w:t>D</w:t>
            </w:r>
            <w:r w:rsidRPr="00614B7A">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0287A5A" w14:textId="77777777" w:rsidR="00A85D8A" w:rsidRPr="00614B7A" w:rsidRDefault="00A85D8A" w:rsidP="00BE3F9E">
            <w:pPr>
              <w:pStyle w:val="TAL"/>
            </w:pPr>
            <w:r w:rsidRPr="00614B7A">
              <w:rPr>
                <w:lang w:eastAsia="ko-KR"/>
              </w:rPr>
              <w:t>E00</w:t>
            </w:r>
            <w:r w:rsidRPr="00614B7A">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0BEABFFE"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47D418F6" w14:textId="77777777" w:rsidR="00A85D8A" w:rsidRPr="00614B7A" w:rsidRDefault="00A85D8A" w:rsidP="00BE3F9E">
            <w:pPr>
              <w:pStyle w:val="TAL"/>
            </w:pPr>
          </w:p>
        </w:tc>
      </w:tr>
      <w:tr w:rsidR="00A85D8A" w:rsidRPr="00614B7A" w14:paraId="0FD83AC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2A69DBE" w14:textId="77777777" w:rsidR="00A85D8A" w:rsidRPr="00614B7A" w:rsidRDefault="00A85D8A" w:rsidP="00BE3F9E">
            <w:pPr>
              <w:pStyle w:val="TAL"/>
              <w:rPr>
                <w:bCs/>
              </w:rPr>
            </w:pPr>
            <w:r w:rsidRPr="00614B7A">
              <w:rPr>
                <w:lang w:eastAsia="zh-CN"/>
              </w:rPr>
              <w:t>7.6B.4.2</w:t>
            </w:r>
          </w:p>
        </w:tc>
        <w:tc>
          <w:tcPr>
            <w:tcW w:w="4367" w:type="dxa"/>
            <w:tcBorders>
              <w:top w:val="single" w:sz="4" w:space="0" w:color="auto"/>
              <w:left w:val="single" w:sz="4" w:space="0" w:color="auto"/>
              <w:bottom w:val="single" w:sz="4" w:space="0" w:color="auto"/>
              <w:right w:val="single" w:sz="4" w:space="0" w:color="auto"/>
            </w:tcBorders>
            <w:hideMark/>
          </w:tcPr>
          <w:p w14:paraId="0CFE580B" w14:textId="77777777" w:rsidR="00A85D8A" w:rsidRPr="00614B7A" w:rsidRDefault="00A85D8A" w:rsidP="00BE3F9E">
            <w:pPr>
              <w:pStyle w:val="TAL"/>
            </w:pPr>
            <w:r w:rsidRPr="00614B7A">
              <w:rPr>
                <w:lang w:eastAsia="zh-CN"/>
              </w:rPr>
              <w:t>Narrow 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484658E"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638BDF8" w14:textId="77777777" w:rsidR="00A85D8A" w:rsidRPr="00614B7A" w:rsidRDefault="00A85D8A" w:rsidP="00BE3F9E">
            <w:pPr>
              <w:pStyle w:val="TAL"/>
            </w:pPr>
            <w:r w:rsidRPr="00614B7A">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39DCB493" w14:textId="77777777" w:rsidR="00A85D8A" w:rsidRPr="00614B7A" w:rsidRDefault="00A85D8A" w:rsidP="00BE3F9E">
            <w:pPr>
              <w:pStyle w:val="TAL"/>
            </w:pPr>
            <w:r w:rsidRPr="00614B7A">
              <w:rPr>
                <w:lang w:eastAsia="zh-CN"/>
              </w:rPr>
              <w:t xml:space="preserve">UEs supporting </w:t>
            </w:r>
            <w:r w:rsidRPr="00614B7A">
              <w:t>Intra-Band Non-Contiguous EN-DC</w:t>
            </w:r>
            <w:r w:rsidRPr="00614B7A">
              <w:rPr>
                <w:rFonts w:eastAsia="SimSun"/>
                <w:szCs w:val="18"/>
                <w:lang w:eastAsia="zh-CN"/>
              </w:rPr>
              <w:t xml:space="preserve"> </w:t>
            </w:r>
            <w:r w:rsidRPr="00614B7A">
              <w:rPr>
                <w:lang w:eastAsia="zh-CN"/>
              </w:rPr>
              <w:t>(2</w:t>
            </w:r>
            <w:r w:rsidRPr="00614B7A">
              <w:rPr>
                <w:rFonts w:eastAsia="SimSun"/>
                <w:lang w:eastAsia="zh-CN"/>
              </w:rPr>
              <w:t>D</w:t>
            </w:r>
            <w:r w:rsidRPr="00614B7A">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308514E" w14:textId="77777777" w:rsidR="00A85D8A" w:rsidRPr="00614B7A" w:rsidRDefault="00A85D8A" w:rsidP="00BE3F9E">
            <w:pPr>
              <w:pStyle w:val="TAL"/>
            </w:pPr>
            <w:r w:rsidRPr="00614B7A">
              <w:rPr>
                <w:lang w:eastAsia="ko-KR"/>
              </w:rPr>
              <w:t>E00</w:t>
            </w:r>
            <w:r w:rsidRPr="00614B7A">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5123F860"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BFC48F3" w14:textId="77777777" w:rsidR="00A85D8A" w:rsidRPr="00614B7A" w:rsidRDefault="00A85D8A" w:rsidP="00BE3F9E">
            <w:pPr>
              <w:pStyle w:val="TAL"/>
              <w:rPr>
                <w:rFonts w:cs="Arial"/>
              </w:rPr>
            </w:pPr>
            <w:r w:rsidRPr="00614B7A">
              <w:rPr>
                <w:rFonts w:cs="Arial"/>
              </w:rPr>
              <w:t>NOTE 5</w:t>
            </w:r>
          </w:p>
          <w:p w14:paraId="48877675" w14:textId="77777777" w:rsidR="00A85D8A" w:rsidRPr="00614B7A" w:rsidRDefault="00A85D8A" w:rsidP="00BE3F9E">
            <w:pPr>
              <w:pStyle w:val="TAL"/>
            </w:pPr>
            <w:r w:rsidRPr="00614B7A">
              <w:rPr>
                <w:rFonts w:cs="Arial"/>
              </w:rPr>
              <w:t xml:space="preserve">Skip </w:t>
            </w:r>
            <w:r w:rsidRPr="00614B7A">
              <w:rPr>
                <w:lang w:eastAsia="zh-CN"/>
              </w:rPr>
              <w:t xml:space="preserve">TC </w:t>
            </w:r>
            <w:r w:rsidRPr="00614B7A">
              <w:rPr>
                <w:rFonts w:cs="Arial"/>
              </w:rPr>
              <w:t>7.6B.4.2 if UE supports SA and TS 38.521-1 TC 7.6.4 has been executed.</w:t>
            </w:r>
          </w:p>
        </w:tc>
      </w:tr>
      <w:tr w:rsidR="00A85D8A" w:rsidRPr="00614B7A" w14:paraId="33E6E92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5548B35" w14:textId="77777777" w:rsidR="00A85D8A" w:rsidRPr="00614B7A" w:rsidRDefault="00A85D8A" w:rsidP="00BE3F9E">
            <w:pPr>
              <w:pStyle w:val="TAL"/>
              <w:rPr>
                <w:bCs/>
              </w:rPr>
            </w:pPr>
            <w:r w:rsidRPr="00614B7A">
              <w:rPr>
                <w:lang w:eastAsia="zh-CN"/>
              </w:rPr>
              <w:t>7.6B.4.3</w:t>
            </w:r>
          </w:p>
        </w:tc>
        <w:tc>
          <w:tcPr>
            <w:tcW w:w="4367" w:type="dxa"/>
            <w:tcBorders>
              <w:top w:val="single" w:sz="4" w:space="0" w:color="auto"/>
              <w:left w:val="single" w:sz="4" w:space="0" w:color="auto"/>
              <w:bottom w:val="single" w:sz="4" w:space="0" w:color="auto"/>
              <w:right w:val="single" w:sz="4" w:space="0" w:color="auto"/>
            </w:tcBorders>
            <w:hideMark/>
          </w:tcPr>
          <w:p w14:paraId="476D6E0F" w14:textId="77777777" w:rsidR="00A85D8A" w:rsidRPr="00614B7A" w:rsidRDefault="00A85D8A" w:rsidP="00BE3F9E">
            <w:pPr>
              <w:pStyle w:val="TAL"/>
            </w:pPr>
            <w:r w:rsidRPr="00614B7A">
              <w:rPr>
                <w:lang w:eastAsia="zh-CN"/>
              </w:rPr>
              <w:t>Narrow band blocking for inter-band EN-DC within FR1</w:t>
            </w:r>
            <w:r w:rsidRPr="00614B7A">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C240E64" w14:textId="77777777" w:rsidR="00A85D8A" w:rsidRPr="00614B7A" w:rsidRDefault="00A85D8A" w:rsidP="00BE3F9E">
            <w:pPr>
              <w:pStyle w:val="TAC"/>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E48DD1C" w14:textId="77777777" w:rsidR="00A85D8A" w:rsidRPr="00614B7A" w:rsidRDefault="00A85D8A" w:rsidP="00BE3F9E">
            <w:pPr>
              <w:pStyle w:val="TAL"/>
            </w:pPr>
            <w:r w:rsidRPr="00614B7A">
              <w:t>C011c</w:t>
            </w:r>
          </w:p>
        </w:tc>
        <w:tc>
          <w:tcPr>
            <w:tcW w:w="3091" w:type="dxa"/>
            <w:tcBorders>
              <w:top w:val="single" w:sz="4" w:space="0" w:color="auto"/>
              <w:left w:val="single" w:sz="4" w:space="0" w:color="auto"/>
              <w:bottom w:val="single" w:sz="4" w:space="0" w:color="auto"/>
              <w:right w:val="single" w:sz="4" w:space="0" w:color="auto"/>
            </w:tcBorders>
            <w:hideMark/>
          </w:tcPr>
          <w:p w14:paraId="6C573949" w14:textId="77777777" w:rsidR="00A85D8A" w:rsidRPr="00614B7A" w:rsidRDefault="00A85D8A" w:rsidP="00BE3F9E">
            <w:pPr>
              <w:pStyle w:val="TAL"/>
            </w:pPr>
            <w:r w:rsidRPr="00614B7A">
              <w:rPr>
                <w:lang w:eastAsia="zh-CN"/>
              </w:rPr>
              <w:t>UEs supporting Inter-band EN-DC within FR1</w:t>
            </w:r>
            <w:r w:rsidRPr="00614B7A">
              <w:rPr>
                <w:rFonts w:eastAsia="SimSun"/>
                <w:szCs w:val="18"/>
                <w:lang w:eastAsia="zh-CN"/>
              </w:rPr>
              <w:t xml:space="preserve"> </w:t>
            </w:r>
            <w:r w:rsidRPr="00614B7A">
              <w:t>with 1 NR DL CC</w:t>
            </w:r>
          </w:p>
        </w:tc>
        <w:tc>
          <w:tcPr>
            <w:tcW w:w="1551" w:type="dxa"/>
            <w:tcBorders>
              <w:top w:val="single" w:sz="4" w:space="0" w:color="auto"/>
              <w:left w:val="single" w:sz="4" w:space="0" w:color="auto"/>
              <w:bottom w:val="single" w:sz="4" w:space="0" w:color="auto"/>
              <w:right w:val="single" w:sz="4" w:space="0" w:color="auto"/>
            </w:tcBorders>
            <w:hideMark/>
          </w:tcPr>
          <w:p w14:paraId="693D959C" w14:textId="77777777" w:rsidR="00A85D8A" w:rsidRPr="00614B7A" w:rsidRDefault="00A85D8A" w:rsidP="00BE3F9E">
            <w:pPr>
              <w:pStyle w:val="TAL"/>
            </w:pPr>
            <w:r w:rsidRPr="00614B7A">
              <w:rPr>
                <w:lang w:eastAsia="ko-KR"/>
              </w:rPr>
              <w:t>E00</w:t>
            </w:r>
            <w:r w:rsidRPr="00614B7A">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7AA177AE"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7951A3" w14:textId="77777777" w:rsidR="00A85D8A" w:rsidRPr="00614B7A" w:rsidRDefault="00A85D8A" w:rsidP="00BE3F9E">
            <w:pPr>
              <w:pStyle w:val="TAL"/>
              <w:rPr>
                <w:rFonts w:cs="Arial"/>
              </w:rPr>
            </w:pPr>
            <w:r w:rsidRPr="00614B7A">
              <w:rPr>
                <w:rFonts w:cs="Arial"/>
              </w:rPr>
              <w:t>NOTE 5</w:t>
            </w:r>
          </w:p>
          <w:p w14:paraId="0C3DA4C6" w14:textId="77777777" w:rsidR="00A85D8A" w:rsidRPr="00614B7A" w:rsidRDefault="00A85D8A" w:rsidP="00BE3F9E">
            <w:pPr>
              <w:pStyle w:val="TAL"/>
            </w:pPr>
            <w:r w:rsidRPr="00614B7A">
              <w:rPr>
                <w:rFonts w:cs="Arial"/>
              </w:rPr>
              <w:t xml:space="preserve">Skip </w:t>
            </w:r>
            <w:r w:rsidRPr="00614B7A">
              <w:rPr>
                <w:lang w:eastAsia="zh-CN"/>
              </w:rPr>
              <w:t>TC 7.6B.4.3</w:t>
            </w:r>
            <w:r w:rsidRPr="00614B7A">
              <w:rPr>
                <w:rFonts w:cs="Arial"/>
              </w:rPr>
              <w:t xml:space="preserve"> if UE supports SA and </w:t>
            </w:r>
            <w:r w:rsidRPr="00614B7A">
              <w:rPr>
                <w:lang w:eastAsia="zh-CN"/>
              </w:rPr>
              <w:t>TS 38.521-1 TC 7.6.4</w:t>
            </w:r>
            <w:r w:rsidRPr="00614B7A">
              <w:rPr>
                <w:rFonts w:cs="Arial"/>
              </w:rPr>
              <w:t xml:space="preserve"> has been executed.</w:t>
            </w:r>
            <w:r w:rsidRPr="00614B7A">
              <w:rPr>
                <w:rFonts w:eastAsia="SimSun"/>
                <w:lang w:eastAsia="zh-CN"/>
              </w:rPr>
              <w:t xml:space="preserve"> </w:t>
            </w:r>
          </w:p>
        </w:tc>
      </w:tr>
      <w:tr w:rsidR="00A85D8A" w:rsidRPr="00614B7A" w14:paraId="15C4AF9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C8AE02C" w14:textId="77777777" w:rsidR="00A85D8A" w:rsidRPr="00614B7A" w:rsidRDefault="00A85D8A" w:rsidP="00BE3F9E">
            <w:pPr>
              <w:pStyle w:val="TAL"/>
              <w:rPr>
                <w:b/>
                <w:bCs/>
              </w:rPr>
            </w:pPr>
            <w:r w:rsidRPr="00614B7A">
              <w:rPr>
                <w:b/>
              </w:rPr>
              <w:t>7.6B.4.3_1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6C6C683" w14:textId="77777777" w:rsidR="00A85D8A" w:rsidRPr="00614B7A" w:rsidRDefault="00A85D8A" w:rsidP="00BE3F9E">
            <w:pPr>
              <w:pStyle w:val="TAL"/>
              <w:rPr>
                <w:b/>
              </w:rPr>
            </w:pPr>
            <w:r w:rsidRPr="00614B7A">
              <w:rPr>
                <w:b/>
              </w:rPr>
              <w:t>Narrow 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BA50DB"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0BC9D0D" w14:textId="77777777" w:rsidR="00A85D8A" w:rsidRPr="00614B7A"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EE1DE1C" w14:textId="77777777" w:rsidR="00A85D8A" w:rsidRPr="00614B7A"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A128F3E" w14:textId="77777777" w:rsidR="00A85D8A" w:rsidRPr="00614B7A"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50E2AC6" w14:textId="77777777" w:rsidR="00A85D8A" w:rsidRPr="00614B7A"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B8B9AF6" w14:textId="77777777" w:rsidR="00A85D8A" w:rsidRPr="00614B7A" w:rsidRDefault="00A85D8A" w:rsidP="00BE3F9E">
            <w:pPr>
              <w:pStyle w:val="TAL"/>
              <w:rPr>
                <w:b/>
              </w:rPr>
            </w:pPr>
          </w:p>
        </w:tc>
      </w:tr>
      <w:tr w:rsidR="00A85D8A" w:rsidRPr="00614B7A" w14:paraId="60B427B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5907CEF" w14:textId="77777777" w:rsidR="00A85D8A" w:rsidRPr="00614B7A" w:rsidRDefault="00A85D8A" w:rsidP="00BE3F9E">
            <w:pPr>
              <w:pStyle w:val="TAL"/>
              <w:rPr>
                <w:lang w:eastAsia="zh-CN"/>
              </w:rPr>
            </w:pPr>
            <w:r w:rsidRPr="00614B7A">
              <w:rPr>
                <w:lang w:eastAsia="zh-CN"/>
              </w:rPr>
              <w:t>7.6B.4.3_1.1</w:t>
            </w:r>
          </w:p>
        </w:tc>
        <w:tc>
          <w:tcPr>
            <w:tcW w:w="4367" w:type="dxa"/>
            <w:tcBorders>
              <w:top w:val="single" w:sz="4" w:space="0" w:color="auto"/>
              <w:left w:val="single" w:sz="4" w:space="0" w:color="auto"/>
              <w:bottom w:val="single" w:sz="4" w:space="0" w:color="auto"/>
              <w:right w:val="single" w:sz="4" w:space="0" w:color="auto"/>
            </w:tcBorders>
            <w:hideMark/>
          </w:tcPr>
          <w:p w14:paraId="0315B133" w14:textId="77777777" w:rsidR="00A85D8A" w:rsidRPr="00614B7A" w:rsidRDefault="00A85D8A" w:rsidP="00BE3F9E">
            <w:pPr>
              <w:pStyle w:val="TAL"/>
              <w:rPr>
                <w:lang w:eastAsia="zh-CN"/>
              </w:rPr>
            </w:pPr>
            <w:r w:rsidRPr="00614B7A">
              <w:rPr>
                <w:lang w:eastAsia="zh-CN"/>
              </w:rPr>
              <w:t>Narrow 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23B92DE" w14:textId="77777777" w:rsidR="00A85D8A" w:rsidRPr="00614B7A" w:rsidRDefault="00A85D8A" w:rsidP="00BE3F9E">
            <w:pPr>
              <w:pStyle w:val="TAC"/>
              <w:rPr>
                <w:lang w:eastAsia="zh-CN"/>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27E4855" w14:textId="77777777" w:rsidR="00A85D8A" w:rsidRPr="00614B7A" w:rsidRDefault="00A85D8A" w:rsidP="00BE3F9E">
            <w:pPr>
              <w:pStyle w:val="TAL"/>
            </w:pPr>
            <w:r w:rsidRPr="00614B7A">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71A9D532" w14:textId="77777777" w:rsidR="00A85D8A" w:rsidRPr="00614B7A" w:rsidRDefault="00A85D8A" w:rsidP="00BE3F9E">
            <w:pPr>
              <w:pStyle w:val="TAL"/>
              <w:rPr>
                <w:lang w:eastAsia="zh-CN"/>
              </w:rPr>
            </w:pPr>
            <w:r w:rsidRPr="00614B7A">
              <w:rPr>
                <w:lang w:eastAsia="zh-CN"/>
              </w:rPr>
              <w:t>UEs</w:t>
            </w:r>
            <w:r w:rsidRPr="00614B7A">
              <w:t xml:space="preserve"> supporting </w:t>
            </w:r>
            <w:r w:rsidRPr="00614B7A">
              <w:rPr>
                <w:rFonts w:eastAsia="SimSun"/>
                <w:lang w:eastAsia="zh-CN"/>
              </w:rPr>
              <w:t xml:space="preserve">EN-DC </w:t>
            </w:r>
            <w:r w:rsidRPr="00614B7A">
              <w:t>within FR1 (3</w:t>
            </w:r>
            <w:r w:rsidRPr="00614B7A">
              <w:rPr>
                <w:rFonts w:eastAsia="SimSun"/>
                <w:lang w:eastAsia="zh-CN"/>
              </w:rPr>
              <w:t xml:space="preserve">DL </w:t>
            </w:r>
            <w:r w:rsidRPr="00614B7A">
              <w:t>CCs)</w:t>
            </w:r>
          </w:p>
        </w:tc>
        <w:tc>
          <w:tcPr>
            <w:tcW w:w="1551" w:type="dxa"/>
            <w:tcBorders>
              <w:top w:val="single" w:sz="4" w:space="0" w:color="auto"/>
              <w:left w:val="single" w:sz="4" w:space="0" w:color="auto"/>
              <w:bottom w:val="single" w:sz="4" w:space="0" w:color="auto"/>
              <w:right w:val="single" w:sz="4" w:space="0" w:color="auto"/>
            </w:tcBorders>
            <w:hideMark/>
          </w:tcPr>
          <w:p w14:paraId="1B64C3CC" w14:textId="77777777" w:rsidR="00A85D8A" w:rsidRPr="00614B7A" w:rsidRDefault="00A85D8A" w:rsidP="00BE3F9E">
            <w:pPr>
              <w:pStyle w:val="TAL"/>
              <w:rPr>
                <w:lang w:eastAsia="ko-KR"/>
              </w:rPr>
            </w:pPr>
            <w:r w:rsidRPr="00614B7A">
              <w:rPr>
                <w:rFonts w:eastAsia="SimSun"/>
                <w:szCs w:val="18"/>
              </w:rPr>
              <w:t>E00</w:t>
            </w:r>
            <w:r w:rsidRPr="00614B7A">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03B81A7E"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48DCFBC9" w14:textId="77777777" w:rsidR="00A85D8A" w:rsidRPr="00614B7A" w:rsidRDefault="00A85D8A" w:rsidP="00BE3F9E">
            <w:pPr>
              <w:pStyle w:val="TAL"/>
              <w:rPr>
                <w:rFonts w:cs="Arial"/>
              </w:rPr>
            </w:pPr>
          </w:p>
        </w:tc>
      </w:tr>
      <w:tr w:rsidR="00A85D8A" w:rsidRPr="00614B7A" w14:paraId="746D2D7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A6434D9" w14:textId="77777777" w:rsidR="00A85D8A" w:rsidRPr="00614B7A" w:rsidRDefault="00A85D8A" w:rsidP="00BE3F9E">
            <w:pPr>
              <w:pStyle w:val="TAL"/>
              <w:rPr>
                <w:lang w:eastAsia="zh-CN"/>
              </w:rPr>
            </w:pPr>
            <w:r w:rsidRPr="00614B7A">
              <w:rPr>
                <w:lang w:eastAsia="zh-CN"/>
              </w:rPr>
              <w:t>7.6B.4.3_1.2</w:t>
            </w:r>
          </w:p>
        </w:tc>
        <w:tc>
          <w:tcPr>
            <w:tcW w:w="4367" w:type="dxa"/>
            <w:tcBorders>
              <w:top w:val="single" w:sz="4" w:space="0" w:color="auto"/>
              <w:left w:val="single" w:sz="4" w:space="0" w:color="auto"/>
              <w:bottom w:val="single" w:sz="4" w:space="0" w:color="auto"/>
              <w:right w:val="single" w:sz="4" w:space="0" w:color="auto"/>
            </w:tcBorders>
            <w:hideMark/>
          </w:tcPr>
          <w:p w14:paraId="714C70D3" w14:textId="77777777" w:rsidR="00A85D8A" w:rsidRPr="00614B7A" w:rsidRDefault="00A85D8A" w:rsidP="00BE3F9E">
            <w:pPr>
              <w:pStyle w:val="TAL"/>
              <w:rPr>
                <w:lang w:eastAsia="zh-CN"/>
              </w:rPr>
            </w:pPr>
            <w:r w:rsidRPr="00614B7A">
              <w:rPr>
                <w:lang w:eastAsia="zh-CN"/>
              </w:rPr>
              <w:t>Narrow 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1C914292" w14:textId="77777777" w:rsidR="00A85D8A" w:rsidRPr="00614B7A" w:rsidRDefault="00A85D8A" w:rsidP="00BE3F9E">
            <w:pPr>
              <w:pStyle w:val="TAC"/>
              <w:rPr>
                <w:lang w:eastAsia="zh-CN"/>
              </w:rPr>
            </w:pPr>
            <w:r w:rsidRPr="00614B7A">
              <w:rPr>
                <w:rFonts w:cs="Arial"/>
              </w:rPr>
              <w:t>Rel-16</w:t>
            </w:r>
          </w:p>
        </w:tc>
        <w:tc>
          <w:tcPr>
            <w:tcW w:w="1125" w:type="dxa"/>
            <w:tcBorders>
              <w:top w:val="single" w:sz="4" w:space="0" w:color="auto"/>
              <w:left w:val="single" w:sz="4" w:space="0" w:color="auto"/>
              <w:bottom w:val="single" w:sz="4" w:space="0" w:color="auto"/>
              <w:right w:val="single" w:sz="4" w:space="0" w:color="auto"/>
            </w:tcBorders>
            <w:hideMark/>
          </w:tcPr>
          <w:p w14:paraId="0BB38E85" w14:textId="77777777" w:rsidR="00A85D8A" w:rsidRPr="00614B7A" w:rsidRDefault="00A85D8A" w:rsidP="00BE3F9E">
            <w:pPr>
              <w:pStyle w:val="TAL"/>
            </w:pPr>
            <w:r w:rsidRPr="00614B7A">
              <w:rPr>
                <w:lang w:eastAsia="zh-TW"/>
              </w:rPr>
              <w:t>C04</w:t>
            </w:r>
            <w:r w:rsidRPr="00614B7A">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026F2FA1" w14:textId="77777777" w:rsidR="00A85D8A" w:rsidRPr="00614B7A" w:rsidRDefault="00A85D8A" w:rsidP="00BE3F9E">
            <w:pPr>
              <w:pStyle w:val="TAL"/>
              <w:rPr>
                <w:lang w:eastAsia="zh-CN"/>
              </w:rPr>
            </w:pPr>
            <w:r w:rsidRPr="00614B7A">
              <w:rPr>
                <w:lang w:eastAsia="zh-CN"/>
              </w:rPr>
              <w:t>UEs</w:t>
            </w:r>
            <w:r w:rsidRPr="00614B7A">
              <w:t xml:space="preserve"> supporting </w:t>
            </w:r>
            <w:r w:rsidRPr="00614B7A">
              <w:rPr>
                <w:rFonts w:eastAsia="SimSun"/>
                <w:lang w:eastAsia="zh-CN"/>
              </w:rPr>
              <w:t xml:space="preserve">EN-DC </w:t>
            </w:r>
            <w:r w:rsidRPr="00614B7A">
              <w:t>within FR1 (4</w:t>
            </w:r>
            <w:r w:rsidRPr="00614B7A">
              <w:rPr>
                <w:rFonts w:eastAsia="SimSun"/>
                <w:lang w:eastAsia="zh-CN"/>
              </w:rPr>
              <w:t xml:space="preserve">DL </w:t>
            </w:r>
            <w:r w:rsidRPr="00614B7A">
              <w:t>CCs)</w:t>
            </w:r>
          </w:p>
        </w:tc>
        <w:tc>
          <w:tcPr>
            <w:tcW w:w="1551" w:type="dxa"/>
            <w:tcBorders>
              <w:top w:val="single" w:sz="4" w:space="0" w:color="auto"/>
              <w:left w:val="single" w:sz="4" w:space="0" w:color="auto"/>
              <w:bottom w:val="single" w:sz="4" w:space="0" w:color="auto"/>
              <w:right w:val="single" w:sz="4" w:space="0" w:color="auto"/>
            </w:tcBorders>
            <w:hideMark/>
          </w:tcPr>
          <w:p w14:paraId="7E82E683" w14:textId="77777777" w:rsidR="00A85D8A" w:rsidRPr="00614B7A" w:rsidRDefault="00A85D8A" w:rsidP="00BE3F9E">
            <w:pPr>
              <w:pStyle w:val="TAL"/>
              <w:rPr>
                <w:lang w:eastAsia="ko-KR"/>
              </w:rPr>
            </w:pPr>
            <w:r w:rsidRPr="00614B7A">
              <w:rPr>
                <w:rFonts w:eastAsia="SimSun"/>
                <w:szCs w:val="18"/>
              </w:rPr>
              <w:t>E00</w:t>
            </w:r>
            <w:r w:rsidRPr="00614B7A">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7ED2242D"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5EC2DB8A" w14:textId="77777777" w:rsidR="00A85D8A" w:rsidRPr="00614B7A" w:rsidRDefault="00A85D8A" w:rsidP="00BE3F9E">
            <w:pPr>
              <w:pStyle w:val="TAL"/>
              <w:rPr>
                <w:rFonts w:cs="Arial"/>
              </w:rPr>
            </w:pPr>
          </w:p>
        </w:tc>
      </w:tr>
      <w:tr w:rsidR="00A85D8A" w:rsidRPr="00614B7A" w14:paraId="7F72C6C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B757955" w14:textId="77777777" w:rsidR="00A85D8A" w:rsidRPr="00614B7A" w:rsidRDefault="00A85D8A" w:rsidP="00BE3F9E">
            <w:pPr>
              <w:pStyle w:val="TAL"/>
              <w:rPr>
                <w:lang w:eastAsia="zh-CN"/>
              </w:rPr>
            </w:pPr>
            <w:r w:rsidRPr="00614B7A">
              <w:rPr>
                <w:lang w:eastAsia="zh-CN"/>
              </w:rPr>
              <w:t>7.6B.4.3_1.3</w:t>
            </w:r>
          </w:p>
        </w:tc>
        <w:tc>
          <w:tcPr>
            <w:tcW w:w="4367" w:type="dxa"/>
            <w:tcBorders>
              <w:top w:val="single" w:sz="4" w:space="0" w:color="auto"/>
              <w:left w:val="single" w:sz="4" w:space="0" w:color="auto"/>
              <w:bottom w:val="single" w:sz="4" w:space="0" w:color="auto"/>
              <w:right w:val="single" w:sz="4" w:space="0" w:color="auto"/>
            </w:tcBorders>
            <w:hideMark/>
          </w:tcPr>
          <w:p w14:paraId="04BC82BB" w14:textId="77777777" w:rsidR="00A85D8A" w:rsidRPr="00614B7A" w:rsidRDefault="00A85D8A" w:rsidP="00BE3F9E">
            <w:pPr>
              <w:pStyle w:val="TAL"/>
              <w:rPr>
                <w:lang w:eastAsia="zh-CN"/>
              </w:rPr>
            </w:pPr>
            <w:r w:rsidRPr="00614B7A">
              <w:rPr>
                <w:lang w:eastAsia="zh-CN"/>
              </w:rPr>
              <w:t>Narrow 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4EEFF309" w14:textId="77777777" w:rsidR="00A85D8A" w:rsidRPr="00614B7A" w:rsidRDefault="00A85D8A" w:rsidP="00BE3F9E">
            <w:pPr>
              <w:pStyle w:val="TAC"/>
              <w:rPr>
                <w:lang w:eastAsia="zh-CN"/>
              </w:rPr>
            </w:pPr>
            <w:r w:rsidRPr="00614B7A">
              <w:rPr>
                <w:rFonts w:cs="Arial"/>
              </w:rPr>
              <w:t>Rel-1</w:t>
            </w:r>
            <w:r w:rsidRPr="00614B7A">
              <w:rPr>
                <w:lang w:eastAsia="zh-CN"/>
              </w:rPr>
              <w:t>6</w:t>
            </w:r>
          </w:p>
        </w:tc>
        <w:tc>
          <w:tcPr>
            <w:tcW w:w="1125" w:type="dxa"/>
            <w:tcBorders>
              <w:top w:val="single" w:sz="4" w:space="0" w:color="auto"/>
              <w:left w:val="single" w:sz="4" w:space="0" w:color="auto"/>
              <w:bottom w:val="single" w:sz="4" w:space="0" w:color="auto"/>
              <w:right w:val="single" w:sz="4" w:space="0" w:color="auto"/>
            </w:tcBorders>
            <w:hideMark/>
          </w:tcPr>
          <w:p w14:paraId="664B7576" w14:textId="77777777" w:rsidR="00A85D8A" w:rsidRPr="00614B7A" w:rsidRDefault="00A85D8A" w:rsidP="00BE3F9E">
            <w:pPr>
              <w:pStyle w:val="TAL"/>
            </w:pPr>
            <w:r w:rsidRPr="00614B7A">
              <w:rPr>
                <w:lang w:eastAsia="zh-TW"/>
              </w:rPr>
              <w:t>C04</w:t>
            </w:r>
            <w:r w:rsidRPr="00614B7A">
              <w:t>7</w:t>
            </w:r>
          </w:p>
        </w:tc>
        <w:tc>
          <w:tcPr>
            <w:tcW w:w="3091" w:type="dxa"/>
            <w:tcBorders>
              <w:top w:val="single" w:sz="4" w:space="0" w:color="auto"/>
              <w:left w:val="single" w:sz="4" w:space="0" w:color="auto"/>
              <w:bottom w:val="single" w:sz="4" w:space="0" w:color="auto"/>
              <w:right w:val="single" w:sz="4" w:space="0" w:color="auto"/>
            </w:tcBorders>
            <w:hideMark/>
          </w:tcPr>
          <w:p w14:paraId="77E61DDC" w14:textId="77777777" w:rsidR="00A85D8A" w:rsidRPr="00614B7A" w:rsidRDefault="00A85D8A" w:rsidP="00BE3F9E">
            <w:pPr>
              <w:pStyle w:val="TAL"/>
              <w:rPr>
                <w:lang w:eastAsia="zh-CN"/>
              </w:rPr>
            </w:pPr>
            <w:r w:rsidRPr="00614B7A">
              <w:rPr>
                <w:lang w:eastAsia="zh-CN"/>
              </w:rPr>
              <w:t>UEs</w:t>
            </w:r>
            <w:r w:rsidRPr="00614B7A">
              <w:t xml:space="preserve"> supporting EN-DC within FR1 (5</w:t>
            </w:r>
            <w:r w:rsidRPr="00614B7A">
              <w:rPr>
                <w:rFonts w:eastAsia="SimSun"/>
                <w:lang w:eastAsia="zh-CN"/>
              </w:rPr>
              <w:t xml:space="preserve">DL </w:t>
            </w:r>
            <w:r w:rsidRPr="00614B7A">
              <w:t>CCs)</w:t>
            </w:r>
          </w:p>
        </w:tc>
        <w:tc>
          <w:tcPr>
            <w:tcW w:w="1551" w:type="dxa"/>
            <w:tcBorders>
              <w:top w:val="single" w:sz="4" w:space="0" w:color="auto"/>
              <w:left w:val="single" w:sz="4" w:space="0" w:color="auto"/>
              <w:bottom w:val="single" w:sz="4" w:space="0" w:color="auto"/>
              <w:right w:val="single" w:sz="4" w:space="0" w:color="auto"/>
            </w:tcBorders>
            <w:hideMark/>
          </w:tcPr>
          <w:p w14:paraId="521473A3" w14:textId="77777777" w:rsidR="00A85D8A" w:rsidRPr="00614B7A" w:rsidRDefault="00A85D8A" w:rsidP="00BE3F9E">
            <w:pPr>
              <w:pStyle w:val="TAL"/>
              <w:rPr>
                <w:lang w:eastAsia="ko-KR"/>
              </w:rPr>
            </w:pPr>
            <w:r w:rsidRPr="00614B7A">
              <w:rPr>
                <w:rFonts w:eastAsia="SimSun"/>
                <w:szCs w:val="18"/>
              </w:rPr>
              <w:t>E00</w:t>
            </w:r>
            <w:r w:rsidRPr="00614B7A">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75A511A6"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8A2FA8D" w14:textId="77777777" w:rsidR="00A85D8A" w:rsidRPr="00614B7A" w:rsidRDefault="00A85D8A" w:rsidP="00BE3F9E">
            <w:pPr>
              <w:pStyle w:val="TAL"/>
              <w:rPr>
                <w:rFonts w:cs="Arial"/>
              </w:rPr>
            </w:pPr>
            <w:r w:rsidRPr="00614B7A">
              <w:t>Skip TC 7.6B.</w:t>
            </w:r>
            <w:r w:rsidRPr="00614B7A">
              <w:rPr>
                <w:rFonts w:eastAsia="SimSun"/>
                <w:lang w:eastAsia="zh-CN"/>
              </w:rPr>
              <w:t>4</w:t>
            </w:r>
            <w:r w:rsidRPr="00614B7A">
              <w:t>.</w:t>
            </w:r>
            <w:r w:rsidRPr="00614B7A">
              <w:rPr>
                <w:rFonts w:eastAsia="SimSun"/>
                <w:lang w:eastAsia="zh-CN"/>
              </w:rPr>
              <w:t>3_1.3</w:t>
            </w:r>
            <w:r w:rsidRPr="00614B7A">
              <w:t xml:space="preserve"> if UE supports SA and TS 38.521-</w:t>
            </w:r>
            <w:r w:rsidRPr="00614B7A">
              <w:rPr>
                <w:rFonts w:eastAsia="SimSun"/>
                <w:lang w:eastAsia="zh-CN"/>
              </w:rPr>
              <w:t>1</w:t>
            </w:r>
            <w:r w:rsidRPr="00614B7A">
              <w:t xml:space="preserve"> TC 7.6</w:t>
            </w:r>
            <w:r w:rsidRPr="00614B7A">
              <w:rPr>
                <w:rFonts w:eastAsia="SimSun"/>
                <w:lang w:eastAsia="zh-CN"/>
              </w:rPr>
              <w:t>A</w:t>
            </w:r>
            <w:r w:rsidRPr="00614B7A">
              <w:t>.</w:t>
            </w:r>
            <w:r w:rsidRPr="00614B7A">
              <w:rPr>
                <w:rFonts w:eastAsia="SimSun"/>
                <w:lang w:eastAsia="zh-CN"/>
              </w:rPr>
              <w:t>4.3</w:t>
            </w:r>
            <w:r w:rsidRPr="00614B7A">
              <w:t xml:space="preserve"> has been executed.</w:t>
            </w:r>
          </w:p>
        </w:tc>
      </w:tr>
      <w:tr w:rsidR="00A85D8A" w:rsidRPr="00614B7A" w14:paraId="0BB2F78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1403B58" w14:textId="77777777" w:rsidR="00A85D8A" w:rsidRPr="00614B7A" w:rsidRDefault="00A85D8A" w:rsidP="00BE3F9E">
            <w:pPr>
              <w:pStyle w:val="TAL"/>
              <w:rPr>
                <w:b/>
                <w:bCs/>
              </w:rPr>
            </w:pPr>
            <w:r w:rsidRPr="00614B7A">
              <w:rPr>
                <w:b/>
              </w:rPr>
              <w:t>7.7B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8319FC5" w14:textId="77777777" w:rsidR="00A85D8A" w:rsidRPr="00614B7A" w:rsidRDefault="00A85D8A" w:rsidP="00BE3F9E">
            <w:pPr>
              <w:pStyle w:val="TAL"/>
              <w:rPr>
                <w:b/>
              </w:rPr>
            </w:pPr>
            <w:r w:rsidRPr="00614B7A">
              <w:rPr>
                <w:b/>
              </w:rPr>
              <w:t>Spurious response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CB2BB3"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758316B" w14:textId="77777777" w:rsidR="00A85D8A" w:rsidRPr="00614B7A"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D6CA2F9" w14:textId="77777777" w:rsidR="00A85D8A" w:rsidRPr="00614B7A"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BB500C6" w14:textId="77777777" w:rsidR="00A85D8A" w:rsidRPr="00614B7A"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9EB8F5C" w14:textId="77777777" w:rsidR="00A85D8A" w:rsidRPr="00614B7A"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CE797AF" w14:textId="77777777" w:rsidR="00A85D8A" w:rsidRPr="00614B7A" w:rsidRDefault="00A85D8A" w:rsidP="00BE3F9E">
            <w:pPr>
              <w:pStyle w:val="TAL"/>
              <w:rPr>
                <w:b/>
              </w:rPr>
            </w:pPr>
          </w:p>
        </w:tc>
      </w:tr>
      <w:tr w:rsidR="00A85D8A" w:rsidRPr="00614B7A" w14:paraId="7938E62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BCFDA79" w14:textId="77777777" w:rsidR="00A85D8A" w:rsidRPr="00614B7A" w:rsidRDefault="00A85D8A" w:rsidP="00BE3F9E">
            <w:pPr>
              <w:pStyle w:val="TAL"/>
              <w:rPr>
                <w:bCs/>
              </w:rPr>
            </w:pPr>
            <w:r w:rsidRPr="00614B7A">
              <w:rPr>
                <w:lang w:eastAsia="zh-CN"/>
              </w:rPr>
              <w:lastRenderedPageBreak/>
              <w:t>7.7B.1</w:t>
            </w:r>
          </w:p>
        </w:tc>
        <w:tc>
          <w:tcPr>
            <w:tcW w:w="4367" w:type="dxa"/>
            <w:tcBorders>
              <w:top w:val="single" w:sz="4" w:space="0" w:color="auto"/>
              <w:left w:val="single" w:sz="4" w:space="0" w:color="auto"/>
              <w:bottom w:val="single" w:sz="4" w:space="0" w:color="auto"/>
              <w:right w:val="single" w:sz="4" w:space="0" w:color="auto"/>
            </w:tcBorders>
            <w:hideMark/>
          </w:tcPr>
          <w:p w14:paraId="1FFD56A2" w14:textId="77777777" w:rsidR="00A85D8A" w:rsidRPr="00614B7A" w:rsidRDefault="00A85D8A" w:rsidP="00BE3F9E">
            <w:pPr>
              <w:pStyle w:val="TAL"/>
            </w:pPr>
            <w:r w:rsidRPr="00614B7A">
              <w:rPr>
                <w:lang w:eastAsia="zh-CN"/>
              </w:rPr>
              <w:t>Spurious Response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4F1564C"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9888C75" w14:textId="77777777" w:rsidR="00A85D8A" w:rsidRPr="00614B7A" w:rsidRDefault="00A85D8A" w:rsidP="00BE3F9E">
            <w:pPr>
              <w:pStyle w:val="TAL"/>
            </w:pPr>
            <w:r w:rsidRPr="00614B7A">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16813F18" w14:textId="77777777" w:rsidR="00A85D8A" w:rsidRPr="00614B7A" w:rsidRDefault="00A85D8A" w:rsidP="00BE3F9E">
            <w:pPr>
              <w:pStyle w:val="TAL"/>
            </w:pPr>
            <w:r w:rsidRPr="00614B7A">
              <w:rPr>
                <w:lang w:eastAsia="zh-CN"/>
              </w:rPr>
              <w:t xml:space="preserve">UEs supporting </w:t>
            </w:r>
            <w:r w:rsidRPr="00614B7A">
              <w:t>Intra-Band Contiguous EN-DC</w:t>
            </w:r>
            <w:r w:rsidRPr="00614B7A">
              <w:rPr>
                <w:rFonts w:eastAsia="SimSun"/>
                <w:szCs w:val="18"/>
                <w:lang w:eastAsia="zh-CN"/>
              </w:rPr>
              <w:t xml:space="preserve"> </w:t>
            </w:r>
            <w:r w:rsidRPr="00614B7A">
              <w:rPr>
                <w:lang w:eastAsia="zh-CN"/>
              </w:rPr>
              <w:t>(2</w:t>
            </w:r>
            <w:r w:rsidRPr="00614B7A">
              <w:rPr>
                <w:rFonts w:eastAsia="SimSun"/>
                <w:lang w:eastAsia="zh-CN"/>
              </w:rPr>
              <w:t>D</w:t>
            </w:r>
            <w:r w:rsidRPr="00614B7A">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75E4658" w14:textId="77777777" w:rsidR="00A85D8A" w:rsidRPr="00614B7A" w:rsidRDefault="00A85D8A" w:rsidP="00BE3F9E">
            <w:pPr>
              <w:pStyle w:val="TAL"/>
            </w:pPr>
            <w:r w:rsidRPr="00614B7A">
              <w:rPr>
                <w:lang w:eastAsia="ko-KR"/>
              </w:rPr>
              <w:t>E00</w:t>
            </w:r>
            <w:r w:rsidRPr="00614B7A">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76BD9ADF"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62EB556B" w14:textId="77777777" w:rsidR="00A85D8A" w:rsidRPr="00614B7A" w:rsidRDefault="00A85D8A" w:rsidP="00BE3F9E">
            <w:pPr>
              <w:pStyle w:val="TAL"/>
            </w:pPr>
          </w:p>
        </w:tc>
      </w:tr>
      <w:tr w:rsidR="00A85D8A" w:rsidRPr="00614B7A" w14:paraId="65BF0CE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6E3334D" w14:textId="77777777" w:rsidR="00A85D8A" w:rsidRPr="00614B7A" w:rsidRDefault="00A85D8A" w:rsidP="00BE3F9E">
            <w:pPr>
              <w:pStyle w:val="TAL"/>
              <w:rPr>
                <w:bCs/>
              </w:rPr>
            </w:pPr>
            <w:r w:rsidRPr="00614B7A">
              <w:rPr>
                <w:lang w:eastAsia="zh-CN"/>
              </w:rPr>
              <w:t>7.7B.2</w:t>
            </w:r>
          </w:p>
        </w:tc>
        <w:tc>
          <w:tcPr>
            <w:tcW w:w="4367" w:type="dxa"/>
            <w:tcBorders>
              <w:top w:val="single" w:sz="4" w:space="0" w:color="auto"/>
              <w:left w:val="single" w:sz="4" w:space="0" w:color="auto"/>
              <w:bottom w:val="single" w:sz="4" w:space="0" w:color="auto"/>
              <w:right w:val="single" w:sz="4" w:space="0" w:color="auto"/>
            </w:tcBorders>
            <w:hideMark/>
          </w:tcPr>
          <w:p w14:paraId="2533DAA1" w14:textId="77777777" w:rsidR="00A85D8A" w:rsidRPr="00614B7A" w:rsidRDefault="00A85D8A" w:rsidP="00BE3F9E">
            <w:pPr>
              <w:pStyle w:val="TAL"/>
            </w:pPr>
            <w:r w:rsidRPr="00614B7A">
              <w:rPr>
                <w:lang w:eastAsia="zh-CN"/>
              </w:rPr>
              <w:t>Spurious Response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1571B2B" w14:textId="77777777" w:rsidR="00A85D8A" w:rsidRPr="00614B7A" w:rsidRDefault="00A85D8A" w:rsidP="00BE3F9E">
            <w:pPr>
              <w:pStyle w:val="TAC"/>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5BA21CE" w14:textId="77777777" w:rsidR="00A85D8A" w:rsidRPr="00614B7A" w:rsidRDefault="00A85D8A" w:rsidP="00BE3F9E">
            <w:pPr>
              <w:pStyle w:val="TAL"/>
            </w:pPr>
            <w:r w:rsidRPr="00614B7A">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20AFA5DE" w14:textId="77777777" w:rsidR="00A85D8A" w:rsidRPr="00614B7A" w:rsidRDefault="00A85D8A" w:rsidP="00BE3F9E">
            <w:pPr>
              <w:pStyle w:val="TAL"/>
            </w:pPr>
            <w:r w:rsidRPr="00614B7A">
              <w:rPr>
                <w:lang w:eastAsia="zh-CN"/>
              </w:rPr>
              <w:t xml:space="preserve">UEs supporting </w:t>
            </w:r>
            <w:r w:rsidRPr="00614B7A">
              <w:t>Intra-Band Non-Contiguous EN-DC</w:t>
            </w:r>
            <w:r w:rsidRPr="00614B7A">
              <w:rPr>
                <w:rFonts w:eastAsia="SimSun"/>
                <w:szCs w:val="18"/>
                <w:lang w:eastAsia="zh-CN"/>
              </w:rPr>
              <w:t xml:space="preserve"> </w:t>
            </w:r>
            <w:r w:rsidRPr="00614B7A">
              <w:rPr>
                <w:lang w:eastAsia="zh-CN"/>
              </w:rPr>
              <w:t>(2</w:t>
            </w:r>
            <w:r w:rsidRPr="00614B7A">
              <w:rPr>
                <w:rFonts w:eastAsia="SimSun"/>
                <w:lang w:eastAsia="zh-CN"/>
              </w:rPr>
              <w:t>D</w:t>
            </w:r>
            <w:r w:rsidRPr="00614B7A">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D7AFAD0" w14:textId="77777777" w:rsidR="00A85D8A" w:rsidRPr="00614B7A" w:rsidRDefault="00A85D8A" w:rsidP="00BE3F9E">
            <w:pPr>
              <w:pStyle w:val="TAL"/>
            </w:pPr>
            <w:r w:rsidRPr="00614B7A">
              <w:rPr>
                <w:lang w:eastAsia="ko-KR"/>
              </w:rPr>
              <w:t>E00</w:t>
            </w:r>
            <w:r w:rsidRPr="00614B7A">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41F4A3C7"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13BD532" w14:textId="77777777" w:rsidR="00A85D8A" w:rsidRPr="00614B7A" w:rsidRDefault="00A85D8A" w:rsidP="00BE3F9E">
            <w:pPr>
              <w:pStyle w:val="TAL"/>
              <w:rPr>
                <w:rFonts w:cs="Arial"/>
              </w:rPr>
            </w:pPr>
            <w:r w:rsidRPr="00614B7A">
              <w:rPr>
                <w:rFonts w:cs="Arial"/>
              </w:rPr>
              <w:t>NOTE 5</w:t>
            </w:r>
          </w:p>
          <w:p w14:paraId="4F6EB914" w14:textId="77777777" w:rsidR="00A85D8A" w:rsidRPr="00614B7A" w:rsidRDefault="00A85D8A" w:rsidP="00BE3F9E">
            <w:pPr>
              <w:pStyle w:val="TAL"/>
            </w:pPr>
            <w:r w:rsidRPr="00614B7A">
              <w:rPr>
                <w:rFonts w:cs="Arial"/>
              </w:rPr>
              <w:t xml:space="preserve">Skip </w:t>
            </w:r>
            <w:r w:rsidRPr="00614B7A">
              <w:rPr>
                <w:lang w:eastAsia="zh-CN"/>
              </w:rPr>
              <w:t>TC 7.7B.2</w:t>
            </w:r>
            <w:r w:rsidRPr="00614B7A">
              <w:rPr>
                <w:rFonts w:cs="Arial"/>
              </w:rPr>
              <w:t xml:space="preserve"> if UE supports SA and </w:t>
            </w:r>
            <w:r w:rsidRPr="00614B7A">
              <w:rPr>
                <w:lang w:eastAsia="zh-CN"/>
              </w:rPr>
              <w:t>TS 38.521-1 TC 7.7</w:t>
            </w:r>
            <w:r w:rsidRPr="00614B7A">
              <w:rPr>
                <w:rFonts w:cs="Arial"/>
              </w:rPr>
              <w:t xml:space="preserve"> has been executed.</w:t>
            </w:r>
          </w:p>
        </w:tc>
      </w:tr>
      <w:tr w:rsidR="00A85D8A" w:rsidRPr="00614B7A" w14:paraId="04F53B0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D5EF58C" w14:textId="77777777" w:rsidR="00A85D8A" w:rsidRPr="00614B7A" w:rsidRDefault="00A85D8A" w:rsidP="00BE3F9E">
            <w:pPr>
              <w:pStyle w:val="TAL"/>
              <w:rPr>
                <w:bCs/>
              </w:rPr>
            </w:pPr>
            <w:r w:rsidRPr="00614B7A">
              <w:rPr>
                <w:lang w:eastAsia="zh-CN"/>
              </w:rPr>
              <w:t>7.7B.3</w:t>
            </w:r>
          </w:p>
        </w:tc>
        <w:tc>
          <w:tcPr>
            <w:tcW w:w="4367" w:type="dxa"/>
            <w:tcBorders>
              <w:top w:val="single" w:sz="4" w:space="0" w:color="auto"/>
              <w:left w:val="single" w:sz="4" w:space="0" w:color="auto"/>
              <w:bottom w:val="single" w:sz="4" w:space="0" w:color="auto"/>
              <w:right w:val="single" w:sz="4" w:space="0" w:color="auto"/>
            </w:tcBorders>
            <w:hideMark/>
          </w:tcPr>
          <w:p w14:paraId="6EFEF0D2" w14:textId="77777777" w:rsidR="00A85D8A" w:rsidRPr="00614B7A" w:rsidRDefault="00A85D8A" w:rsidP="00BE3F9E">
            <w:pPr>
              <w:pStyle w:val="TAL"/>
            </w:pPr>
            <w:r w:rsidRPr="00614B7A">
              <w:rPr>
                <w:lang w:eastAsia="zh-CN"/>
              </w:rPr>
              <w:t>Spurious Response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456996F5" w14:textId="77777777" w:rsidR="00A85D8A" w:rsidRPr="00614B7A" w:rsidRDefault="00A85D8A" w:rsidP="00BE3F9E">
            <w:pPr>
              <w:pStyle w:val="TAC"/>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ED119C7" w14:textId="77777777" w:rsidR="00A85D8A" w:rsidRPr="00614B7A" w:rsidRDefault="00A85D8A" w:rsidP="00BE3F9E">
            <w:pPr>
              <w:pStyle w:val="TAL"/>
            </w:pPr>
            <w:r w:rsidRPr="00614B7A">
              <w:t>C011a</w:t>
            </w:r>
          </w:p>
        </w:tc>
        <w:tc>
          <w:tcPr>
            <w:tcW w:w="3091" w:type="dxa"/>
            <w:tcBorders>
              <w:top w:val="single" w:sz="4" w:space="0" w:color="auto"/>
              <w:left w:val="single" w:sz="4" w:space="0" w:color="auto"/>
              <w:bottom w:val="single" w:sz="4" w:space="0" w:color="auto"/>
              <w:right w:val="single" w:sz="4" w:space="0" w:color="auto"/>
            </w:tcBorders>
            <w:hideMark/>
          </w:tcPr>
          <w:p w14:paraId="36D6F343" w14:textId="77777777" w:rsidR="00A85D8A" w:rsidRPr="00614B7A" w:rsidRDefault="00A85D8A" w:rsidP="00BE3F9E">
            <w:pPr>
              <w:pStyle w:val="TAL"/>
            </w:pPr>
            <w:r w:rsidRPr="00614B7A">
              <w:rPr>
                <w:lang w:eastAsia="zh-CN"/>
              </w:rPr>
              <w:t>UEs supporting Inter-band EN-DC within FR1</w:t>
            </w:r>
            <w:r w:rsidRPr="00614B7A">
              <w:rPr>
                <w:rFonts w:eastAsia="SimSun"/>
                <w:szCs w:val="18"/>
                <w:lang w:eastAsia="zh-CN"/>
              </w:rPr>
              <w:t xml:space="preserve"> </w:t>
            </w:r>
            <w:r w:rsidRPr="00614B7A">
              <w:rPr>
                <w:lang w:eastAsia="zh-CN"/>
              </w:rPr>
              <w:t>(2</w:t>
            </w:r>
            <w:r w:rsidRPr="00614B7A">
              <w:rPr>
                <w:rFonts w:eastAsia="SimSun"/>
                <w:lang w:eastAsia="zh-CN"/>
              </w:rPr>
              <w:t>D</w:t>
            </w:r>
            <w:r w:rsidRPr="00614B7A">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F3F1080" w14:textId="77777777" w:rsidR="00A85D8A" w:rsidRPr="00614B7A" w:rsidRDefault="00A85D8A" w:rsidP="00BE3F9E">
            <w:pPr>
              <w:pStyle w:val="TAL"/>
            </w:pPr>
            <w:r w:rsidRPr="00614B7A">
              <w:rPr>
                <w:lang w:eastAsia="ko-KR"/>
              </w:rPr>
              <w:t>E00</w:t>
            </w:r>
            <w:r w:rsidRPr="00614B7A">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6169036C"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14B52911" w14:textId="77777777" w:rsidR="00A85D8A" w:rsidRPr="00614B7A" w:rsidRDefault="00A85D8A" w:rsidP="00BE3F9E">
            <w:pPr>
              <w:pStyle w:val="TAL"/>
            </w:pPr>
          </w:p>
        </w:tc>
      </w:tr>
      <w:tr w:rsidR="00A85D8A" w:rsidRPr="00614B7A" w14:paraId="48B9345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EE765AC" w14:textId="77777777" w:rsidR="00A85D8A" w:rsidRPr="00614B7A" w:rsidRDefault="00A85D8A" w:rsidP="00BE3F9E">
            <w:pPr>
              <w:pStyle w:val="TAL"/>
              <w:rPr>
                <w:b/>
                <w:bCs/>
              </w:rPr>
            </w:pPr>
            <w:r w:rsidRPr="00614B7A">
              <w:rPr>
                <w:b/>
              </w:rPr>
              <w:t>7.7B.3_1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E344C4E" w14:textId="77777777" w:rsidR="00A85D8A" w:rsidRPr="00614B7A" w:rsidRDefault="00A85D8A" w:rsidP="00BE3F9E">
            <w:pPr>
              <w:pStyle w:val="TAL"/>
              <w:rPr>
                <w:b/>
              </w:rPr>
            </w:pPr>
            <w:r w:rsidRPr="00614B7A">
              <w:rPr>
                <w:rFonts w:eastAsia="MS Mincho"/>
                <w:b/>
              </w:rPr>
              <w:t>Spurious Response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60177D"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C71F75F" w14:textId="77777777" w:rsidR="00A85D8A" w:rsidRPr="00614B7A"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B2BACA2" w14:textId="77777777" w:rsidR="00A85D8A" w:rsidRPr="00614B7A"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58ABABD" w14:textId="77777777" w:rsidR="00A85D8A" w:rsidRPr="00614B7A"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62AB01D" w14:textId="77777777" w:rsidR="00A85D8A" w:rsidRPr="00614B7A"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EB31F00" w14:textId="77777777" w:rsidR="00A85D8A" w:rsidRPr="00614B7A" w:rsidRDefault="00A85D8A" w:rsidP="00BE3F9E">
            <w:pPr>
              <w:pStyle w:val="TAL"/>
              <w:rPr>
                <w:b/>
              </w:rPr>
            </w:pPr>
          </w:p>
        </w:tc>
      </w:tr>
      <w:tr w:rsidR="00A85D8A" w:rsidRPr="00614B7A" w14:paraId="52BC9EA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41ACD2C" w14:textId="77777777" w:rsidR="00A85D8A" w:rsidRPr="00614B7A" w:rsidRDefault="00A85D8A" w:rsidP="00BE3F9E">
            <w:pPr>
              <w:pStyle w:val="TAL"/>
              <w:rPr>
                <w:lang w:eastAsia="zh-CN"/>
              </w:rPr>
            </w:pPr>
            <w:r w:rsidRPr="00614B7A">
              <w:rPr>
                <w:lang w:eastAsia="zh-CN"/>
              </w:rPr>
              <w:t>7.7B.3_1.1</w:t>
            </w:r>
          </w:p>
        </w:tc>
        <w:tc>
          <w:tcPr>
            <w:tcW w:w="4367" w:type="dxa"/>
            <w:tcBorders>
              <w:top w:val="single" w:sz="4" w:space="0" w:color="auto"/>
              <w:left w:val="single" w:sz="4" w:space="0" w:color="auto"/>
              <w:bottom w:val="single" w:sz="4" w:space="0" w:color="auto"/>
              <w:right w:val="single" w:sz="4" w:space="0" w:color="auto"/>
            </w:tcBorders>
            <w:hideMark/>
          </w:tcPr>
          <w:p w14:paraId="133DCE5B" w14:textId="77777777" w:rsidR="00A85D8A" w:rsidRPr="00614B7A" w:rsidRDefault="00A85D8A" w:rsidP="00BE3F9E">
            <w:pPr>
              <w:pStyle w:val="TAL"/>
              <w:rPr>
                <w:lang w:eastAsia="zh-CN"/>
              </w:rPr>
            </w:pPr>
            <w:r w:rsidRPr="00614B7A">
              <w:rPr>
                <w:lang w:eastAsia="zh-CN"/>
              </w:rPr>
              <w:t>Spurious Response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45222378" w14:textId="77777777" w:rsidR="00A85D8A" w:rsidRPr="00614B7A" w:rsidRDefault="00A85D8A" w:rsidP="00BE3F9E">
            <w:pPr>
              <w:pStyle w:val="TAC"/>
              <w:rPr>
                <w:lang w:eastAsia="zh-CN"/>
              </w:rPr>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9B78517" w14:textId="77777777" w:rsidR="00A85D8A" w:rsidRPr="00614B7A" w:rsidRDefault="00A85D8A" w:rsidP="00BE3F9E">
            <w:pPr>
              <w:pStyle w:val="TAL"/>
            </w:pPr>
            <w:r w:rsidRPr="00614B7A">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20799CAC" w14:textId="77777777" w:rsidR="00A85D8A" w:rsidRPr="00614B7A" w:rsidRDefault="00A85D8A" w:rsidP="00BE3F9E">
            <w:pPr>
              <w:pStyle w:val="TAL"/>
              <w:rPr>
                <w:lang w:eastAsia="zh-CN"/>
              </w:rPr>
            </w:pPr>
            <w:r w:rsidRPr="00614B7A">
              <w:rPr>
                <w:lang w:eastAsia="zh-CN"/>
              </w:rPr>
              <w:t>UEs</w:t>
            </w:r>
            <w:r w:rsidRPr="00614B7A">
              <w:t xml:space="preserve"> supporting intra-band contiguous EN-DC within FR1 with </w:t>
            </w:r>
            <w:r w:rsidRPr="00614B7A">
              <w:rPr>
                <w:rFonts w:eastAsia="SimSun"/>
                <w:lang w:eastAsia="zh-CN"/>
              </w:rPr>
              <w:t xml:space="preserve">3 DL </w:t>
            </w:r>
            <w:r w:rsidRPr="00614B7A">
              <w:t>CCs</w:t>
            </w:r>
          </w:p>
        </w:tc>
        <w:tc>
          <w:tcPr>
            <w:tcW w:w="1551" w:type="dxa"/>
            <w:tcBorders>
              <w:top w:val="single" w:sz="4" w:space="0" w:color="auto"/>
              <w:left w:val="single" w:sz="4" w:space="0" w:color="auto"/>
              <w:bottom w:val="single" w:sz="4" w:space="0" w:color="auto"/>
              <w:right w:val="single" w:sz="4" w:space="0" w:color="auto"/>
            </w:tcBorders>
            <w:hideMark/>
          </w:tcPr>
          <w:p w14:paraId="747C39BD" w14:textId="77777777" w:rsidR="00A85D8A" w:rsidRPr="00614B7A" w:rsidRDefault="00A85D8A" w:rsidP="00BE3F9E">
            <w:pPr>
              <w:pStyle w:val="TAL"/>
              <w:rPr>
                <w:lang w:eastAsia="ko-KR"/>
              </w:rPr>
            </w:pPr>
            <w:r w:rsidRPr="00614B7A">
              <w:rPr>
                <w:rFonts w:eastAsia="SimSun"/>
                <w:szCs w:val="18"/>
              </w:rPr>
              <w:t>E00</w:t>
            </w:r>
            <w:r w:rsidRPr="00614B7A">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5CBFFDE5"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4C7C2C4F" w14:textId="77777777" w:rsidR="00A85D8A" w:rsidRPr="00614B7A" w:rsidRDefault="00A85D8A" w:rsidP="00BE3F9E">
            <w:pPr>
              <w:pStyle w:val="TAL"/>
            </w:pPr>
          </w:p>
        </w:tc>
      </w:tr>
      <w:tr w:rsidR="00A85D8A" w:rsidRPr="00614B7A" w14:paraId="3FBA387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92033BB" w14:textId="77777777" w:rsidR="00A85D8A" w:rsidRPr="00614B7A" w:rsidRDefault="00A85D8A" w:rsidP="00BE3F9E">
            <w:pPr>
              <w:pStyle w:val="TAL"/>
              <w:rPr>
                <w:lang w:eastAsia="zh-CN"/>
              </w:rPr>
            </w:pPr>
            <w:r w:rsidRPr="00614B7A">
              <w:rPr>
                <w:lang w:eastAsia="zh-CN"/>
              </w:rPr>
              <w:t>7.7B.3_1.2</w:t>
            </w:r>
          </w:p>
        </w:tc>
        <w:tc>
          <w:tcPr>
            <w:tcW w:w="4367" w:type="dxa"/>
            <w:tcBorders>
              <w:top w:val="single" w:sz="4" w:space="0" w:color="auto"/>
              <w:left w:val="single" w:sz="4" w:space="0" w:color="auto"/>
              <w:bottom w:val="single" w:sz="4" w:space="0" w:color="auto"/>
              <w:right w:val="single" w:sz="4" w:space="0" w:color="auto"/>
            </w:tcBorders>
            <w:hideMark/>
          </w:tcPr>
          <w:p w14:paraId="536D6174" w14:textId="77777777" w:rsidR="00A85D8A" w:rsidRPr="00614B7A" w:rsidRDefault="00A85D8A" w:rsidP="00BE3F9E">
            <w:pPr>
              <w:pStyle w:val="TAL"/>
              <w:rPr>
                <w:lang w:eastAsia="zh-CN"/>
              </w:rPr>
            </w:pPr>
            <w:r w:rsidRPr="00614B7A">
              <w:rPr>
                <w:lang w:eastAsia="zh-CN"/>
              </w:rPr>
              <w:t>Spurious Response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64074C9" w14:textId="77777777" w:rsidR="00A85D8A" w:rsidRPr="00614B7A" w:rsidRDefault="00A85D8A" w:rsidP="00BE3F9E">
            <w:pPr>
              <w:pStyle w:val="TAC"/>
              <w:rPr>
                <w:lang w:eastAsia="zh-CN"/>
              </w:rPr>
            </w:pPr>
            <w:r w:rsidRPr="00614B7A">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11CD0E1A" w14:textId="77777777" w:rsidR="00A85D8A" w:rsidRPr="00614B7A" w:rsidRDefault="00A85D8A" w:rsidP="00BE3F9E">
            <w:pPr>
              <w:pStyle w:val="TAL"/>
            </w:pPr>
            <w:r w:rsidRPr="00614B7A">
              <w:rPr>
                <w:lang w:eastAsia="zh-TW"/>
              </w:rPr>
              <w:t>C04</w:t>
            </w:r>
            <w:r w:rsidRPr="00614B7A">
              <w:t>9</w:t>
            </w:r>
          </w:p>
        </w:tc>
        <w:tc>
          <w:tcPr>
            <w:tcW w:w="3091" w:type="dxa"/>
            <w:tcBorders>
              <w:top w:val="single" w:sz="4" w:space="0" w:color="auto"/>
              <w:left w:val="single" w:sz="4" w:space="0" w:color="auto"/>
              <w:bottom w:val="single" w:sz="4" w:space="0" w:color="auto"/>
              <w:right w:val="single" w:sz="4" w:space="0" w:color="auto"/>
            </w:tcBorders>
            <w:hideMark/>
          </w:tcPr>
          <w:p w14:paraId="02A2AF13" w14:textId="77777777" w:rsidR="00A85D8A" w:rsidRPr="00614B7A" w:rsidRDefault="00A85D8A" w:rsidP="00BE3F9E">
            <w:pPr>
              <w:pStyle w:val="TAL"/>
              <w:rPr>
                <w:lang w:eastAsia="zh-CN"/>
              </w:rPr>
            </w:pPr>
            <w:r w:rsidRPr="00614B7A">
              <w:rPr>
                <w:lang w:eastAsia="zh-CN"/>
              </w:rPr>
              <w:t>UEs</w:t>
            </w:r>
            <w:r w:rsidRPr="00614B7A">
              <w:t xml:space="preserve"> supporting intra-band contiguous EN-DC within FR1 with </w:t>
            </w:r>
            <w:r w:rsidRPr="00614B7A">
              <w:rPr>
                <w:rFonts w:eastAsia="SimSun"/>
                <w:lang w:eastAsia="zh-CN"/>
              </w:rPr>
              <w:t xml:space="preserve">4 DL </w:t>
            </w:r>
            <w:r w:rsidRPr="00614B7A">
              <w:t>CCs</w:t>
            </w:r>
          </w:p>
        </w:tc>
        <w:tc>
          <w:tcPr>
            <w:tcW w:w="1551" w:type="dxa"/>
            <w:tcBorders>
              <w:top w:val="single" w:sz="4" w:space="0" w:color="auto"/>
              <w:left w:val="single" w:sz="4" w:space="0" w:color="auto"/>
              <w:bottom w:val="single" w:sz="4" w:space="0" w:color="auto"/>
              <w:right w:val="single" w:sz="4" w:space="0" w:color="auto"/>
            </w:tcBorders>
            <w:hideMark/>
          </w:tcPr>
          <w:p w14:paraId="36232526" w14:textId="77777777" w:rsidR="00A85D8A" w:rsidRPr="00614B7A" w:rsidRDefault="00A85D8A" w:rsidP="00BE3F9E">
            <w:pPr>
              <w:pStyle w:val="TAL"/>
              <w:rPr>
                <w:lang w:eastAsia="ko-KR"/>
              </w:rPr>
            </w:pPr>
            <w:r w:rsidRPr="00614B7A">
              <w:rPr>
                <w:rFonts w:eastAsia="SimSun"/>
                <w:szCs w:val="18"/>
              </w:rPr>
              <w:t>E00</w:t>
            </w:r>
            <w:r w:rsidRPr="00614B7A">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7D54F3F3"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3F1FBD9E" w14:textId="77777777" w:rsidR="00A85D8A" w:rsidRPr="00614B7A" w:rsidRDefault="00A85D8A" w:rsidP="00BE3F9E">
            <w:pPr>
              <w:pStyle w:val="TAL"/>
            </w:pPr>
          </w:p>
        </w:tc>
      </w:tr>
      <w:tr w:rsidR="00A85D8A" w:rsidRPr="00614B7A" w14:paraId="04C360A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615979B" w14:textId="77777777" w:rsidR="00A85D8A" w:rsidRPr="00614B7A" w:rsidRDefault="00A85D8A" w:rsidP="00BE3F9E">
            <w:pPr>
              <w:pStyle w:val="TAL"/>
              <w:rPr>
                <w:b/>
                <w:bCs/>
              </w:rPr>
            </w:pPr>
            <w:r w:rsidRPr="00614B7A">
              <w:rPr>
                <w:b/>
              </w:rPr>
              <w:t>7.8B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565F5BD" w14:textId="77777777" w:rsidR="00A85D8A" w:rsidRPr="00614B7A" w:rsidRDefault="00A85D8A" w:rsidP="00BE3F9E">
            <w:pPr>
              <w:pStyle w:val="TAL"/>
              <w:rPr>
                <w:b/>
              </w:rPr>
            </w:pPr>
            <w:r w:rsidRPr="00614B7A">
              <w:rPr>
                <w:b/>
              </w:rPr>
              <w:t>Intermodulation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914B19"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7FAC617" w14:textId="77777777" w:rsidR="00A85D8A" w:rsidRPr="00614B7A"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A8E292F" w14:textId="77777777" w:rsidR="00A85D8A" w:rsidRPr="00614B7A"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ACEDF32" w14:textId="77777777" w:rsidR="00A85D8A" w:rsidRPr="00614B7A"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D554307" w14:textId="77777777" w:rsidR="00A85D8A" w:rsidRPr="00614B7A"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AF9306C" w14:textId="77777777" w:rsidR="00A85D8A" w:rsidRPr="00614B7A" w:rsidRDefault="00A85D8A" w:rsidP="00BE3F9E">
            <w:pPr>
              <w:pStyle w:val="TAL"/>
              <w:rPr>
                <w:b/>
              </w:rPr>
            </w:pPr>
          </w:p>
        </w:tc>
      </w:tr>
      <w:tr w:rsidR="00A85D8A" w:rsidRPr="00614B7A" w14:paraId="249E57F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65F89BC" w14:textId="77777777" w:rsidR="00A85D8A" w:rsidRPr="00614B7A" w:rsidRDefault="00A85D8A" w:rsidP="00BE3F9E">
            <w:pPr>
              <w:pStyle w:val="TAL"/>
              <w:rPr>
                <w:bCs/>
              </w:rPr>
            </w:pPr>
            <w:r w:rsidRPr="00614B7A">
              <w:rPr>
                <w:lang w:eastAsia="zh-CN"/>
              </w:rPr>
              <w:t>7.8B.2.1</w:t>
            </w:r>
          </w:p>
        </w:tc>
        <w:tc>
          <w:tcPr>
            <w:tcW w:w="4367" w:type="dxa"/>
            <w:tcBorders>
              <w:top w:val="single" w:sz="4" w:space="0" w:color="auto"/>
              <w:left w:val="single" w:sz="4" w:space="0" w:color="auto"/>
              <w:bottom w:val="single" w:sz="4" w:space="0" w:color="auto"/>
              <w:right w:val="single" w:sz="4" w:space="0" w:color="auto"/>
            </w:tcBorders>
            <w:hideMark/>
          </w:tcPr>
          <w:p w14:paraId="2A33CB70" w14:textId="77777777" w:rsidR="00A85D8A" w:rsidRPr="00614B7A" w:rsidRDefault="00A85D8A" w:rsidP="00BE3F9E">
            <w:pPr>
              <w:pStyle w:val="TAL"/>
            </w:pPr>
            <w:r w:rsidRPr="00614B7A">
              <w:rPr>
                <w:lang w:eastAsia="zh-CN"/>
              </w:rPr>
              <w:t>Wideband Intermodulation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0104EDF" w14:textId="77777777" w:rsidR="00A85D8A" w:rsidRPr="00614B7A" w:rsidRDefault="00A85D8A" w:rsidP="00BE3F9E">
            <w:pPr>
              <w:pStyle w:val="TAC"/>
            </w:pPr>
            <w:r w:rsidRPr="00614B7A">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CAE89EB" w14:textId="77777777" w:rsidR="00A85D8A" w:rsidRPr="00614B7A" w:rsidRDefault="00A85D8A" w:rsidP="00BE3F9E">
            <w:pPr>
              <w:pStyle w:val="TAL"/>
            </w:pPr>
            <w:r w:rsidRPr="00614B7A">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3EEDCC18" w14:textId="77777777" w:rsidR="00A85D8A" w:rsidRPr="00614B7A" w:rsidRDefault="00A85D8A" w:rsidP="00BE3F9E">
            <w:pPr>
              <w:pStyle w:val="TAL"/>
            </w:pPr>
            <w:r w:rsidRPr="00614B7A">
              <w:rPr>
                <w:lang w:eastAsia="zh-CN"/>
              </w:rPr>
              <w:t xml:space="preserve">UEs supporting </w:t>
            </w:r>
            <w:r w:rsidRPr="00614B7A">
              <w:t>Intra-Band Contiguous EN-DC</w:t>
            </w:r>
            <w:r w:rsidRPr="00614B7A">
              <w:rPr>
                <w:rFonts w:eastAsia="SimSun"/>
                <w:szCs w:val="18"/>
                <w:lang w:eastAsia="zh-CN"/>
              </w:rPr>
              <w:t xml:space="preserve"> </w:t>
            </w:r>
            <w:r w:rsidRPr="00614B7A">
              <w:rPr>
                <w:lang w:eastAsia="zh-CN"/>
              </w:rPr>
              <w:t>(2</w:t>
            </w:r>
            <w:r w:rsidRPr="00614B7A">
              <w:rPr>
                <w:rFonts w:eastAsia="SimSun"/>
                <w:lang w:eastAsia="zh-CN"/>
              </w:rPr>
              <w:t>D</w:t>
            </w:r>
            <w:r w:rsidRPr="00614B7A">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3BB98C0" w14:textId="77777777" w:rsidR="00A85D8A" w:rsidRPr="00614B7A" w:rsidRDefault="00A85D8A" w:rsidP="00BE3F9E">
            <w:pPr>
              <w:pStyle w:val="TAL"/>
            </w:pPr>
            <w:r w:rsidRPr="00614B7A">
              <w:rPr>
                <w:lang w:eastAsia="ko-KR"/>
              </w:rPr>
              <w:t>E00</w:t>
            </w:r>
            <w:r w:rsidRPr="00614B7A">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0EDFC409"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9704F48" w14:textId="77777777" w:rsidR="00A85D8A" w:rsidRPr="00614B7A" w:rsidRDefault="00A85D8A" w:rsidP="00BE3F9E">
            <w:pPr>
              <w:pStyle w:val="TAL"/>
            </w:pPr>
            <w:r w:rsidRPr="00614B7A">
              <w:t>NOTE 1</w:t>
            </w:r>
          </w:p>
        </w:tc>
      </w:tr>
      <w:tr w:rsidR="00A85D8A" w:rsidRPr="00614B7A" w14:paraId="73CE1F9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9A1A4A0" w14:textId="77777777" w:rsidR="00A85D8A" w:rsidRPr="00614B7A" w:rsidRDefault="00A85D8A" w:rsidP="00BE3F9E">
            <w:pPr>
              <w:pStyle w:val="TAL"/>
              <w:rPr>
                <w:bCs/>
              </w:rPr>
            </w:pPr>
            <w:r w:rsidRPr="00614B7A">
              <w:rPr>
                <w:lang w:eastAsia="zh-CN"/>
              </w:rPr>
              <w:t>7.8B.2.2</w:t>
            </w:r>
          </w:p>
        </w:tc>
        <w:tc>
          <w:tcPr>
            <w:tcW w:w="4367" w:type="dxa"/>
            <w:tcBorders>
              <w:top w:val="single" w:sz="4" w:space="0" w:color="auto"/>
              <w:left w:val="single" w:sz="4" w:space="0" w:color="auto"/>
              <w:bottom w:val="single" w:sz="4" w:space="0" w:color="auto"/>
              <w:right w:val="single" w:sz="4" w:space="0" w:color="auto"/>
            </w:tcBorders>
            <w:hideMark/>
          </w:tcPr>
          <w:p w14:paraId="79357EAA" w14:textId="77777777" w:rsidR="00A85D8A" w:rsidRPr="00614B7A" w:rsidRDefault="00A85D8A" w:rsidP="00BE3F9E">
            <w:pPr>
              <w:pStyle w:val="TAL"/>
            </w:pPr>
            <w:r w:rsidRPr="00614B7A">
              <w:rPr>
                <w:lang w:eastAsia="zh-CN"/>
              </w:rPr>
              <w:t>Wideband Intermodulation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4493938" w14:textId="77777777" w:rsidR="00A85D8A" w:rsidRPr="00614B7A" w:rsidRDefault="00A85D8A" w:rsidP="00BE3F9E">
            <w:pPr>
              <w:pStyle w:val="TAC"/>
            </w:pPr>
            <w:r w:rsidRPr="00614B7A">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824DDC1" w14:textId="77777777" w:rsidR="00A85D8A" w:rsidRPr="00614B7A" w:rsidRDefault="00A85D8A" w:rsidP="00BE3F9E">
            <w:pPr>
              <w:pStyle w:val="TAL"/>
            </w:pPr>
            <w:r w:rsidRPr="00614B7A">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195C08BC" w14:textId="77777777" w:rsidR="00A85D8A" w:rsidRPr="00614B7A" w:rsidRDefault="00A85D8A" w:rsidP="00BE3F9E">
            <w:pPr>
              <w:pStyle w:val="TAL"/>
            </w:pPr>
            <w:r w:rsidRPr="00614B7A">
              <w:rPr>
                <w:lang w:eastAsia="zh-CN"/>
              </w:rPr>
              <w:t xml:space="preserve">UEs supporting </w:t>
            </w:r>
            <w:r w:rsidRPr="00614B7A">
              <w:t xml:space="preserve">Intra-Band </w:t>
            </w:r>
            <w:r w:rsidRPr="00614B7A">
              <w:rPr>
                <w:rFonts w:eastAsia="SimSun"/>
                <w:lang w:eastAsia="zh-CN"/>
              </w:rPr>
              <w:t>non-c</w:t>
            </w:r>
            <w:r w:rsidRPr="00614B7A">
              <w:t>ontiguous EN-DC</w:t>
            </w:r>
            <w:r w:rsidRPr="00614B7A">
              <w:rPr>
                <w:rFonts w:eastAsia="SimSun"/>
                <w:szCs w:val="18"/>
                <w:lang w:eastAsia="zh-CN"/>
              </w:rPr>
              <w:t xml:space="preserve"> </w:t>
            </w:r>
            <w:r w:rsidRPr="00614B7A">
              <w:rPr>
                <w:lang w:eastAsia="zh-CN"/>
              </w:rPr>
              <w:t>(2</w:t>
            </w:r>
            <w:r w:rsidRPr="00614B7A">
              <w:rPr>
                <w:rFonts w:eastAsia="SimSun"/>
                <w:lang w:eastAsia="zh-CN"/>
              </w:rPr>
              <w:t>D</w:t>
            </w:r>
            <w:r w:rsidRPr="00614B7A">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AC7E30B" w14:textId="77777777" w:rsidR="00A85D8A" w:rsidRPr="00614B7A" w:rsidRDefault="00A85D8A" w:rsidP="00BE3F9E">
            <w:pPr>
              <w:pStyle w:val="TAL"/>
            </w:pPr>
            <w:r w:rsidRPr="00614B7A">
              <w:rPr>
                <w:lang w:eastAsia="ko-KR"/>
              </w:rPr>
              <w:t>E00</w:t>
            </w:r>
            <w:r w:rsidRPr="00614B7A">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15E1986"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20625AF" w14:textId="77777777" w:rsidR="00A85D8A" w:rsidRPr="00614B7A" w:rsidRDefault="00A85D8A" w:rsidP="00BE3F9E">
            <w:pPr>
              <w:pStyle w:val="TAL"/>
              <w:rPr>
                <w:rFonts w:cs="Arial"/>
              </w:rPr>
            </w:pPr>
            <w:r w:rsidRPr="00614B7A">
              <w:rPr>
                <w:rFonts w:cs="Arial"/>
              </w:rPr>
              <w:t>NOTE 5</w:t>
            </w:r>
          </w:p>
          <w:p w14:paraId="70E09C03" w14:textId="77777777" w:rsidR="00A85D8A" w:rsidRPr="00614B7A" w:rsidRDefault="00A85D8A" w:rsidP="00BE3F9E">
            <w:pPr>
              <w:pStyle w:val="TAL"/>
            </w:pPr>
            <w:r w:rsidRPr="00614B7A">
              <w:rPr>
                <w:rFonts w:cs="Arial"/>
              </w:rPr>
              <w:t xml:space="preserve">Skip </w:t>
            </w:r>
            <w:r w:rsidRPr="00614B7A">
              <w:rPr>
                <w:lang w:eastAsia="zh-CN"/>
              </w:rPr>
              <w:t>TC 7.8B.2.2</w:t>
            </w:r>
            <w:r w:rsidRPr="00614B7A">
              <w:rPr>
                <w:rFonts w:cs="Arial"/>
              </w:rPr>
              <w:t xml:space="preserve"> if UE supports SA and </w:t>
            </w:r>
            <w:r w:rsidRPr="00614B7A">
              <w:rPr>
                <w:lang w:eastAsia="zh-CN"/>
              </w:rPr>
              <w:t>TS 38.521-1 TC 7.8.2</w:t>
            </w:r>
            <w:r w:rsidRPr="00614B7A">
              <w:rPr>
                <w:rFonts w:cs="Arial"/>
              </w:rPr>
              <w:t xml:space="preserve"> has been executed.</w:t>
            </w:r>
          </w:p>
        </w:tc>
      </w:tr>
      <w:tr w:rsidR="00A85D8A" w:rsidRPr="00614B7A" w14:paraId="5398E28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59ED17A" w14:textId="77777777" w:rsidR="00A85D8A" w:rsidRPr="00614B7A" w:rsidRDefault="00A85D8A" w:rsidP="00BE3F9E">
            <w:pPr>
              <w:pStyle w:val="TAL"/>
              <w:rPr>
                <w:bCs/>
              </w:rPr>
            </w:pPr>
            <w:r w:rsidRPr="00614B7A">
              <w:rPr>
                <w:lang w:eastAsia="zh-CN"/>
              </w:rPr>
              <w:t>7.8B.2.3</w:t>
            </w:r>
          </w:p>
        </w:tc>
        <w:tc>
          <w:tcPr>
            <w:tcW w:w="4367" w:type="dxa"/>
            <w:tcBorders>
              <w:top w:val="single" w:sz="4" w:space="0" w:color="auto"/>
              <w:left w:val="single" w:sz="4" w:space="0" w:color="auto"/>
              <w:bottom w:val="single" w:sz="4" w:space="0" w:color="auto"/>
              <w:right w:val="single" w:sz="4" w:space="0" w:color="auto"/>
            </w:tcBorders>
            <w:hideMark/>
          </w:tcPr>
          <w:p w14:paraId="78D70544" w14:textId="77777777" w:rsidR="00A85D8A" w:rsidRPr="00614B7A" w:rsidRDefault="00A85D8A" w:rsidP="00BE3F9E">
            <w:pPr>
              <w:pStyle w:val="TAL"/>
            </w:pPr>
            <w:r w:rsidRPr="00614B7A">
              <w:t xml:space="preserve">Wideband Intermodulation for </w:t>
            </w:r>
            <w:r w:rsidRPr="00614B7A">
              <w:rPr>
                <w:lang w:eastAsia="ja-JP"/>
              </w:rPr>
              <w:t>i</w:t>
            </w:r>
            <w:r w:rsidRPr="00614B7A">
              <w:t>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6BF1FAA3" w14:textId="77777777" w:rsidR="00A85D8A" w:rsidRPr="00614B7A" w:rsidRDefault="00A85D8A" w:rsidP="00BE3F9E">
            <w:pPr>
              <w:pStyle w:val="TAC"/>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D291FA6" w14:textId="77777777" w:rsidR="00A85D8A" w:rsidRPr="00614B7A" w:rsidRDefault="00A85D8A" w:rsidP="00BE3F9E">
            <w:pPr>
              <w:pStyle w:val="TAL"/>
            </w:pPr>
            <w:r w:rsidRPr="00614B7A">
              <w:t>C011a</w:t>
            </w:r>
          </w:p>
        </w:tc>
        <w:tc>
          <w:tcPr>
            <w:tcW w:w="3091" w:type="dxa"/>
            <w:tcBorders>
              <w:top w:val="single" w:sz="4" w:space="0" w:color="auto"/>
              <w:left w:val="single" w:sz="4" w:space="0" w:color="auto"/>
              <w:bottom w:val="single" w:sz="4" w:space="0" w:color="auto"/>
              <w:right w:val="single" w:sz="4" w:space="0" w:color="auto"/>
            </w:tcBorders>
            <w:hideMark/>
          </w:tcPr>
          <w:p w14:paraId="6DAFF473" w14:textId="77777777" w:rsidR="00A85D8A" w:rsidRPr="00614B7A" w:rsidRDefault="00A85D8A" w:rsidP="00BE3F9E">
            <w:pPr>
              <w:pStyle w:val="TAL"/>
            </w:pPr>
            <w:r w:rsidRPr="00614B7A">
              <w:rPr>
                <w:lang w:eastAsia="zh-CN"/>
              </w:rPr>
              <w:t>UEs supporting inter-band EN-DC within FR1</w:t>
            </w:r>
            <w:r w:rsidRPr="00614B7A">
              <w:rPr>
                <w:rFonts w:eastAsia="SimSun"/>
                <w:szCs w:val="18"/>
                <w:lang w:eastAsia="zh-CN"/>
              </w:rPr>
              <w:t xml:space="preserve"> </w:t>
            </w:r>
            <w:r w:rsidRPr="00614B7A">
              <w:rPr>
                <w:lang w:eastAsia="zh-CN"/>
              </w:rPr>
              <w:t>(2</w:t>
            </w:r>
            <w:r w:rsidRPr="00614B7A">
              <w:rPr>
                <w:rFonts w:eastAsia="SimSun"/>
                <w:lang w:eastAsia="zh-CN"/>
              </w:rPr>
              <w:t>D</w:t>
            </w:r>
            <w:r w:rsidRPr="00614B7A">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241D51E" w14:textId="77777777" w:rsidR="00A85D8A" w:rsidRPr="00614B7A" w:rsidRDefault="00A85D8A" w:rsidP="00BE3F9E">
            <w:pPr>
              <w:pStyle w:val="TAL"/>
            </w:pPr>
            <w:r w:rsidRPr="00614B7A">
              <w:rPr>
                <w:lang w:eastAsia="ko-KR"/>
              </w:rPr>
              <w:t>E00</w:t>
            </w:r>
            <w:r w:rsidRPr="00614B7A">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0299A4C3"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B527D8B" w14:textId="77777777" w:rsidR="00A85D8A" w:rsidRPr="00614B7A" w:rsidRDefault="00A85D8A" w:rsidP="00BE3F9E">
            <w:pPr>
              <w:pStyle w:val="TAL"/>
              <w:rPr>
                <w:rFonts w:cs="Arial"/>
              </w:rPr>
            </w:pPr>
            <w:r w:rsidRPr="00614B7A">
              <w:rPr>
                <w:rFonts w:cs="Arial"/>
              </w:rPr>
              <w:t>NOTE 5</w:t>
            </w:r>
          </w:p>
          <w:p w14:paraId="06A719E4" w14:textId="77777777" w:rsidR="00A85D8A" w:rsidRPr="00614B7A" w:rsidRDefault="00A85D8A" w:rsidP="00BE3F9E">
            <w:pPr>
              <w:pStyle w:val="TAL"/>
            </w:pPr>
            <w:r w:rsidRPr="00614B7A">
              <w:rPr>
                <w:rFonts w:cs="Arial"/>
              </w:rPr>
              <w:t xml:space="preserve">Skip </w:t>
            </w:r>
            <w:r w:rsidRPr="00614B7A">
              <w:rPr>
                <w:lang w:eastAsia="zh-CN"/>
              </w:rPr>
              <w:t>TC 7.8B.2.3</w:t>
            </w:r>
            <w:r w:rsidRPr="00614B7A">
              <w:rPr>
                <w:rFonts w:cs="Arial"/>
              </w:rPr>
              <w:t xml:space="preserve"> if UE supports SA and </w:t>
            </w:r>
            <w:r w:rsidRPr="00614B7A">
              <w:rPr>
                <w:lang w:eastAsia="zh-CN"/>
              </w:rPr>
              <w:t>TS 38.521-1 TC 7.8.2</w:t>
            </w:r>
            <w:r w:rsidRPr="00614B7A">
              <w:rPr>
                <w:rFonts w:cs="Arial"/>
              </w:rPr>
              <w:t xml:space="preserve"> has been executed.</w:t>
            </w:r>
          </w:p>
        </w:tc>
      </w:tr>
      <w:tr w:rsidR="00A85D8A" w:rsidRPr="00614B7A" w14:paraId="4368E76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B36E5FA" w14:textId="77777777" w:rsidR="00A85D8A" w:rsidRPr="00614B7A" w:rsidRDefault="00A85D8A" w:rsidP="00BE3F9E">
            <w:pPr>
              <w:pStyle w:val="TAL"/>
              <w:rPr>
                <w:b/>
                <w:bCs/>
              </w:rPr>
            </w:pPr>
            <w:r w:rsidRPr="00614B7A">
              <w:rPr>
                <w:b/>
              </w:rPr>
              <w:t>7.8B.2.3_1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421839B" w14:textId="77777777" w:rsidR="00A85D8A" w:rsidRPr="00614B7A" w:rsidRDefault="00A85D8A" w:rsidP="00BE3F9E">
            <w:pPr>
              <w:pStyle w:val="TAL"/>
              <w:rPr>
                <w:b/>
              </w:rPr>
            </w:pPr>
            <w:r w:rsidRPr="00614B7A">
              <w:rPr>
                <w:b/>
              </w:rPr>
              <w:t>Wideband Intermodulation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C2BEB4"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E1AE0B8" w14:textId="77777777" w:rsidR="00A85D8A" w:rsidRPr="00614B7A"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82BF12C" w14:textId="77777777" w:rsidR="00A85D8A" w:rsidRPr="00614B7A"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8D00869" w14:textId="77777777" w:rsidR="00A85D8A" w:rsidRPr="00614B7A"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FDFA5C5" w14:textId="77777777" w:rsidR="00A85D8A" w:rsidRPr="00614B7A"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1E759B3" w14:textId="77777777" w:rsidR="00A85D8A" w:rsidRPr="00614B7A" w:rsidRDefault="00A85D8A" w:rsidP="00BE3F9E">
            <w:pPr>
              <w:pStyle w:val="TAL"/>
              <w:rPr>
                <w:b/>
              </w:rPr>
            </w:pPr>
          </w:p>
        </w:tc>
      </w:tr>
      <w:tr w:rsidR="00A85D8A" w:rsidRPr="00614B7A" w14:paraId="7693FE5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A82C0F9" w14:textId="77777777" w:rsidR="00A85D8A" w:rsidRPr="00614B7A" w:rsidRDefault="00A85D8A" w:rsidP="00BE3F9E">
            <w:pPr>
              <w:pStyle w:val="TAL"/>
              <w:rPr>
                <w:lang w:eastAsia="zh-CN"/>
              </w:rPr>
            </w:pPr>
            <w:r w:rsidRPr="00614B7A">
              <w:t>7.8B.2.</w:t>
            </w:r>
            <w:r w:rsidRPr="00614B7A">
              <w:rPr>
                <w:rFonts w:cs="Arial"/>
              </w:rPr>
              <w:t>3_1.1</w:t>
            </w:r>
          </w:p>
        </w:tc>
        <w:tc>
          <w:tcPr>
            <w:tcW w:w="4367" w:type="dxa"/>
            <w:tcBorders>
              <w:top w:val="single" w:sz="4" w:space="0" w:color="auto"/>
              <w:left w:val="single" w:sz="4" w:space="0" w:color="auto"/>
              <w:bottom w:val="single" w:sz="4" w:space="0" w:color="auto"/>
              <w:right w:val="single" w:sz="4" w:space="0" w:color="auto"/>
            </w:tcBorders>
            <w:hideMark/>
          </w:tcPr>
          <w:p w14:paraId="7531E6C6" w14:textId="77777777" w:rsidR="00A85D8A" w:rsidRPr="00614B7A" w:rsidRDefault="00A85D8A" w:rsidP="00BE3F9E">
            <w:pPr>
              <w:pStyle w:val="TAL"/>
            </w:pPr>
            <w:r w:rsidRPr="00614B7A">
              <w:t>Wideband Intermodulation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66F1D5D" w14:textId="77777777" w:rsidR="00A85D8A" w:rsidRPr="00614B7A" w:rsidRDefault="00A85D8A" w:rsidP="00BE3F9E">
            <w:pPr>
              <w:pStyle w:val="TAC"/>
              <w:rPr>
                <w:lang w:eastAsia="zh-CN"/>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FC62DC3" w14:textId="77777777" w:rsidR="00A85D8A" w:rsidRPr="00614B7A" w:rsidRDefault="00A85D8A" w:rsidP="00BE3F9E">
            <w:pPr>
              <w:pStyle w:val="TAL"/>
            </w:pPr>
            <w:r w:rsidRPr="00614B7A">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0D6556D" w14:textId="77777777" w:rsidR="00A85D8A" w:rsidRPr="00614B7A" w:rsidRDefault="00A85D8A" w:rsidP="00BE3F9E">
            <w:pPr>
              <w:pStyle w:val="TAL"/>
              <w:rPr>
                <w:lang w:eastAsia="zh-CN"/>
              </w:rPr>
            </w:pPr>
            <w:r w:rsidRPr="00614B7A">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9980A4B" w14:textId="77777777" w:rsidR="00A85D8A" w:rsidRPr="00614B7A" w:rsidRDefault="00A85D8A" w:rsidP="00BE3F9E">
            <w:pPr>
              <w:pStyle w:val="TAL"/>
              <w:rPr>
                <w:lang w:eastAsia="ko-KR"/>
              </w:rPr>
            </w:pPr>
            <w:r w:rsidRPr="00614B7A">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8CFB4F7"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35E39C6" w14:textId="77777777" w:rsidR="00A85D8A" w:rsidRPr="00614B7A" w:rsidRDefault="00A85D8A" w:rsidP="00BE3F9E">
            <w:pPr>
              <w:pStyle w:val="TAL"/>
              <w:rPr>
                <w:rFonts w:cs="Arial"/>
              </w:rPr>
            </w:pPr>
            <w:r w:rsidRPr="00614B7A">
              <w:t>NOTE 1</w:t>
            </w:r>
          </w:p>
          <w:p w14:paraId="30DB5D29" w14:textId="77777777" w:rsidR="00A85D8A" w:rsidRPr="00614B7A" w:rsidRDefault="00A85D8A" w:rsidP="00BE3F9E">
            <w:pPr>
              <w:pStyle w:val="TAL"/>
              <w:rPr>
                <w:rFonts w:cs="Arial"/>
              </w:rPr>
            </w:pPr>
            <w:r w:rsidRPr="00614B7A">
              <w:rPr>
                <w:rFonts w:cs="Arial"/>
              </w:rPr>
              <w:t>NOTE 5</w:t>
            </w:r>
          </w:p>
          <w:p w14:paraId="6A91CDE0" w14:textId="77777777" w:rsidR="00A85D8A" w:rsidRPr="00614B7A" w:rsidRDefault="00A85D8A" w:rsidP="00BE3F9E">
            <w:pPr>
              <w:pStyle w:val="TAL"/>
              <w:rPr>
                <w:lang w:eastAsia="zh-CN"/>
              </w:rPr>
            </w:pPr>
            <w:r w:rsidRPr="00614B7A">
              <w:rPr>
                <w:rFonts w:cs="Arial"/>
              </w:rPr>
              <w:t xml:space="preserve">Skip </w:t>
            </w:r>
            <w:r w:rsidRPr="00614B7A">
              <w:rPr>
                <w:lang w:eastAsia="zh-CN"/>
              </w:rPr>
              <w:t>TC 7.8B.2.3_1.1</w:t>
            </w:r>
            <w:r w:rsidRPr="00614B7A">
              <w:rPr>
                <w:rFonts w:cs="Arial"/>
              </w:rPr>
              <w:t xml:space="preserve"> if UE supports SA and </w:t>
            </w:r>
            <w:r w:rsidRPr="00614B7A">
              <w:rPr>
                <w:lang w:eastAsia="zh-CN"/>
              </w:rPr>
              <w:t>TS 38.521-1 TC 7.8A.2.1</w:t>
            </w:r>
            <w:r w:rsidRPr="00614B7A">
              <w:rPr>
                <w:rFonts w:cs="Arial"/>
              </w:rPr>
              <w:t xml:space="preserve"> has been executed.</w:t>
            </w:r>
          </w:p>
        </w:tc>
      </w:tr>
      <w:tr w:rsidR="00A85D8A" w:rsidRPr="00614B7A" w14:paraId="4827DA5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6921685" w14:textId="77777777" w:rsidR="00A85D8A" w:rsidRPr="00614B7A" w:rsidRDefault="00A85D8A" w:rsidP="00BE3F9E">
            <w:pPr>
              <w:pStyle w:val="TAL"/>
            </w:pPr>
            <w:r w:rsidRPr="00614B7A">
              <w:lastRenderedPageBreak/>
              <w:t>7.8B.2.3_1.2</w:t>
            </w:r>
          </w:p>
        </w:tc>
        <w:tc>
          <w:tcPr>
            <w:tcW w:w="4367" w:type="dxa"/>
            <w:tcBorders>
              <w:top w:val="single" w:sz="4" w:space="0" w:color="auto"/>
              <w:left w:val="single" w:sz="4" w:space="0" w:color="auto"/>
              <w:bottom w:val="single" w:sz="4" w:space="0" w:color="auto"/>
              <w:right w:val="single" w:sz="4" w:space="0" w:color="auto"/>
            </w:tcBorders>
            <w:hideMark/>
          </w:tcPr>
          <w:p w14:paraId="4D76B2F9" w14:textId="77777777" w:rsidR="00A85D8A" w:rsidRPr="00614B7A" w:rsidRDefault="00A85D8A" w:rsidP="00BE3F9E">
            <w:pPr>
              <w:pStyle w:val="TAL"/>
            </w:pPr>
            <w:r w:rsidRPr="00614B7A">
              <w:t>Wideband Intermodulation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5DBCDF4F" w14:textId="77777777" w:rsidR="00A85D8A" w:rsidRPr="00614B7A" w:rsidRDefault="00A85D8A" w:rsidP="00BE3F9E">
            <w:pPr>
              <w:pStyle w:val="TAC"/>
              <w:rPr>
                <w:rFonts w:cs="Arial"/>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CFC646" w14:textId="77777777" w:rsidR="00A85D8A" w:rsidRPr="00614B7A" w:rsidRDefault="00A85D8A" w:rsidP="00BE3F9E">
            <w:pPr>
              <w:pStyle w:val="TAL"/>
              <w:rPr>
                <w:rFonts w:eastAsia="SimSun"/>
                <w:lang w:eastAsia="zh-CN"/>
              </w:rPr>
            </w:pPr>
            <w:r w:rsidRPr="00614B7A">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AF6267A" w14:textId="77777777" w:rsidR="00A85D8A" w:rsidRPr="00614B7A" w:rsidRDefault="00A85D8A" w:rsidP="00BE3F9E">
            <w:pPr>
              <w:pStyle w:val="TAL"/>
              <w:rPr>
                <w:rFonts w:eastAsia="SimSun"/>
                <w:lang w:eastAsia="zh-CN"/>
              </w:rPr>
            </w:pPr>
            <w:r w:rsidRPr="00614B7A">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02ECEE5" w14:textId="77777777" w:rsidR="00A85D8A" w:rsidRPr="00614B7A" w:rsidRDefault="00A85D8A" w:rsidP="00BE3F9E">
            <w:pPr>
              <w:pStyle w:val="TAL"/>
              <w:rPr>
                <w:rFonts w:eastAsia="SimSun"/>
                <w:lang w:eastAsia="zh-CN"/>
              </w:rPr>
            </w:pPr>
            <w:r w:rsidRPr="00614B7A">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EC3DFFD"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B74BA9C" w14:textId="77777777" w:rsidR="00A85D8A" w:rsidRPr="00614B7A" w:rsidRDefault="00A85D8A" w:rsidP="00BE3F9E">
            <w:pPr>
              <w:pStyle w:val="TAL"/>
            </w:pPr>
            <w:r w:rsidRPr="00614B7A">
              <w:t>NOTE 1</w:t>
            </w:r>
          </w:p>
        </w:tc>
      </w:tr>
      <w:tr w:rsidR="00A85D8A" w:rsidRPr="00614B7A" w14:paraId="3D4576A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BF15756" w14:textId="77777777" w:rsidR="00A85D8A" w:rsidRPr="00614B7A" w:rsidRDefault="00A85D8A" w:rsidP="00BE3F9E">
            <w:pPr>
              <w:pStyle w:val="TAL"/>
            </w:pPr>
            <w:r w:rsidRPr="00614B7A">
              <w:t>7.8B.2.3_1.3</w:t>
            </w:r>
          </w:p>
        </w:tc>
        <w:tc>
          <w:tcPr>
            <w:tcW w:w="4367" w:type="dxa"/>
            <w:tcBorders>
              <w:top w:val="single" w:sz="4" w:space="0" w:color="auto"/>
              <w:left w:val="single" w:sz="4" w:space="0" w:color="auto"/>
              <w:bottom w:val="single" w:sz="4" w:space="0" w:color="auto"/>
              <w:right w:val="single" w:sz="4" w:space="0" w:color="auto"/>
            </w:tcBorders>
            <w:hideMark/>
          </w:tcPr>
          <w:p w14:paraId="34B05C81" w14:textId="77777777" w:rsidR="00A85D8A" w:rsidRPr="00614B7A" w:rsidRDefault="00A85D8A" w:rsidP="00BE3F9E">
            <w:pPr>
              <w:pStyle w:val="TAL"/>
            </w:pPr>
            <w:r w:rsidRPr="00614B7A">
              <w:t>Wideband Intermodulation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6CD987AB" w14:textId="77777777" w:rsidR="00A85D8A" w:rsidRPr="00614B7A" w:rsidRDefault="00A85D8A" w:rsidP="00BE3F9E">
            <w:pPr>
              <w:pStyle w:val="TAC"/>
              <w:rPr>
                <w:rFonts w:cs="Arial"/>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0369DE9" w14:textId="77777777" w:rsidR="00A85D8A" w:rsidRPr="00614B7A" w:rsidRDefault="00A85D8A" w:rsidP="00BE3F9E">
            <w:pPr>
              <w:pStyle w:val="TAL"/>
              <w:rPr>
                <w:rFonts w:eastAsia="SimSun"/>
                <w:lang w:eastAsia="zh-CN"/>
              </w:rPr>
            </w:pPr>
            <w:r w:rsidRPr="00614B7A">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A54D7F8" w14:textId="77777777" w:rsidR="00A85D8A" w:rsidRPr="00614B7A" w:rsidRDefault="00A85D8A" w:rsidP="00BE3F9E">
            <w:pPr>
              <w:pStyle w:val="TAL"/>
              <w:rPr>
                <w:rFonts w:eastAsia="SimSun"/>
                <w:lang w:eastAsia="zh-CN"/>
              </w:rPr>
            </w:pPr>
            <w:r w:rsidRPr="00614B7A">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3EE4DB1" w14:textId="77777777" w:rsidR="00A85D8A" w:rsidRPr="00614B7A" w:rsidRDefault="00A85D8A" w:rsidP="00BE3F9E">
            <w:pPr>
              <w:pStyle w:val="TAL"/>
              <w:rPr>
                <w:rFonts w:eastAsia="SimSun"/>
                <w:lang w:eastAsia="zh-CN"/>
              </w:rPr>
            </w:pPr>
            <w:r w:rsidRPr="00614B7A">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82737E0" w14:textId="77777777" w:rsidR="00A85D8A" w:rsidRPr="00614B7A"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397452B" w14:textId="77777777" w:rsidR="00A85D8A" w:rsidRPr="00614B7A" w:rsidRDefault="00A85D8A" w:rsidP="00BE3F9E">
            <w:pPr>
              <w:pStyle w:val="TAL"/>
            </w:pPr>
            <w:r w:rsidRPr="00614B7A">
              <w:t>NOTE 1</w:t>
            </w:r>
          </w:p>
        </w:tc>
      </w:tr>
      <w:tr w:rsidR="00A85D8A" w:rsidRPr="00614B7A" w14:paraId="6FE3405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CE6FF47" w14:textId="77777777" w:rsidR="00A85D8A" w:rsidRPr="00614B7A" w:rsidRDefault="00A85D8A" w:rsidP="00BE3F9E">
            <w:pPr>
              <w:pStyle w:val="TAL"/>
              <w:rPr>
                <w:b/>
                <w:bCs/>
              </w:rPr>
            </w:pPr>
            <w:r w:rsidRPr="00614B7A">
              <w:rPr>
                <w:b/>
              </w:rPr>
              <w:t>7.9B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4DC0941" w14:textId="77777777" w:rsidR="00A85D8A" w:rsidRPr="00614B7A" w:rsidRDefault="00A85D8A" w:rsidP="00BE3F9E">
            <w:pPr>
              <w:pStyle w:val="TAL"/>
              <w:rPr>
                <w:b/>
              </w:rPr>
            </w:pPr>
            <w:r w:rsidRPr="00614B7A">
              <w:rPr>
                <w:b/>
              </w:rPr>
              <w:t>Spurious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5BE0DF"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7CEB82E" w14:textId="77777777" w:rsidR="00A85D8A" w:rsidRPr="00614B7A"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07CAF93" w14:textId="77777777" w:rsidR="00A85D8A" w:rsidRPr="00614B7A"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A6885C6" w14:textId="77777777" w:rsidR="00A85D8A" w:rsidRPr="00614B7A"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6E0E1EE" w14:textId="77777777" w:rsidR="00A85D8A" w:rsidRPr="00614B7A"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C4861F8" w14:textId="77777777" w:rsidR="00A85D8A" w:rsidRPr="00614B7A" w:rsidRDefault="00A85D8A" w:rsidP="00BE3F9E">
            <w:pPr>
              <w:pStyle w:val="TAL"/>
              <w:rPr>
                <w:b/>
              </w:rPr>
            </w:pPr>
          </w:p>
        </w:tc>
      </w:tr>
      <w:tr w:rsidR="00A85D8A" w:rsidRPr="00614B7A" w14:paraId="20927A5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C27E387" w14:textId="77777777" w:rsidR="00A85D8A" w:rsidRPr="00614B7A" w:rsidRDefault="00A85D8A" w:rsidP="00BE3F9E">
            <w:pPr>
              <w:pStyle w:val="TAL"/>
              <w:rPr>
                <w:bCs/>
              </w:rPr>
            </w:pPr>
            <w:r w:rsidRPr="00614B7A">
              <w:rPr>
                <w:lang w:eastAsia="zh-CN"/>
              </w:rPr>
              <w:t>7.9B.1</w:t>
            </w:r>
          </w:p>
        </w:tc>
        <w:tc>
          <w:tcPr>
            <w:tcW w:w="4367" w:type="dxa"/>
            <w:tcBorders>
              <w:top w:val="single" w:sz="4" w:space="0" w:color="auto"/>
              <w:left w:val="single" w:sz="4" w:space="0" w:color="auto"/>
              <w:bottom w:val="single" w:sz="4" w:space="0" w:color="auto"/>
              <w:right w:val="single" w:sz="4" w:space="0" w:color="auto"/>
            </w:tcBorders>
            <w:hideMark/>
          </w:tcPr>
          <w:p w14:paraId="2150AC8E" w14:textId="77777777" w:rsidR="00A85D8A" w:rsidRPr="00614B7A" w:rsidRDefault="00A85D8A" w:rsidP="00BE3F9E">
            <w:pPr>
              <w:pStyle w:val="TAL"/>
            </w:pPr>
            <w:r w:rsidRPr="00614B7A">
              <w:t>Spurious Emissions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EF87677" w14:textId="77777777" w:rsidR="00A85D8A" w:rsidRPr="00614B7A" w:rsidRDefault="00A85D8A" w:rsidP="00BE3F9E">
            <w:pPr>
              <w:pStyle w:val="TAC"/>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CE57386" w14:textId="77777777" w:rsidR="00A85D8A" w:rsidRPr="00614B7A" w:rsidRDefault="00A85D8A" w:rsidP="00BE3F9E">
            <w:pPr>
              <w:pStyle w:val="TAL"/>
            </w:pPr>
            <w:r w:rsidRPr="00614B7A">
              <w:t>C009a</w:t>
            </w:r>
          </w:p>
        </w:tc>
        <w:tc>
          <w:tcPr>
            <w:tcW w:w="3091" w:type="dxa"/>
            <w:tcBorders>
              <w:top w:val="single" w:sz="4" w:space="0" w:color="auto"/>
              <w:left w:val="single" w:sz="4" w:space="0" w:color="auto"/>
              <w:bottom w:val="single" w:sz="4" w:space="0" w:color="auto"/>
              <w:right w:val="single" w:sz="4" w:space="0" w:color="auto"/>
            </w:tcBorders>
            <w:hideMark/>
          </w:tcPr>
          <w:p w14:paraId="598D894F" w14:textId="77777777" w:rsidR="00A85D8A" w:rsidRPr="00614B7A" w:rsidRDefault="00A85D8A" w:rsidP="00BE3F9E">
            <w:pPr>
              <w:pStyle w:val="TAL"/>
            </w:pPr>
            <w:r w:rsidRPr="00614B7A">
              <w:rPr>
                <w:lang w:eastAsia="zh-CN"/>
              </w:rPr>
              <w:t xml:space="preserve">UEs supporting </w:t>
            </w:r>
            <w:r w:rsidRPr="00614B7A">
              <w:t>Intra-Band Contiguous EN-DC</w:t>
            </w:r>
            <w:r w:rsidRPr="00614B7A">
              <w:rPr>
                <w:rFonts w:eastAsia="SimSun"/>
                <w:szCs w:val="18"/>
                <w:lang w:eastAsia="zh-CN"/>
              </w:rPr>
              <w:t xml:space="preserve"> </w:t>
            </w:r>
            <w:r w:rsidRPr="00614B7A">
              <w:rPr>
                <w:lang w:eastAsia="zh-CN"/>
              </w:rPr>
              <w:t>(2</w:t>
            </w:r>
            <w:r w:rsidRPr="00614B7A">
              <w:rPr>
                <w:rFonts w:eastAsia="SimSun"/>
                <w:lang w:eastAsia="zh-CN"/>
              </w:rPr>
              <w:t>D</w:t>
            </w:r>
            <w:r w:rsidRPr="00614B7A">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5D98D4B" w14:textId="77777777" w:rsidR="00A85D8A" w:rsidRPr="00614B7A" w:rsidRDefault="00A85D8A" w:rsidP="00BE3F9E">
            <w:pPr>
              <w:pStyle w:val="TAL"/>
            </w:pPr>
            <w:r w:rsidRPr="00614B7A">
              <w:rPr>
                <w:lang w:eastAsia="ko-KR"/>
              </w:rPr>
              <w:t>E00</w:t>
            </w:r>
            <w:r w:rsidRPr="00614B7A">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60E37CF"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A7FD792" w14:textId="77777777" w:rsidR="00A85D8A" w:rsidRPr="00614B7A" w:rsidRDefault="00A85D8A" w:rsidP="00BE3F9E">
            <w:pPr>
              <w:pStyle w:val="TAL"/>
              <w:rPr>
                <w:rFonts w:cs="Arial"/>
              </w:rPr>
            </w:pPr>
            <w:r w:rsidRPr="00614B7A">
              <w:rPr>
                <w:rFonts w:cs="Arial"/>
              </w:rPr>
              <w:t>NOTE 5</w:t>
            </w:r>
          </w:p>
          <w:p w14:paraId="657DA792" w14:textId="77777777" w:rsidR="00A85D8A" w:rsidRPr="00614B7A" w:rsidRDefault="00A85D8A" w:rsidP="00BE3F9E">
            <w:pPr>
              <w:pStyle w:val="TAL"/>
            </w:pPr>
            <w:r w:rsidRPr="00614B7A">
              <w:rPr>
                <w:rFonts w:cs="Arial"/>
              </w:rPr>
              <w:t xml:space="preserve">Skip </w:t>
            </w:r>
            <w:r w:rsidRPr="00614B7A">
              <w:rPr>
                <w:lang w:eastAsia="zh-CN"/>
              </w:rPr>
              <w:t>TC 7.9B.1</w:t>
            </w:r>
            <w:r w:rsidRPr="00614B7A">
              <w:rPr>
                <w:rFonts w:cs="Arial"/>
              </w:rPr>
              <w:t xml:space="preserve"> if UE supports SA and </w:t>
            </w:r>
            <w:r w:rsidRPr="00614B7A">
              <w:rPr>
                <w:lang w:eastAsia="zh-CN"/>
              </w:rPr>
              <w:t>TS 38.521-1 TC 7.9</w:t>
            </w:r>
            <w:r w:rsidRPr="00614B7A">
              <w:rPr>
                <w:rFonts w:cs="Arial"/>
              </w:rPr>
              <w:t xml:space="preserve"> has been executed.</w:t>
            </w:r>
          </w:p>
        </w:tc>
      </w:tr>
      <w:tr w:rsidR="00A85D8A" w:rsidRPr="00614B7A" w14:paraId="4CD251F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E6BF71B" w14:textId="77777777" w:rsidR="00A85D8A" w:rsidRPr="00614B7A" w:rsidRDefault="00A85D8A" w:rsidP="00BE3F9E">
            <w:pPr>
              <w:pStyle w:val="TAL"/>
              <w:rPr>
                <w:bCs/>
              </w:rPr>
            </w:pPr>
            <w:r w:rsidRPr="00614B7A">
              <w:rPr>
                <w:lang w:eastAsia="zh-CN"/>
              </w:rPr>
              <w:t>7.9B.2</w:t>
            </w:r>
          </w:p>
        </w:tc>
        <w:tc>
          <w:tcPr>
            <w:tcW w:w="4367" w:type="dxa"/>
            <w:tcBorders>
              <w:top w:val="single" w:sz="4" w:space="0" w:color="auto"/>
              <w:left w:val="single" w:sz="4" w:space="0" w:color="auto"/>
              <w:bottom w:val="single" w:sz="4" w:space="0" w:color="auto"/>
              <w:right w:val="single" w:sz="4" w:space="0" w:color="auto"/>
            </w:tcBorders>
            <w:hideMark/>
          </w:tcPr>
          <w:p w14:paraId="7EF393AE" w14:textId="77777777" w:rsidR="00A85D8A" w:rsidRPr="00614B7A" w:rsidRDefault="00A85D8A" w:rsidP="00BE3F9E">
            <w:pPr>
              <w:pStyle w:val="TAL"/>
            </w:pPr>
            <w:r w:rsidRPr="00614B7A">
              <w:t>Spurious Emissions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61758859" w14:textId="77777777" w:rsidR="00A85D8A" w:rsidRPr="00614B7A" w:rsidRDefault="00A85D8A" w:rsidP="00BE3F9E">
            <w:pPr>
              <w:pStyle w:val="TAC"/>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4FCAE32" w14:textId="77777777" w:rsidR="00A85D8A" w:rsidRPr="00614B7A" w:rsidRDefault="00A85D8A" w:rsidP="00BE3F9E">
            <w:pPr>
              <w:pStyle w:val="TAL"/>
            </w:pPr>
            <w:r w:rsidRPr="00614B7A">
              <w:t>C010a</w:t>
            </w:r>
          </w:p>
        </w:tc>
        <w:tc>
          <w:tcPr>
            <w:tcW w:w="3091" w:type="dxa"/>
            <w:tcBorders>
              <w:top w:val="single" w:sz="4" w:space="0" w:color="auto"/>
              <w:left w:val="single" w:sz="4" w:space="0" w:color="auto"/>
              <w:bottom w:val="single" w:sz="4" w:space="0" w:color="auto"/>
              <w:right w:val="single" w:sz="4" w:space="0" w:color="auto"/>
            </w:tcBorders>
            <w:hideMark/>
          </w:tcPr>
          <w:p w14:paraId="1CB3BBA3" w14:textId="77777777" w:rsidR="00A85D8A" w:rsidRPr="00614B7A" w:rsidRDefault="00A85D8A" w:rsidP="00BE3F9E">
            <w:pPr>
              <w:pStyle w:val="TAL"/>
            </w:pPr>
            <w:r w:rsidRPr="00614B7A">
              <w:rPr>
                <w:lang w:eastAsia="zh-CN"/>
              </w:rPr>
              <w:t xml:space="preserve">UEs supporting </w:t>
            </w:r>
            <w:r w:rsidRPr="00614B7A">
              <w:t xml:space="preserve">Intra-Band </w:t>
            </w:r>
            <w:r w:rsidRPr="00614B7A">
              <w:rPr>
                <w:rFonts w:eastAsia="SimSun"/>
                <w:lang w:eastAsia="zh-CN"/>
              </w:rPr>
              <w:t>non-c</w:t>
            </w:r>
            <w:r w:rsidRPr="00614B7A">
              <w:t>ontiguous EN-DC</w:t>
            </w:r>
            <w:r w:rsidRPr="00614B7A">
              <w:rPr>
                <w:rFonts w:eastAsia="SimSun"/>
                <w:szCs w:val="18"/>
                <w:lang w:eastAsia="zh-CN"/>
              </w:rPr>
              <w:t xml:space="preserve"> </w:t>
            </w:r>
            <w:r w:rsidRPr="00614B7A">
              <w:rPr>
                <w:lang w:eastAsia="zh-CN"/>
              </w:rPr>
              <w:t>(2</w:t>
            </w:r>
            <w:r w:rsidRPr="00614B7A">
              <w:rPr>
                <w:rFonts w:eastAsia="SimSun"/>
                <w:lang w:eastAsia="zh-CN"/>
              </w:rPr>
              <w:t>D</w:t>
            </w:r>
            <w:r w:rsidRPr="00614B7A">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6321F47" w14:textId="77777777" w:rsidR="00A85D8A" w:rsidRPr="00614B7A" w:rsidRDefault="00A85D8A" w:rsidP="00BE3F9E">
            <w:pPr>
              <w:pStyle w:val="TAL"/>
            </w:pPr>
            <w:r w:rsidRPr="00614B7A">
              <w:rPr>
                <w:lang w:eastAsia="ko-KR"/>
              </w:rPr>
              <w:t>E00</w:t>
            </w:r>
            <w:r w:rsidRPr="00614B7A">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3BE6B013"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BFD951B" w14:textId="77777777" w:rsidR="00A85D8A" w:rsidRPr="00614B7A" w:rsidRDefault="00A85D8A" w:rsidP="00BE3F9E">
            <w:pPr>
              <w:pStyle w:val="TAL"/>
              <w:rPr>
                <w:rFonts w:cs="Arial"/>
              </w:rPr>
            </w:pPr>
            <w:r w:rsidRPr="00614B7A">
              <w:rPr>
                <w:rFonts w:cs="Arial"/>
              </w:rPr>
              <w:t>NOTE 5</w:t>
            </w:r>
          </w:p>
          <w:p w14:paraId="6A4DFC3B" w14:textId="77777777" w:rsidR="00A85D8A" w:rsidRPr="00614B7A" w:rsidRDefault="00A85D8A" w:rsidP="00BE3F9E">
            <w:pPr>
              <w:pStyle w:val="TAL"/>
            </w:pPr>
            <w:r w:rsidRPr="00614B7A">
              <w:rPr>
                <w:rFonts w:cs="Arial"/>
              </w:rPr>
              <w:t xml:space="preserve">Skip </w:t>
            </w:r>
            <w:r w:rsidRPr="00614B7A">
              <w:rPr>
                <w:lang w:eastAsia="zh-CN"/>
              </w:rPr>
              <w:t>TC 7.9B.2</w:t>
            </w:r>
            <w:r w:rsidRPr="00614B7A">
              <w:rPr>
                <w:rFonts w:cs="Arial"/>
              </w:rPr>
              <w:t xml:space="preserve"> if UE supports SA and </w:t>
            </w:r>
            <w:r w:rsidRPr="00614B7A">
              <w:rPr>
                <w:lang w:eastAsia="zh-CN"/>
              </w:rPr>
              <w:t>TS 38.521-1 TC 7.9</w:t>
            </w:r>
            <w:r w:rsidRPr="00614B7A">
              <w:rPr>
                <w:rFonts w:cs="Arial"/>
              </w:rPr>
              <w:t xml:space="preserve"> has been executed.</w:t>
            </w:r>
          </w:p>
        </w:tc>
      </w:tr>
      <w:tr w:rsidR="00A85D8A" w:rsidRPr="00614B7A" w14:paraId="6CFAEE8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B9ED468" w14:textId="77777777" w:rsidR="00A85D8A" w:rsidRPr="00614B7A" w:rsidRDefault="00A85D8A" w:rsidP="00BE3F9E">
            <w:pPr>
              <w:pStyle w:val="TAL"/>
              <w:rPr>
                <w:bCs/>
              </w:rPr>
            </w:pPr>
            <w:r w:rsidRPr="00614B7A">
              <w:rPr>
                <w:lang w:eastAsia="zh-CN"/>
              </w:rPr>
              <w:t>7.9B.3</w:t>
            </w:r>
          </w:p>
        </w:tc>
        <w:tc>
          <w:tcPr>
            <w:tcW w:w="4367" w:type="dxa"/>
            <w:tcBorders>
              <w:top w:val="single" w:sz="4" w:space="0" w:color="auto"/>
              <w:left w:val="single" w:sz="4" w:space="0" w:color="auto"/>
              <w:bottom w:val="single" w:sz="4" w:space="0" w:color="auto"/>
              <w:right w:val="single" w:sz="4" w:space="0" w:color="auto"/>
            </w:tcBorders>
            <w:hideMark/>
          </w:tcPr>
          <w:p w14:paraId="574780A8" w14:textId="77777777" w:rsidR="00A85D8A" w:rsidRPr="00614B7A" w:rsidRDefault="00A85D8A" w:rsidP="00BE3F9E">
            <w:pPr>
              <w:pStyle w:val="TAL"/>
            </w:pPr>
            <w:r w:rsidRPr="00614B7A">
              <w:rPr>
                <w:lang w:eastAsia="zh-CN"/>
              </w:rPr>
              <w:t>Spurious Emissions for inter-band EN-DC within FR1</w:t>
            </w:r>
            <w:r w:rsidRPr="00614B7A">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D1F95EE" w14:textId="77777777" w:rsidR="00A85D8A" w:rsidRPr="00614B7A" w:rsidRDefault="00A85D8A" w:rsidP="00BE3F9E">
            <w:pPr>
              <w:pStyle w:val="TAC"/>
            </w:pPr>
            <w:r w:rsidRPr="00614B7A">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FC7B0B0" w14:textId="77777777" w:rsidR="00A85D8A" w:rsidRPr="00614B7A" w:rsidRDefault="00A85D8A" w:rsidP="00BE3F9E">
            <w:pPr>
              <w:pStyle w:val="TAL"/>
            </w:pPr>
            <w:r w:rsidRPr="00614B7A">
              <w:t>C011c</w:t>
            </w:r>
          </w:p>
        </w:tc>
        <w:tc>
          <w:tcPr>
            <w:tcW w:w="3091" w:type="dxa"/>
            <w:tcBorders>
              <w:top w:val="single" w:sz="4" w:space="0" w:color="auto"/>
              <w:left w:val="single" w:sz="4" w:space="0" w:color="auto"/>
              <w:bottom w:val="single" w:sz="4" w:space="0" w:color="auto"/>
              <w:right w:val="single" w:sz="4" w:space="0" w:color="auto"/>
            </w:tcBorders>
            <w:hideMark/>
          </w:tcPr>
          <w:p w14:paraId="5AD23910" w14:textId="77777777" w:rsidR="00A85D8A" w:rsidRPr="00614B7A" w:rsidRDefault="00A85D8A" w:rsidP="00BE3F9E">
            <w:pPr>
              <w:pStyle w:val="TAL"/>
            </w:pPr>
            <w:r w:rsidRPr="00614B7A">
              <w:rPr>
                <w:lang w:eastAsia="zh-CN"/>
              </w:rPr>
              <w:t>UEs supporting inter-band EN-DC within FR1</w:t>
            </w:r>
            <w:r w:rsidRPr="00614B7A">
              <w:rPr>
                <w:rFonts w:eastAsia="SimSun"/>
                <w:szCs w:val="18"/>
                <w:lang w:eastAsia="zh-CN"/>
              </w:rPr>
              <w:t xml:space="preserve"> </w:t>
            </w:r>
            <w:r w:rsidRPr="00614B7A">
              <w:t>with 1 NR DL CC</w:t>
            </w:r>
          </w:p>
        </w:tc>
        <w:tc>
          <w:tcPr>
            <w:tcW w:w="1551" w:type="dxa"/>
            <w:tcBorders>
              <w:top w:val="single" w:sz="4" w:space="0" w:color="auto"/>
              <w:left w:val="single" w:sz="4" w:space="0" w:color="auto"/>
              <w:bottom w:val="single" w:sz="4" w:space="0" w:color="auto"/>
              <w:right w:val="single" w:sz="4" w:space="0" w:color="auto"/>
            </w:tcBorders>
            <w:hideMark/>
          </w:tcPr>
          <w:p w14:paraId="4DE3EEA8" w14:textId="77777777" w:rsidR="00A85D8A" w:rsidRPr="00614B7A" w:rsidRDefault="00A85D8A" w:rsidP="00BE3F9E">
            <w:pPr>
              <w:pStyle w:val="TAL"/>
            </w:pPr>
            <w:r w:rsidRPr="00614B7A">
              <w:rPr>
                <w:lang w:eastAsia="ko-KR"/>
              </w:rPr>
              <w:t>E00</w:t>
            </w:r>
            <w:r w:rsidRPr="00614B7A">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3C4786B0"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06D7BF" w14:textId="77777777" w:rsidR="00A85D8A" w:rsidRPr="00614B7A" w:rsidRDefault="00A85D8A" w:rsidP="00BE3F9E">
            <w:pPr>
              <w:pStyle w:val="TAL"/>
              <w:rPr>
                <w:rFonts w:cs="Arial"/>
              </w:rPr>
            </w:pPr>
            <w:r w:rsidRPr="00614B7A">
              <w:rPr>
                <w:rFonts w:cs="Arial"/>
              </w:rPr>
              <w:t>NOTE 5</w:t>
            </w:r>
          </w:p>
          <w:p w14:paraId="648F6AA3" w14:textId="77777777" w:rsidR="00A85D8A" w:rsidRPr="00614B7A" w:rsidRDefault="00A85D8A" w:rsidP="00BE3F9E">
            <w:pPr>
              <w:pStyle w:val="TAL"/>
            </w:pPr>
            <w:r w:rsidRPr="00614B7A">
              <w:rPr>
                <w:rFonts w:cs="Arial"/>
              </w:rPr>
              <w:t xml:space="preserve">Skip </w:t>
            </w:r>
            <w:r w:rsidRPr="00614B7A">
              <w:rPr>
                <w:lang w:eastAsia="zh-CN"/>
              </w:rPr>
              <w:t>TC 7.9B.3</w:t>
            </w:r>
            <w:r w:rsidRPr="00614B7A">
              <w:rPr>
                <w:rFonts w:cs="Arial"/>
              </w:rPr>
              <w:t xml:space="preserve"> if UE supports SA and </w:t>
            </w:r>
            <w:r w:rsidRPr="00614B7A">
              <w:rPr>
                <w:lang w:eastAsia="zh-CN"/>
              </w:rPr>
              <w:t>TS 38.521-1 TC 7.9</w:t>
            </w:r>
            <w:r w:rsidRPr="00614B7A">
              <w:rPr>
                <w:rFonts w:cs="Arial"/>
              </w:rPr>
              <w:t xml:space="preserve"> has been executed.</w:t>
            </w:r>
          </w:p>
        </w:tc>
      </w:tr>
      <w:tr w:rsidR="00A85D8A" w:rsidRPr="00614B7A" w14:paraId="728C483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19D2F18" w14:textId="77777777" w:rsidR="00A85D8A" w:rsidRPr="00614B7A" w:rsidRDefault="00A85D8A" w:rsidP="00BE3F9E">
            <w:pPr>
              <w:pStyle w:val="TAL"/>
              <w:rPr>
                <w:b/>
                <w:bCs/>
              </w:rPr>
            </w:pPr>
            <w:r w:rsidRPr="00614B7A">
              <w:rPr>
                <w:b/>
              </w:rPr>
              <w:t>7.9B.3_1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6249059" w14:textId="77777777" w:rsidR="00A85D8A" w:rsidRPr="00614B7A" w:rsidRDefault="00A85D8A" w:rsidP="00BE3F9E">
            <w:pPr>
              <w:pStyle w:val="TAL"/>
              <w:rPr>
                <w:b/>
              </w:rPr>
            </w:pPr>
            <w:r w:rsidRPr="00614B7A">
              <w:rPr>
                <w:b/>
              </w:rPr>
              <w:t>Spurious Emissions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C27E13" w14:textId="77777777" w:rsidR="00A85D8A" w:rsidRPr="00614B7A"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76B6D47" w14:textId="77777777" w:rsidR="00A85D8A" w:rsidRPr="00614B7A"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F4C167B" w14:textId="77777777" w:rsidR="00A85D8A" w:rsidRPr="00614B7A"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50756C9" w14:textId="77777777" w:rsidR="00A85D8A" w:rsidRPr="00614B7A"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599184A" w14:textId="77777777" w:rsidR="00A85D8A" w:rsidRPr="00614B7A"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D459C5B" w14:textId="77777777" w:rsidR="00A85D8A" w:rsidRPr="00614B7A" w:rsidRDefault="00A85D8A" w:rsidP="00BE3F9E">
            <w:pPr>
              <w:pStyle w:val="TAL"/>
              <w:rPr>
                <w:b/>
              </w:rPr>
            </w:pPr>
          </w:p>
        </w:tc>
      </w:tr>
      <w:tr w:rsidR="00A85D8A" w:rsidRPr="00614B7A" w14:paraId="7021EED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ABB5B3F" w14:textId="77777777" w:rsidR="00A85D8A" w:rsidRPr="00614B7A" w:rsidRDefault="00A85D8A" w:rsidP="00BE3F9E">
            <w:pPr>
              <w:pStyle w:val="TAL"/>
              <w:rPr>
                <w:rFonts w:cs="Arial"/>
              </w:rPr>
            </w:pPr>
            <w:r w:rsidRPr="00614B7A">
              <w:rPr>
                <w:rFonts w:cs="Arial"/>
              </w:rPr>
              <w:t>7.9B.3_1.1</w:t>
            </w:r>
          </w:p>
        </w:tc>
        <w:tc>
          <w:tcPr>
            <w:tcW w:w="4367" w:type="dxa"/>
            <w:tcBorders>
              <w:top w:val="single" w:sz="4" w:space="0" w:color="auto"/>
              <w:left w:val="single" w:sz="4" w:space="0" w:color="auto"/>
              <w:bottom w:val="single" w:sz="4" w:space="0" w:color="auto"/>
              <w:right w:val="single" w:sz="4" w:space="0" w:color="auto"/>
            </w:tcBorders>
            <w:hideMark/>
          </w:tcPr>
          <w:p w14:paraId="50A83DB4" w14:textId="77777777" w:rsidR="00A85D8A" w:rsidRPr="00614B7A" w:rsidRDefault="00A85D8A" w:rsidP="00BE3F9E">
            <w:pPr>
              <w:pStyle w:val="TAL"/>
              <w:rPr>
                <w:rFonts w:cs="Arial"/>
              </w:rPr>
            </w:pPr>
            <w:r w:rsidRPr="00614B7A">
              <w:rPr>
                <w:rFonts w:cs="Arial"/>
              </w:rPr>
              <w:t>Spurious Emissions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6153F69C" w14:textId="77777777" w:rsidR="00A85D8A" w:rsidRPr="00614B7A" w:rsidRDefault="00A85D8A" w:rsidP="00BE3F9E">
            <w:pPr>
              <w:pStyle w:val="TAC"/>
              <w:rPr>
                <w:lang w:eastAsia="zh-CN"/>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D289ECD" w14:textId="77777777" w:rsidR="00A85D8A" w:rsidRPr="00614B7A" w:rsidRDefault="00A85D8A" w:rsidP="00BE3F9E">
            <w:pPr>
              <w:pStyle w:val="TAL"/>
            </w:pPr>
            <w:r w:rsidRPr="00614B7A">
              <w:t>C048</w:t>
            </w:r>
          </w:p>
        </w:tc>
        <w:tc>
          <w:tcPr>
            <w:tcW w:w="3091" w:type="dxa"/>
            <w:tcBorders>
              <w:top w:val="single" w:sz="4" w:space="0" w:color="auto"/>
              <w:left w:val="single" w:sz="4" w:space="0" w:color="auto"/>
              <w:bottom w:val="single" w:sz="4" w:space="0" w:color="auto"/>
              <w:right w:val="single" w:sz="4" w:space="0" w:color="auto"/>
            </w:tcBorders>
            <w:hideMark/>
          </w:tcPr>
          <w:p w14:paraId="4A612066" w14:textId="77777777" w:rsidR="00A85D8A" w:rsidRPr="00614B7A" w:rsidRDefault="00A85D8A" w:rsidP="00BE3F9E">
            <w:pPr>
              <w:pStyle w:val="TAL"/>
              <w:rPr>
                <w:lang w:eastAsia="zh-CN"/>
              </w:rPr>
            </w:pPr>
            <w:r w:rsidRPr="00614B7A">
              <w:t>UEs supporting EN-DC within FR1</w:t>
            </w:r>
            <w:r w:rsidRPr="00614B7A">
              <w:rPr>
                <w:rFonts w:eastAsia="SimSun"/>
                <w:szCs w:val="18"/>
                <w:lang w:eastAsia="zh-CN"/>
              </w:rPr>
              <w:t xml:space="preserve"> </w:t>
            </w:r>
            <w:r w:rsidRPr="00614B7A">
              <w:rPr>
                <w:lang w:eastAsia="zh-CN"/>
              </w:rPr>
              <w:t>with 1 LTE DL CC and 2 inter-band NR DL CCs with DL-only NR band</w:t>
            </w:r>
          </w:p>
        </w:tc>
        <w:tc>
          <w:tcPr>
            <w:tcW w:w="1551" w:type="dxa"/>
            <w:tcBorders>
              <w:top w:val="single" w:sz="4" w:space="0" w:color="auto"/>
              <w:left w:val="single" w:sz="4" w:space="0" w:color="auto"/>
              <w:bottom w:val="single" w:sz="4" w:space="0" w:color="auto"/>
              <w:right w:val="single" w:sz="4" w:space="0" w:color="auto"/>
            </w:tcBorders>
            <w:hideMark/>
          </w:tcPr>
          <w:p w14:paraId="0B24C1B3" w14:textId="77777777" w:rsidR="00A85D8A" w:rsidRPr="00614B7A" w:rsidRDefault="00A85D8A" w:rsidP="00BE3F9E">
            <w:pPr>
              <w:pStyle w:val="TAL"/>
              <w:rPr>
                <w:lang w:eastAsia="ko-KR"/>
              </w:rPr>
            </w:pPr>
            <w:r w:rsidRPr="00614B7A">
              <w:rPr>
                <w:lang w:eastAsia="ko-KR"/>
              </w:rPr>
              <w:t>E006</w:t>
            </w:r>
          </w:p>
        </w:tc>
        <w:tc>
          <w:tcPr>
            <w:tcW w:w="1184" w:type="dxa"/>
            <w:tcBorders>
              <w:top w:val="single" w:sz="4" w:space="0" w:color="auto"/>
              <w:left w:val="single" w:sz="4" w:space="0" w:color="auto"/>
              <w:bottom w:val="single" w:sz="4" w:space="0" w:color="auto"/>
              <w:right w:val="single" w:sz="4" w:space="0" w:color="auto"/>
            </w:tcBorders>
          </w:tcPr>
          <w:p w14:paraId="1C279EEF"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3709056D" w14:textId="77777777" w:rsidR="00A85D8A" w:rsidRPr="00614B7A" w:rsidRDefault="00A85D8A" w:rsidP="00BE3F9E">
            <w:pPr>
              <w:pStyle w:val="TAL"/>
              <w:rPr>
                <w:rFonts w:cs="Arial"/>
              </w:rPr>
            </w:pPr>
          </w:p>
        </w:tc>
      </w:tr>
      <w:tr w:rsidR="00A85D8A" w:rsidRPr="00614B7A" w14:paraId="13064A6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0D418C0" w14:textId="77777777" w:rsidR="00A85D8A" w:rsidRPr="00614B7A" w:rsidRDefault="00A85D8A" w:rsidP="00BE3F9E">
            <w:pPr>
              <w:pStyle w:val="TAL"/>
              <w:rPr>
                <w:rFonts w:cs="Arial"/>
              </w:rPr>
            </w:pPr>
            <w:r w:rsidRPr="00614B7A">
              <w:rPr>
                <w:rFonts w:cs="Arial"/>
              </w:rPr>
              <w:t>7.9B.4</w:t>
            </w:r>
          </w:p>
        </w:tc>
        <w:tc>
          <w:tcPr>
            <w:tcW w:w="4367" w:type="dxa"/>
            <w:tcBorders>
              <w:top w:val="single" w:sz="4" w:space="0" w:color="auto"/>
              <w:left w:val="single" w:sz="4" w:space="0" w:color="auto"/>
              <w:bottom w:val="single" w:sz="4" w:space="0" w:color="auto"/>
              <w:right w:val="single" w:sz="4" w:space="0" w:color="auto"/>
            </w:tcBorders>
            <w:hideMark/>
          </w:tcPr>
          <w:p w14:paraId="43C66095" w14:textId="77777777" w:rsidR="00A85D8A" w:rsidRPr="00614B7A" w:rsidRDefault="00A85D8A" w:rsidP="00BE3F9E">
            <w:pPr>
              <w:pStyle w:val="TAL"/>
              <w:rPr>
                <w:rFonts w:cs="Arial"/>
              </w:rPr>
            </w:pPr>
            <w:r w:rsidRPr="00614B7A">
              <w:rPr>
                <w:rFonts w:cs="Arial"/>
              </w:rPr>
              <w:t>Spurious Emissions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C73FE02" w14:textId="77777777" w:rsidR="00A85D8A" w:rsidRPr="00614B7A" w:rsidRDefault="00A85D8A" w:rsidP="00BE3F9E">
            <w:pPr>
              <w:pStyle w:val="TAC"/>
              <w:rPr>
                <w:lang w:eastAsia="zh-CN"/>
              </w:rPr>
            </w:pPr>
            <w:r w:rsidRPr="00614B7A">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8E4704F" w14:textId="77777777" w:rsidR="00A85D8A" w:rsidRPr="00614B7A" w:rsidRDefault="00A85D8A" w:rsidP="00BE3F9E">
            <w:pPr>
              <w:pStyle w:val="TAL"/>
            </w:pPr>
            <w:r w:rsidRPr="00614B7A">
              <w:t>C012a</w:t>
            </w:r>
          </w:p>
        </w:tc>
        <w:tc>
          <w:tcPr>
            <w:tcW w:w="3091" w:type="dxa"/>
            <w:tcBorders>
              <w:top w:val="single" w:sz="4" w:space="0" w:color="auto"/>
              <w:left w:val="single" w:sz="4" w:space="0" w:color="auto"/>
              <w:bottom w:val="single" w:sz="4" w:space="0" w:color="auto"/>
              <w:right w:val="single" w:sz="4" w:space="0" w:color="auto"/>
            </w:tcBorders>
            <w:hideMark/>
          </w:tcPr>
          <w:p w14:paraId="6EB581E1" w14:textId="77777777" w:rsidR="00A85D8A" w:rsidRPr="00614B7A" w:rsidRDefault="00A85D8A" w:rsidP="00BE3F9E">
            <w:pPr>
              <w:pStyle w:val="TAL"/>
              <w:rPr>
                <w:lang w:eastAsia="zh-CN"/>
              </w:rPr>
            </w:pPr>
            <w:r w:rsidRPr="00614B7A">
              <w:t>UEs supporting Inter-band including FR2</w:t>
            </w:r>
            <w:r w:rsidRPr="00614B7A">
              <w:rPr>
                <w:rFonts w:eastAsia="SimSun"/>
                <w:szCs w:val="18"/>
                <w:lang w:eastAsia="zh-CN"/>
              </w:rPr>
              <w:t xml:space="preserve"> </w:t>
            </w:r>
            <w:r w:rsidRPr="00614B7A">
              <w:rPr>
                <w:lang w:eastAsia="zh-CN"/>
              </w:rPr>
              <w:t>with 1 NR DL CC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44448641" w14:textId="77777777" w:rsidR="00A85D8A" w:rsidRPr="00614B7A" w:rsidRDefault="00A85D8A" w:rsidP="00BE3F9E">
            <w:pPr>
              <w:pStyle w:val="TAL"/>
              <w:rPr>
                <w:lang w:eastAsia="ko-KR"/>
              </w:rPr>
            </w:pPr>
            <w:r w:rsidRPr="00614B7A">
              <w:rPr>
                <w:lang w:eastAsia="ko-KR"/>
              </w:rPr>
              <w:t>E0</w:t>
            </w:r>
            <w:r w:rsidRPr="00614B7A">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13DF4CA6" w14:textId="77777777" w:rsidR="00A85D8A" w:rsidRPr="00614B7A"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88C3865" w14:textId="77777777" w:rsidR="00A85D8A" w:rsidRPr="00614B7A" w:rsidRDefault="00A85D8A" w:rsidP="00BE3F9E">
            <w:pPr>
              <w:pStyle w:val="TAL"/>
              <w:rPr>
                <w:rFonts w:cs="Arial"/>
              </w:rPr>
            </w:pPr>
            <w:r w:rsidRPr="00614B7A">
              <w:rPr>
                <w:rFonts w:cs="Arial"/>
              </w:rPr>
              <w:t>NOTE5</w:t>
            </w:r>
          </w:p>
          <w:p w14:paraId="365C6E75" w14:textId="77777777" w:rsidR="00A85D8A" w:rsidRPr="00614B7A" w:rsidRDefault="00A85D8A" w:rsidP="00BE3F9E">
            <w:pPr>
              <w:pStyle w:val="TAL"/>
              <w:rPr>
                <w:rFonts w:cs="Arial"/>
              </w:rPr>
            </w:pPr>
            <w:r w:rsidRPr="00614B7A">
              <w:rPr>
                <w:rFonts w:cs="Arial"/>
              </w:rPr>
              <w:t xml:space="preserve">Skip </w:t>
            </w:r>
            <w:r w:rsidRPr="00614B7A">
              <w:rPr>
                <w:lang w:eastAsia="zh-CN"/>
              </w:rPr>
              <w:t>TC 7.9B.4</w:t>
            </w:r>
            <w:r w:rsidRPr="00614B7A">
              <w:rPr>
                <w:rFonts w:cs="Arial"/>
              </w:rPr>
              <w:t xml:space="preserve"> if UE supports SA and </w:t>
            </w:r>
            <w:r w:rsidRPr="00614B7A">
              <w:rPr>
                <w:lang w:eastAsia="zh-CN"/>
              </w:rPr>
              <w:t>TS 38.521-2 TC 7.9</w:t>
            </w:r>
            <w:r w:rsidRPr="00614B7A">
              <w:rPr>
                <w:rFonts w:cs="Arial"/>
              </w:rPr>
              <w:t xml:space="preserve"> has been executed.</w:t>
            </w:r>
          </w:p>
        </w:tc>
      </w:tr>
      <w:tr w:rsidR="00A85D8A" w:rsidRPr="00614B7A" w14:paraId="39704634" w14:textId="77777777" w:rsidTr="00BE3F9E">
        <w:trPr>
          <w:jc w:val="center"/>
        </w:trPr>
        <w:tc>
          <w:tcPr>
            <w:tcW w:w="15600" w:type="dxa"/>
            <w:gridSpan w:val="8"/>
            <w:tcBorders>
              <w:top w:val="single" w:sz="4" w:space="0" w:color="auto"/>
              <w:left w:val="single" w:sz="4" w:space="0" w:color="auto"/>
              <w:bottom w:val="single" w:sz="4" w:space="0" w:color="auto"/>
              <w:right w:val="single" w:sz="4" w:space="0" w:color="auto"/>
            </w:tcBorders>
            <w:hideMark/>
          </w:tcPr>
          <w:p w14:paraId="736151B1" w14:textId="77777777" w:rsidR="00A85D8A" w:rsidRPr="00614B7A" w:rsidRDefault="00A85D8A" w:rsidP="00BE3F9E">
            <w:pPr>
              <w:pStyle w:val="TAN"/>
              <w:rPr>
                <w:rFonts w:eastAsia="SimSun"/>
              </w:rPr>
            </w:pPr>
            <w:r w:rsidRPr="00614B7A">
              <w:rPr>
                <w:lang w:eastAsia="zh-TW"/>
              </w:rPr>
              <w:t>NOTE 1:</w:t>
            </w:r>
            <w:r w:rsidRPr="00614B7A">
              <w:rPr>
                <w:lang w:eastAsia="zh-TW"/>
              </w:rPr>
              <w:tab/>
            </w:r>
            <w:r w:rsidRPr="00614B7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14B7A">
              <w:rPr>
                <w:rFonts w:eastAsia="SimSun"/>
                <w:lang w:eastAsia="zh-CN"/>
              </w:rPr>
              <w:t>e</w:t>
            </w:r>
            <w:r w:rsidRPr="00614B7A">
              <w:rPr>
                <w:rFonts w:eastAsia="SimSun"/>
              </w:rPr>
              <w:t xml:space="preserve"> test case/branch. Detail</w:t>
            </w:r>
            <w:r w:rsidRPr="00614B7A">
              <w:rPr>
                <w:rFonts w:eastAsia="SimSun"/>
                <w:lang w:eastAsia="zh-CN"/>
              </w:rPr>
              <w:t>e</w:t>
            </w:r>
            <w:r w:rsidRPr="00614B7A">
              <w:rPr>
                <w:rFonts w:eastAsia="SimSun"/>
              </w:rPr>
              <w:t>d completion status can be found in the corresponding test case section in 38.521-3.</w:t>
            </w:r>
          </w:p>
          <w:p w14:paraId="7787F24D" w14:textId="77777777" w:rsidR="00A85D8A" w:rsidRPr="00614B7A" w:rsidRDefault="00A85D8A" w:rsidP="00BE3F9E">
            <w:pPr>
              <w:pStyle w:val="TAN"/>
              <w:rPr>
                <w:rFonts w:eastAsia="SimSun"/>
              </w:rPr>
            </w:pPr>
            <w:r w:rsidRPr="00614B7A">
              <w:rPr>
                <w:rFonts w:eastAsia="SimSun"/>
              </w:rPr>
              <w:t>NOTE 2:</w:t>
            </w:r>
            <w:r w:rsidRPr="00614B7A">
              <w:rPr>
                <w:lang w:eastAsia="zh-TW"/>
              </w:rPr>
              <w:tab/>
              <w:t>Void</w:t>
            </w:r>
            <w:r w:rsidRPr="00614B7A">
              <w:t>.</w:t>
            </w:r>
          </w:p>
          <w:p w14:paraId="35676FAE" w14:textId="77777777" w:rsidR="00A85D8A" w:rsidRPr="00614B7A" w:rsidRDefault="00A85D8A" w:rsidP="00BE3F9E">
            <w:pPr>
              <w:pStyle w:val="TAN"/>
              <w:rPr>
                <w:rFonts w:eastAsia="SimSun"/>
              </w:rPr>
            </w:pPr>
            <w:r w:rsidRPr="00614B7A">
              <w:rPr>
                <w:rFonts w:eastAsia="SimSun"/>
              </w:rPr>
              <w:t>NOTE 3:</w:t>
            </w:r>
            <w:r w:rsidRPr="00614B7A">
              <w:rPr>
                <w:lang w:eastAsia="zh-TW"/>
              </w:rPr>
              <w:tab/>
              <w:t>Void</w:t>
            </w:r>
            <w:r w:rsidRPr="00614B7A">
              <w:t>.</w:t>
            </w:r>
          </w:p>
          <w:p w14:paraId="5C343BDA" w14:textId="77777777" w:rsidR="00A85D8A" w:rsidRPr="00614B7A" w:rsidRDefault="00A85D8A" w:rsidP="00BE3F9E">
            <w:pPr>
              <w:pStyle w:val="TAN"/>
              <w:rPr>
                <w:rFonts w:eastAsia="SimSun" w:cs="Arial"/>
              </w:rPr>
            </w:pPr>
            <w:r w:rsidRPr="00614B7A">
              <w:rPr>
                <w:rFonts w:eastAsia="SimSun"/>
              </w:rPr>
              <w:t>NOTE 4:</w:t>
            </w:r>
            <w:r w:rsidRPr="00614B7A">
              <w:rPr>
                <w:lang w:eastAsia="zh-TW"/>
              </w:rPr>
              <w:tab/>
              <w:t>Void</w:t>
            </w:r>
            <w:r w:rsidRPr="00614B7A">
              <w:t>.</w:t>
            </w:r>
          </w:p>
          <w:p w14:paraId="5AE90BA3" w14:textId="77777777" w:rsidR="00A85D8A" w:rsidRPr="00614B7A" w:rsidRDefault="00A85D8A" w:rsidP="00BE3F9E">
            <w:pPr>
              <w:pStyle w:val="TAN"/>
              <w:rPr>
                <w:lang w:eastAsia="zh-TW"/>
              </w:rPr>
            </w:pPr>
            <w:r w:rsidRPr="00614B7A">
              <w:rPr>
                <w:rFonts w:eastAsia="SimSun" w:cs="Arial"/>
              </w:rPr>
              <w:t>NOTE 5:</w:t>
            </w:r>
            <w:r w:rsidRPr="00614B7A">
              <w:rPr>
                <w:rFonts w:cs="Arial"/>
                <w:lang w:eastAsia="zh-TW"/>
              </w:rPr>
              <w:tab/>
              <w:t>Test only one EN-DC combination per 5G NR band as</w:t>
            </w:r>
            <w:r w:rsidRPr="00614B7A">
              <w:rPr>
                <w:rFonts w:eastAsia="SimSun" w:cs="Arial"/>
              </w:rPr>
              <w:t xml:space="preserve"> LTE anchor agnostic approach is applied. </w:t>
            </w:r>
          </w:p>
        </w:tc>
      </w:tr>
    </w:tbl>
    <w:p w14:paraId="23421880" w14:textId="77777777" w:rsidR="00A85D8A" w:rsidRPr="00614B7A" w:rsidRDefault="00A85D8A" w:rsidP="00A85D8A"/>
    <w:p w14:paraId="39B2B7A6" w14:textId="77777777" w:rsidR="00A85D8A" w:rsidRPr="00614B7A" w:rsidRDefault="00A85D8A" w:rsidP="00A85D8A">
      <w:pPr>
        <w:pStyle w:val="TH"/>
      </w:pPr>
      <w:r w:rsidRPr="00614B7A">
        <w:lastRenderedPageBreak/>
        <w:t>Table 4.1.3-1a: Void</w:t>
      </w:r>
    </w:p>
    <w:p w14:paraId="183C2A48" w14:textId="77777777" w:rsidR="00A85D8A" w:rsidRPr="00614B7A" w:rsidRDefault="00A85D8A" w:rsidP="00A85D8A">
      <w:pPr>
        <w:pStyle w:val="TH"/>
      </w:pPr>
      <w:r w:rsidRPr="00614B7A">
        <w:t>Table 4.1</w:t>
      </w:r>
      <w:r w:rsidRPr="00614B7A">
        <w:rPr>
          <w:lang w:eastAsia="zh-CN"/>
        </w:rPr>
        <w:t>.3</w:t>
      </w:r>
      <w:r w:rsidRPr="00614B7A">
        <w:t>-1b: Void</w:t>
      </w:r>
    </w:p>
    <w:p w14:paraId="572ED0DD" w14:textId="77777777" w:rsidR="00A85D8A" w:rsidRPr="00614B7A" w:rsidRDefault="00A85D8A" w:rsidP="00A85D8A">
      <w:pPr>
        <w:pStyle w:val="TH"/>
      </w:pPr>
      <w:r w:rsidRPr="00614B7A">
        <w:t>Table 4.1</w:t>
      </w:r>
      <w:r w:rsidRPr="00614B7A">
        <w:rPr>
          <w:lang w:eastAsia="zh-CN"/>
        </w:rPr>
        <w:t>.3</w:t>
      </w:r>
      <w:r w:rsidRPr="00614B7A">
        <w:t>-1c: Void</w:t>
      </w:r>
    </w:p>
    <w:p w14:paraId="3A0F9DC7" w14:textId="77777777" w:rsidR="00A85D8A" w:rsidRPr="00614B7A" w:rsidRDefault="00A85D8A" w:rsidP="00A85D8A">
      <w:pPr>
        <w:rPr>
          <w:lang w:eastAsia="zh-CN"/>
        </w:rPr>
      </w:pPr>
    </w:p>
    <w:p w14:paraId="0424BFED" w14:textId="77777777" w:rsidR="00A85D8A" w:rsidRPr="00614B7A" w:rsidRDefault="00A85D8A" w:rsidP="00A85D8A">
      <w:pPr>
        <w:spacing w:after="0"/>
        <w:rPr>
          <w:iCs/>
          <w:color w:val="FF0000"/>
          <w:lang w:eastAsia="zh-CN"/>
        </w:rPr>
        <w:sectPr w:rsidR="00A85D8A" w:rsidRPr="00614B7A" w:rsidSect="00BE3F9E">
          <w:footnotePr>
            <w:numRestart w:val="eachSect"/>
          </w:footnotePr>
          <w:pgSz w:w="16840" w:h="11907" w:orient="landscape"/>
          <w:pgMar w:top="1140" w:right="1412" w:bottom="1140" w:left="1140" w:header="567" w:footer="567" w:gutter="0"/>
          <w:cols w:space="720"/>
        </w:sectPr>
      </w:pPr>
    </w:p>
    <w:p w14:paraId="10E39867" w14:textId="77777777" w:rsidR="00A85D8A" w:rsidRPr="00614B7A" w:rsidRDefault="00A85D8A" w:rsidP="00A85D8A">
      <w:pPr>
        <w:pStyle w:val="Heading3"/>
        <w:rPr>
          <w:rFonts w:eastAsia="Batang"/>
          <w:lang w:eastAsia="ja-JP"/>
        </w:rPr>
      </w:pPr>
      <w:bookmarkStart w:id="313" w:name="_Toc20936810"/>
      <w:bookmarkStart w:id="314" w:name="_Toc36713256"/>
      <w:bookmarkStart w:id="315" w:name="_Toc36713659"/>
      <w:bookmarkStart w:id="316" w:name="_Toc52217972"/>
      <w:bookmarkStart w:id="317" w:name="_Toc58499584"/>
      <w:bookmarkStart w:id="318" w:name="_Toc68538441"/>
      <w:bookmarkStart w:id="319" w:name="_Toc75510024"/>
      <w:bookmarkStart w:id="320" w:name="_Toc90971502"/>
      <w:bookmarkStart w:id="321" w:name="_Toc100158410"/>
      <w:r w:rsidRPr="00614B7A">
        <w:rPr>
          <w:rFonts w:eastAsia="Batang"/>
          <w:lang w:eastAsia="ja-JP"/>
        </w:rPr>
        <w:lastRenderedPageBreak/>
        <w:t>4.1.4</w:t>
      </w:r>
      <w:r w:rsidRPr="00614B7A">
        <w:rPr>
          <w:rFonts w:eastAsia="Batang"/>
          <w:lang w:eastAsia="ja-JP"/>
        </w:rPr>
        <w:tab/>
        <w:t>Performance conformance test cases</w:t>
      </w:r>
      <w:bookmarkEnd w:id="313"/>
      <w:bookmarkEnd w:id="314"/>
      <w:bookmarkEnd w:id="315"/>
      <w:bookmarkEnd w:id="316"/>
      <w:bookmarkEnd w:id="317"/>
      <w:bookmarkEnd w:id="318"/>
      <w:bookmarkEnd w:id="319"/>
      <w:bookmarkEnd w:id="320"/>
      <w:bookmarkEnd w:id="321"/>
    </w:p>
    <w:p w14:paraId="065A6ED4" w14:textId="77777777" w:rsidR="00A85D8A" w:rsidRPr="00614B7A" w:rsidRDefault="00A85D8A" w:rsidP="00A85D8A">
      <w:pPr>
        <w:pStyle w:val="TH"/>
      </w:pPr>
      <w:r w:rsidRPr="00614B7A">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A85D8A" w:rsidRPr="00614B7A" w14:paraId="5F2FFABC" w14:textId="77777777" w:rsidTr="00BE3F9E">
        <w:trPr>
          <w:tblHeader/>
          <w:jc w:val="center"/>
        </w:trPr>
        <w:tc>
          <w:tcPr>
            <w:tcW w:w="1171" w:type="dxa"/>
            <w:tcBorders>
              <w:top w:val="single" w:sz="4" w:space="0" w:color="auto"/>
              <w:left w:val="single" w:sz="4" w:space="0" w:color="auto"/>
              <w:bottom w:val="nil"/>
              <w:right w:val="single" w:sz="4" w:space="0" w:color="auto"/>
            </w:tcBorders>
            <w:hideMark/>
          </w:tcPr>
          <w:p w14:paraId="565A7276" w14:textId="77777777" w:rsidR="00A85D8A" w:rsidRPr="00614B7A" w:rsidRDefault="00A85D8A" w:rsidP="00BE3F9E">
            <w:pPr>
              <w:pStyle w:val="TAH"/>
            </w:pPr>
            <w:r w:rsidRPr="00614B7A">
              <w:lastRenderedPageBreak/>
              <w:t>Clause</w:t>
            </w:r>
          </w:p>
        </w:tc>
        <w:tc>
          <w:tcPr>
            <w:tcW w:w="4520" w:type="dxa"/>
            <w:tcBorders>
              <w:top w:val="single" w:sz="4" w:space="0" w:color="auto"/>
              <w:left w:val="single" w:sz="4" w:space="0" w:color="auto"/>
              <w:bottom w:val="nil"/>
              <w:right w:val="single" w:sz="4" w:space="0" w:color="auto"/>
            </w:tcBorders>
            <w:hideMark/>
          </w:tcPr>
          <w:p w14:paraId="66E60297" w14:textId="77777777" w:rsidR="00A85D8A" w:rsidRPr="00614B7A" w:rsidRDefault="00A85D8A" w:rsidP="00BE3F9E">
            <w:pPr>
              <w:pStyle w:val="TAH"/>
            </w:pPr>
            <w:r w:rsidRPr="00614B7A">
              <w:t>TC Title</w:t>
            </w:r>
          </w:p>
        </w:tc>
        <w:tc>
          <w:tcPr>
            <w:tcW w:w="850" w:type="dxa"/>
            <w:tcBorders>
              <w:top w:val="single" w:sz="4" w:space="0" w:color="auto"/>
              <w:left w:val="single" w:sz="4" w:space="0" w:color="auto"/>
              <w:bottom w:val="nil"/>
              <w:right w:val="single" w:sz="4" w:space="0" w:color="auto"/>
            </w:tcBorders>
            <w:hideMark/>
          </w:tcPr>
          <w:p w14:paraId="20FE4003" w14:textId="77777777" w:rsidR="00A85D8A" w:rsidRPr="00614B7A" w:rsidRDefault="00A85D8A" w:rsidP="00BE3F9E">
            <w:pPr>
              <w:pStyle w:val="TAH"/>
            </w:pPr>
            <w:r w:rsidRPr="00614B7A">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54EA6ECF" w14:textId="77777777" w:rsidR="00A85D8A" w:rsidRPr="00614B7A" w:rsidRDefault="00A85D8A" w:rsidP="00BE3F9E">
            <w:pPr>
              <w:pStyle w:val="TAH"/>
            </w:pPr>
            <w:r w:rsidRPr="00614B7A">
              <w:t>Applicability</w:t>
            </w:r>
          </w:p>
        </w:tc>
        <w:tc>
          <w:tcPr>
            <w:tcW w:w="1559" w:type="dxa"/>
            <w:tcBorders>
              <w:top w:val="single" w:sz="4" w:space="0" w:color="auto"/>
              <w:left w:val="single" w:sz="4" w:space="0" w:color="auto"/>
              <w:bottom w:val="nil"/>
              <w:right w:val="single" w:sz="4" w:space="0" w:color="auto"/>
            </w:tcBorders>
            <w:hideMark/>
          </w:tcPr>
          <w:p w14:paraId="40A9CC1F" w14:textId="77777777" w:rsidR="00A85D8A" w:rsidRPr="00614B7A" w:rsidRDefault="00A85D8A" w:rsidP="00BE3F9E">
            <w:pPr>
              <w:pStyle w:val="TAH"/>
            </w:pPr>
            <w:r w:rsidRPr="00614B7A">
              <w:t>Tested Bands Selection</w:t>
            </w:r>
          </w:p>
        </w:tc>
        <w:tc>
          <w:tcPr>
            <w:tcW w:w="1984" w:type="dxa"/>
            <w:tcBorders>
              <w:top w:val="single" w:sz="4" w:space="0" w:color="auto"/>
              <w:left w:val="single" w:sz="4" w:space="0" w:color="auto"/>
              <w:bottom w:val="nil"/>
              <w:right w:val="single" w:sz="4" w:space="0" w:color="auto"/>
            </w:tcBorders>
            <w:hideMark/>
          </w:tcPr>
          <w:p w14:paraId="4D08A1B2" w14:textId="77777777" w:rsidR="00A85D8A" w:rsidRPr="00614B7A" w:rsidRDefault="00A85D8A" w:rsidP="00BE3F9E">
            <w:pPr>
              <w:pStyle w:val="TAH"/>
            </w:pPr>
            <w:r w:rsidRPr="00614B7A">
              <w:t>Additional Information</w:t>
            </w:r>
          </w:p>
        </w:tc>
      </w:tr>
      <w:tr w:rsidR="00A85D8A" w:rsidRPr="00614B7A" w14:paraId="0295CA36" w14:textId="77777777" w:rsidTr="00BE3F9E">
        <w:trPr>
          <w:tblHeader/>
          <w:jc w:val="center"/>
        </w:trPr>
        <w:tc>
          <w:tcPr>
            <w:tcW w:w="1171" w:type="dxa"/>
            <w:tcBorders>
              <w:top w:val="nil"/>
              <w:left w:val="single" w:sz="4" w:space="0" w:color="auto"/>
              <w:bottom w:val="single" w:sz="4" w:space="0" w:color="auto"/>
              <w:right w:val="single" w:sz="4" w:space="0" w:color="auto"/>
            </w:tcBorders>
          </w:tcPr>
          <w:p w14:paraId="4EB2ECAA" w14:textId="77777777" w:rsidR="00A85D8A" w:rsidRPr="00614B7A" w:rsidRDefault="00A85D8A" w:rsidP="00BE3F9E">
            <w:pPr>
              <w:pStyle w:val="TAH"/>
            </w:pPr>
          </w:p>
        </w:tc>
        <w:tc>
          <w:tcPr>
            <w:tcW w:w="4520" w:type="dxa"/>
            <w:tcBorders>
              <w:top w:val="nil"/>
              <w:left w:val="single" w:sz="4" w:space="0" w:color="auto"/>
              <w:bottom w:val="single" w:sz="4" w:space="0" w:color="auto"/>
              <w:right w:val="single" w:sz="4" w:space="0" w:color="auto"/>
            </w:tcBorders>
          </w:tcPr>
          <w:p w14:paraId="412E24F4" w14:textId="77777777" w:rsidR="00A85D8A" w:rsidRPr="00614B7A" w:rsidRDefault="00A85D8A" w:rsidP="00BE3F9E">
            <w:pPr>
              <w:pStyle w:val="TAH"/>
            </w:pPr>
          </w:p>
        </w:tc>
        <w:tc>
          <w:tcPr>
            <w:tcW w:w="850" w:type="dxa"/>
            <w:tcBorders>
              <w:top w:val="nil"/>
              <w:left w:val="single" w:sz="4" w:space="0" w:color="auto"/>
              <w:bottom w:val="single" w:sz="4" w:space="0" w:color="auto"/>
              <w:right w:val="single" w:sz="4" w:space="0" w:color="auto"/>
            </w:tcBorders>
          </w:tcPr>
          <w:p w14:paraId="224C6D66" w14:textId="77777777" w:rsidR="00A85D8A" w:rsidRPr="00614B7A" w:rsidRDefault="00A85D8A" w:rsidP="00BE3F9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90DA3D7" w14:textId="77777777" w:rsidR="00A85D8A" w:rsidRPr="00614B7A" w:rsidRDefault="00A85D8A" w:rsidP="00BE3F9E">
            <w:pPr>
              <w:pStyle w:val="TAH"/>
            </w:pPr>
            <w:r w:rsidRPr="00614B7A">
              <w:t>Condition</w:t>
            </w:r>
          </w:p>
        </w:tc>
        <w:tc>
          <w:tcPr>
            <w:tcW w:w="3197" w:type="dxa"/>
            <w:tcBorders>
              <w:top w:val="single" w:sz="4" w:space="0" w:color="auto"/>
              <w:left w:val="single" w:sz="4" w:space="0" w:color="auto"/>
              <w:bottom w:val="single" w:sz="4" w:space="0" w:color="auto"/>
              <w:right w:val="single" w:sz="4" w:space="0" w:color="auto"/>
            </w:tcBorders>
            <w:hideMark/>
          </w:tcPr>
          <w:p w14:paraId="4B535B60" w14:textId="77777777" w:rsidR="00A85D8A" w:rsidRPr="00614B7A" w:rsidRDefault="00A85D8A" w:rsidP="00BE3F9E">
            <w:pPr>
              <w:pStyle w:val="TAH"/>
            </w:pPr>
            <w:r w:rsidRPr="00614B7A">
              <w:t>Comment</w:t>
            </w:r>
          </w:p>
        </w:tc>
        <w:tc>
          <w:tcPr>
            <w:tcW w:w="1559" w:type="dxa"/>
            <w:tcBorders>
              <w:top w:val="nil"/>
              <w:left w:val="single" w:sz="4" w:space="0" w:color="auto"/>
              <w:bottom w:val="single" w:sz="4" w:space="0" w:color="auto"/>
              <w:right w:val="single" w:sz="4" w:space="0" w:color="auto"/>
            </w:tcBorders>
          </w:tcPr>
          <w:p w14:paraId="57E55DC5" w14:textId="77777777" w:rsidR="00A85D8A" w:rsidRPr="00614B7A" w:rsidRDefault="00A85D8A" w:rsidP="00BE3F9E">
            <w:pPr>
              <w:pStyle w:val="TAH"/>
            </w:pPr>
          </w:p>
        </w:tc>
        <w:tc>
          <w:tcPr>
            <w:tcW w:w="1984" w:type="dxa"/>
            <w:tcBorders>
              <w:top w:val="nil"/>
              <w:left w:val="single" w:sz="4" w:space="0" w:color="auto"/>
              <w:bottom w:val="single" w:sz="4" w:space="0" w:color="auto"/>
              <w:right w:val="single" w:sz="4" w:space="0" w:color="auto"/>
            </w:tcBorders>
          </w:tcPr>
          <w:p w14:paraId="154B3DFD" w14:textId="77777777" w:rsidR="00A85D8A" w:rsidRPr="00614B7A" w:rsidRDefault="00A85D8A" w:rsidP="00BE3F9E">
            <w:pPr>
              <w:pStyle w:val="TAH"/>
            </w:pPr>
          </w:p>
        </w:tc>
      </w:tr>
      <w:tr w:rsidR="00A85D8A" w:rsidRPr="00614B7A" w14:paraId="102F14A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7B2F0A" w14:textId="77777777" w:rsidR="00A85D8A" w:rsidRPr="00614B7A" w:rsidRDefault="00A85D8A" w:rsidP="00BE3F9E">
            <w:pPr>
              <w:pStyle w:val="TAL"/>
              <w:rPr>
                <w:b/>
              </w:rPr>
            </w:pPr>
            <w:r w:rsidRPr="00614B7A">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BC88007" w14:textId="77777777" w:rsidR="00A85D8A" w:rsidRPr="00614B7A" w:rsidRDefault="00A85D8A" w:rsidP="00BE3F9E">
            <w:pPr>
              <w:pStyle w:val="TAL"/>
              <w:rPr>
                <w:b/>
                <w:lang w:eastAsia="zh-CN"/>
              </w:rPr>
            </w:pPr>
            <w:r w:rsidRPr="00614B7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E484E1"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CA7AA4"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CFA351" w14:textId="77777777" w:rsidR="00A85D8A" w:rsidRPr="00614B7A" w:rsidRDefault="00A85D8A" w:rsidP="00BE3F9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CB94E0B" w14:textId="77777777" w:rsidR="00A85D8A" w:rsidRPr="00614B7A" w:rsidRDefault="00A85D8A" w:rsidP="00BE3F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BF3B9E3" w14:textId="77777777" w:rsidR="00A85D8A" w:rsidRPr="00614B7A" w:rsidRDefault="00A85D8A" w:rsidP="00BE3F9E">
            <w:pPr>
              <w:pStyle w:val="TAL"/>
              <w:rPr>
                <w:b/>
                <w:lang w:eastAsia="zh-CN"/>
              </w:rPr>
            </w:pPr>
          </w:p>
        </w:tc>
      </w:tr>
      <w:tr w:rsidR="00A85D8A" w:rsidRPr="00614B7A" w14:paraId="019CFB1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3826AD" w14:textId="77777777" w:rsidR="00A85D8A" w:rsidRPr="00614B7A" w:rsidRDefault="00A85D8A" w:rsidP="00BE3F9E">
            <w:pPr>
              <w:pStyle w:val="TAL"/>
              <w:rPr>
                <w:b/>
              </w:rPr>
            </w:pPr>
            <w:r w:rsidRPr="00614B7A">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A30BD25" w14:textId="77777777" w:rsidR="00A85D8A" w:rsidRPr="00614B7A" w:rsidRDefault="00A85D8A" w:rsidP="00BE3F9E">
            <w:pPr>
              <w:pStyle w:val="TAL"/>
              <w:rPr>
                <w:b/>
              </w:rPr>
            </w:pPr>
            <w:r w:rsidRPr="00614B7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D52FD9"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9977F8"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9C1A4B" w14:textId="77777777" w:rsidR="00A85D8A" w:rsidRPr="00614B7A" w:rsidRDefault="00A85D8A" w:rsidP="00BE3F9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8A987BC" w14:textId="77777777" w:rsidR="00A85D8A" w:rsidRPr="00614B7A" w:rsidRDefault="00A85D8A" w:rsidP="00BE3F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AC924FE" w14:textId="77777777" w:rsidR="00A85D8A" w:rsidRPr="00614B7A" w:rsidRDefault="00A85D8A" w:rsidP="00BE3F9E">
            <w:pPr>
              <w:pStyle w:val="TAL"/>
              <w:rPr>
                <w:b/>
                <w:lang w:eastAsia="zh-CN"/>
              </w:rPr>
            </w:pPr>
          </w:p>
        </w:tc>
      </w:tr>
      <w:tr w:rsidR="00A85D8A" w:rsidRPr="00614B7A" w14:paraId="514B7E9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E5A7560" w14:textId="77777777" w:rsidR="00A85D8A" w:rsidRPr="00614B7A" w:rsidRDefault="00A85D8A" w:rsidP="00BE3F9E">
            <w:pPr>
              <w:pStyle w:val="TAL"/>
              <w:rPr>
                <w:bCs/>
              </w:rPr>
            </w:pPr>
            <w:r w:rsidRPr="00614B7A">
              <w:t>5.2.2.1.1_1</w:t>
            </w:r>
          </w:p>
        </w:tc>
        <w:tc>
          <w:tcPr>
            <w:tcW w:w="4520" w:type="dxa"/>
            <w:tcBorders>
              <w:top w:val="single" w:sz="4" w:space="0" w:color="auto"/>
              <w:left w:val="single" w:sz="4" w:space="0" w:color="auto"/>
              <w:bottom w:val="single" w:sz="4" w:space="0" w:color="auto"/>
              <w:right w:val="single" w:sz="4" w:space="0" w:color="auto"/>
            </w:tcBorders>
            <w:hideMark/>
          </w:tcPr>
          <w:p w14:paraId="6F55EF04" w14:textId="77777777" w:rsidR="00A85D8A" w:rsidRPr="00614B7A" w:rsidRDefault="00A85D8A" w:rsidP="00BE3F9E">
            <w:pPr>
              <w:pStyle w:val="TAL"/>
              <w:rPr>
                <w:bCs/>
              </w:rPr>
            </w:pPr>
            <w:r w:rsidRPr="00614B7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BF5DAB" w14:textId="77777777" w:rsidR="00A85D8A" w:rsidRPr="00614B7A" w:rsidRDefault="00A85D8A" w:rsidP="00BE3F9E">
            <w:pPr>
              <w:pStyle w:val="TAC"/>
            </w:pPr>
            <w:r w:rsidRPr="00614B7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7954A5" w14:textId="77777777" w:rsidR="00A85D8A" w:rsidRPr="00614B7A" w:rsidRDefault="00A85D8A" w:rsidP="00BE3F9E">
            <w:pPr>
              <w:pStyle w:val="TAL"/>
            </w:pPr>
            <w:r w:rsidRPr="00614B7A">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FB10A85" w14:textId="77777777" w:rsidR="00A85D8A" w:rsidRPr="00614B7A" w:rsidRDefault="00A85D8A" w:rsidP="00BE3F9E">
            <w:pPr>
              <w:pStyle w:val="TAL"/>
            </w:pPr>
            <w:r w:rsidRPr="00614B7A">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5ED5C38" w14:textId="77777777" w:rsidR="00A85D8A" w:rsidRPr="00614B7A" w:rsidRDefault="00A85D8A" w:rsidP="00BE3F9E">
            <w:pPr>
              <w:pStyle w:val="TAL"/>
            </w:pPr>
            <w:r w:rsidRPr="00614B7A">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DF7AA41" w14:textId="77777777" w:rsidR="00A85D8A" w:rsidRPr="00614B7A" w:rsidRDefault="00A85D8A" w:rsidP="00BE3F9E">
            <w:pPr>
              <w:pStyle w:val="TAL"/>
            </w:pPr>
          </w:p>
        </w:tc>
      </w:tr>
      <w:tr w:rsidR="00A85D8A" w:rsidRPr="00614B7A" w14:paraId="4CE9A68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84548BE" w14:textId="77777777" w:rsidR="00A85D8A" w:rsidRPr="00614B7A" w:rsidRDefault="00A85D8A" w:rsidP="00BE3F9E">
            <w:pPr>
              <w:pStyle w:val="TAL"/>
              <w:rPr>
                <w:bCs/>
              </w:rPr>
            </w:pPr>
            <w:r w:rsidRPr="00614B7A">
              <w:t>5.2.2.1.1_2</w:t>
            </w:r>
          </w:p>
        </w:tc>
        <w:tc>
          <w:tcPr>
            <w:tcW w:w="4520" w:type="dxa"/>
            <w:tcBorders>
              <w:top w:val="single" w:sz="4" w:space="0" w:color="auto"/>
              <w:left w:val="single" w:sz="4" w:space="0" w:color="auto"/>
              <w:bottom w:val="single" w:sz="4" w:space="0" w:color="auto"/>
              <w:right w:val="single" w:sz="4" w:space="0" w:color="auto"/>
            </w:tcBorders>
            <w:hideMark/>
          </w:tcPr>
          <w:p w14:paraId="75047697" w14:textId="77777777" w:rsidR="00A85D8A" w:rsidRPr="00614B7A" w:rsidRDefault="00A85D8A" w:rsidP="00BE3F9E">
            <w:pPr>
              <w:pStyle w:val="TAL"/>
            </w:pPr>
            <w:r w:rsidRPr="00614B7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466954" w14:textId="77777777" w:rsidR="00A85D8A" w:rsidRPr="00614B7A" w:rsidRDefault="00A85D8A" w:rsidP="00BE3F9E">
            <w:pPr>
              <w:pStyle w:val="TAC"/>
            </w:pPr>
            <w:r w:rsidRPr="00614B7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4399B3" w14:textId="77777777" w:rsidR="00A85D8A" w:rsidRPr="00614B7A" w:rsidRDefault="00A85D8A" w:rsidP="00BE3F9E">
            <w:pPr>
              <w:pStyle w:val="TAL"/>
            </w:pPr>
            <w:r w:rsidRPr="00614B7A">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036C4E3C" w14:textId="77777777" w:rsidR="00A85D8A" w:rsidRPr="00614B7A" w:rsidRDefault="00A85D8A" w:rsidP="00BE3F9E">
            <w:pPr>
              <w:pStyle w:val="TAL"/>
            </w:pPr>
            <w:r w:rsidRPr="00614B7A">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01FDFB" w14:textId="77777777" w:rsidR="00A85D8A" w:rsidRPr="00614B7A" w:rsidRDefault="00A85D8A" w:rsidP="00BE3F9E">
            <w:pPr>
              <w:pStyle w:val="TAL"/>
            </w:pPr>
            <w:r w:rsidRPr="00614B7A">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0796A24" w14:textId="77777777" w:rsidR="00A85D8A" w:rsidRPr="00614B7A" w:rsidRDefault="00A85D8A" w:rsidP="00BE3F9E">
            <w:pPr>
              <w:pStyle w:val="TAL"/>
            </w:pPr>
          </w:p>
        </w:tc>
      </w:tr>
      <w:tr w:rsidR="00A85D8A" w:rsidRPr="00614B7A" w14:paraId="1E36FEC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AA6F691" w14:textId="77777777" w:rsidR="00A85D8A" w:rsidRPr="00614B7A" w:rsidRDefault="00A85D8A" w:rsidP="00BE3F9E">
            <w:pPr>
              <w:pStyle w:val="TAL"/>
              <w:rPr>
                <w:bCs/>
              </w:rPr>
            </w:pPr>
            <w:r w:rsidRPr="00614B7A">
              <w:t>5.2.2.1.2_1</w:t>
            </w:r>
          </w:p>
        </w:tc>
        <w:tc>
          <w:tcPr>
            <w:tcW w:w="4520" w:type="dxa"/>
            <w:tcBorders>
              <w:top w:val="single" w:sz="4" w:space="0" w:color="auto"/>
              <w:left w:val="single" w:sz="4" w:space="0" w:color="auto"/>
              <w:bottom w:val="single" w:sz="4" w:space="0" w:color="auto"/>
              <w:right w:val="single" w:sz="4" w:space="0" w:color="auto"/>
            </w:tcBorders>
            <w:hideMark/>
          </w:tcPr>
          <w:p w14:paraId="324DF656" w14:textId="77777777" w:rsidR="00A85D8A" w:rsidRPr="00614B7A" w:rsidRDefault="00A85D8A" w:rsidP="00BE3F9E">
            <w:pPr>
              <w:pStyle w:val="TAL"/>
            </w:pPr>
            <w:r w:rsidRPr="00614B7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F01D07" w14:textId="77777777" w:rsidR="00A85D8A" w:rsidRPr="00614B7A" w:rsidRDefault="00A85D8A" w:rsidP="00BE3F9E">
            <w:pPr>
              <w:pStyle w:val="TAC"/>
            </w:pPr>
            <w:r w:rsidRPr="00614B7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9682F0" w14:textId="77777777" w:rsidR="00A85D8A" w:rsidRPr="00614B7A" w:rsidRDefault="00A85D8A" w:rsidP="00BE3F9E">
            <w:pPr>
              <w:pStyle w:val="TAL"/>
            </w:pPr>
            <w:r w:rsidRPr="00614B7A">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22A1284" w14:textId="77777777" w:rsidR="00A85D8A" w:rsidRPr="00614B7A" w:rsidRDefault="00A85D8A" w:rsidP="00BE3F9E">
            <w:pPr>
              <w:pStyle w:val="TAL"/>
            </w:pPr>
            <w:r w:rsidRPr="00614B7A">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155048" w14:textId="77777777" w:rsidR="00A85D8A" w:rsidRPr="00614B7A" w:rsidRDefault="00A85D8A" w:rsidP="00BE3F9E">
            <w:pPr>
              <w:pStyle w:val="TAL"/>
            </w:pPr>
            <w:r w:rsidRPr="00614B7A">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B5BD95" w14:textId="77777777" w:rsidR="00A85D8A" w:rsidRPr="00614B7A" w:rsidRDefault="00A85D8A" w:rsidP="00BE3F9E">
            <w:pPr>
              <w:pStyle w:val="TAL"/>
            </w:pPr>
          </w:p>
        </w:tc>
      </w:tr>
      <w:tr w:rsidR="00A85D8A" w:rsidRPr="00614B7A" w14:paraId="0B75652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ED8153E" w14:textId="77777777" w:rsidR="00A85D8A" w:rsidRPr="00614B7A" w:rsidRDefault="00A85D8A" w:rsidP="00BE3F9E">
            <w:pPr>
              <w:pStyle w:val="TAL"/>
              <w:rPr>
                <w:rFonts w:cs="Arial"/>
              </w:rPr>
            </w:pPr>
            <w:r w:rsidRPr="00614B7A">
              <w:t>5.2.2.1.3_1</w:t>
            </w:r>
          </w:p>
        </w:tc>
        <w:tc>
          <w:tcPr>
            <w:tcW w:w="4520" w:type="dxa"/>
            <w:tcBorders>
              <w:top w:val="single" w:sz="4" w:space="0" w:color="auto"/>
              <w:left w:val="single" w:sz="4" w:space="0" w:color="auto"/>
              <w:bottom w:val="single" w:sz="4" w:space="0" w:color="auto"/>
              <w:right w:val="single" w:sz="4" w:space="0" w:color="auto"/>
            </w:tcBorders>
            <w:hideMark/>
          </w:tcPr>
          <w:p w14:paraId="02B3D148" w14:textId="77777777" w:rsidR="00A85D8A" w:rsidRPr="00614B7A" w:rsidRDefault="00A85D8A" w:rsidP="00BE3F9E">
            <w:pPr>
              <w:pStyle w:val="TAL"/>
              <w:rPr>
                <w:rFonts w:cs="Arial"/>
              </w:rPr>
            </w:pPr>
            <w:r w:rsidRPr="00614B7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705DE5" w14:textId="77777777" w:rsidR="00A85D8A" w:rsidRPr="00614B7A" w:rsidRDefault="00A85D8A" w:rsidP="00BE3F9E">
            <w:pPr>
              <w:pStyle w:val="TAC"/>
              <w:rPr>
                <w:rFonts w:cs="Arial"/>
              </w:rPr>
            </w:pPr>
            <w:r w:rsidRPr="00614B7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CEF083" w14:textId="77777777" w:rsidR="00A85D8A" w:rsidRPr="00614B7A" w:rsidRDefault="00A85D8A" w:rsidP="00BE3F9E">
            <w:pPr>
              <w:pStyle w:val="TAL"/>
              <w:rPr>
                <w:rFonts w:cs="Arial"/>
              </w:rPr>
            </w:pPr>
            <w:r w:rsidRPr="00614B7A">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69EDA5A8" w14:textId="77777777" w:rsidR="00A85D8A" w:rsidRPr="00614B7A" w:rsidRDefault="00A85D8A" w:rsidP="00BE3F9E">
            <w:pPr>
              <w:pStyle w:val="TAL"/>
              <w:rPr>
                <w:rFonts w:cs="Arial"/>
              </w:rPr>
            </w:pPr>
            <w:r w:rsidRPr="00614B7A">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F91697" w14:textId="77777777" w:rsidR="00A85D8A" w:rsidRPr="00614B7A" w:rsidRDefault="00A85D8A" w:rsidP="00BE3F9E">
            <w:pPr>
              <w:pStyle w:val="TAL"/>
              <w:rPr>
                <w:rFonts w:cs="Arial"/>
              </w:rPr>
            </w:pPr>
            <w:r w:rsidRPr="00614B7A">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AE482A9" w14:textId="77777777" w:rsidR="00A85D8A" w:rsidRPr="00614B7A" w:rsidRDefault="00A85D8A" w:rsidP="00BE3F9E">
            <w:pPr>
              <w:pStyle w:val="TAL"/>
            </w:pPr>
          </w:p>
        </w:tc>
      </w:tr>
      <w:tr w:rsidR="00A85D8A" w:rsidRPr="00614B7A" w14:paraId="2FAE2ED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1B5BE17" w14:textId="77777777" w:rsidR="00A85D8A" w:rsidRPr="00614B7A" w:rsidRDefault="00A85D8A" w:rsidP="00BE3F9E">
            <w:pPr>
              <w:pStyle w:val="TAL"/>
            </w:pPr>
            <w:r w:rsidRPr="00614B7A">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244A520C" w14:textId="77777777" w:rsidR="00A85D8A" w:rsidRPr="00614B7A" w:rsidRDefault="00A85D8A" w:rsidP="00BE3F9E">
            <w:pPr>
              <w:pStyle w:val="TAL"/>
            </w:pPr>
            <w:r w:rsidRPr="00614B7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3A5A18" w14:textId="77777777" w:rsidR="00A85D8A" w:rsidRPr="00614B7A" w:rsidRDefault="00A85D8A" w:rsidP="00BE3F9E">
            <w:pPr>
              <w:pStyle w:val="TAC"/>
              <w:rPr>
                <w:rFonts w:eastAsia="SimSun"/>
                <w:lang w:eastAsia="zh-CN"/>
              </w:rPr>
            </w:pPr>
            <w:r w:rsidRPr="00614B7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39F2C5A" w14:textId="77777777" w:rsidR="00A85D8A" w:rsidRPr="00614B7A" w:rsidRDefault="00A85D8A" w:rsidP="00BE3F9E">
            <w:pPr>
              <w:pStyle w:val="TAL"/>
              <w:rPr>
                <w:rFonts w:eastAsia="SimSun"/>
                <w:lang w:eastAsia="zh-CN"/>
              </w:rPr>
            </w:pPr>
            <w:r w:rsidRPr="00614B7A">
              <w:rPr>
                <w:rFonts w:cs="Arial"/>
              </w:rPr>
              <w:t>C015</w:t>
            </w:r>
            <w:r w:rsidRPr="00614B7A">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C75462C" w14:textId="77777777" w:rsidR="00A85D8A" w:rsidRPr="00614B7A" w:rsidRDefault="00A85D8A" w:rsidP="00BE3F9E">
            <w:pPr>
              <w:pStyle w:val="TAL"/>
              <w:rPr>
                <w:lang w:eastAsia="zh-CN"/>
              </w:rPr>
            </w:pPr>
            <w:r w:rsidRPr="00614B7A">
              <w:rPr>
                <w:rFonts w:cs="Arial"/>
              </w:rPr>
              <w:t>UEs supporting 5GS FDD FR1</w:t>
            </w:r>
            <w:r w:rsidRPr="00614B7A">
              <w:rPr>
                <w:lang w:eastAsia="zh-CN"/>
              </w:rPr>
              <w:t xml:space="preserve"> </w:t>
            </w:r>
            <w:r w:rsidRPr="00614B7A">
              <w:rPr>
                <w:rFonts w:cs="Arial"/>
              </w:rPr>
              <w:t>and additional DMRS for coex</w:t>
            </w:r>
            <w:r w:rsidRPr="00614B7A">
              <w:rPr>
                <w:rFonts w:eastAsia="SimSun" w:cs="Arial"/>
                <w:lang w:eastAsia="zh-CN"/>
              </w:rPr>
              <w:t>istence</w:t>
            </w:r>
            <w:r w:rsidRPr="00614B7A">
              <w:rPr>
                <w:rFonts w:cs="Arial"/>
              </w:rPr>
              <w:t xml:space="preserve"> with LTE CRS</w:t>
            </w:r>
            <w:r w:rsidRPr="00614B7A">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A11D8C8" w14:textId="77777777" w:rsidR="00A85D8A" w:rsidRPr="00614B7A" w:rsidRDefault="00A85D8A" w:rsidP="00BE3F9E">
            <w:pPr>
              <w:pStyle w:val="TAL"/>
              <w:rPr>
                <w:rFonts w:eastAsia="SimSun"/>
                <w:lang w:eastAsia="zh-CN"/>
              </w:rPr>
            </w:pPr>
            <w:r w:rsidRPr="00614B7A">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9B63F7C" w14:textId="77777777" w:rsidR="00A85D8A" w:rsidRPr="00614B7A" w:rsidRDefault="00A85D8A" w:rsidP="00BE3F9E">
            <w:pPr>
              <w:pStyle w:val="TAL"/>
            </w:pPr>
          </w:p>
        </w:tc>
      </w:tr>
      <w:tr w:rsidR="00A85D8A" w:rsidRPr="00614B7A" w14:paraId="6ADD92A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846FFA9" w14:textId="77777777" w:rsidR="00A85D8A" w:rsidRPr="00614B7A" w:rsidRDefault="00A85D8A" w:rsidP="00BE3F9E">
            <w:pPr>
              <w:pStyle w:val="TAL"/>
              <w:rPr>
                <w:rFonts w:cs="Arial"/>
              </w:rPr>
            </w:pPr>
            <w:r w:rsidRPr="00614B7A">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66CADA46" w14:textId="77777777" w:rsidR="00A85D8A" w:rsidRPr="00614B7A" w:rsidRDefault="00A85D8A" w:rsidP="00BE3F9E">
            <w:pPr>
              <w:pStyle w:val="TAL"/>
              <w:rPr>
                <w:rFonts w:cs="Arial"/>
              </w:rPr>
            </w:pPr>
            <w:r w:rsidRPr="00614B7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248E24" w14:textId="77777777" w:rsidR="00A85D8A" w:rsidRPr="00614B7A" w:rsidRDefault="00A85D8A" w:rsidP="00BE3F9E">
            <w:pPr>
              <w:pStyle w:val="TAC"/>
              <w:rPr>
                <w:rFonts w:cs="Arial"/>
              </w:rPr>
            </w:pPr>
            <w:r w:rsidRPr="00614B7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86DC556" w14:textId="77777777" w:rsidR="00A85D8A" w:rsidRPr="00614B7A" w:rsidRDefault="00A85D8A" w:rsidP="00BE3F9E">
            <w:pPr>
              <w:pStyle w:val="TAL"/>
            </w:pPr>
            <w:r w:rsidRPr="00614B7A">
              <w:t>C074</w:t>
            </w:r>
          </w:p>
        </w:tc>
        <w:tc>
          <w:tcPr>
            <w:tcW w:w="3197" w:type="dxa"/>
            <w:tcBorders>
              <w:top w:val="single" w:sz="4" w:space="0" w:color="auto"/>
              <w:left w:val="single" w:sz="4" w:space="0" w:color="auto"/>
              <w:bottom w:val="single" w:sz="4" w:space="0" w:color="auto"/>
              <w:right w:val="single" w:sz="4" w:space="0" w:color="auto"/>
            </w:tcBorders>
            <w:hideMark/>
          </w:tcPr>
          <w:p w14:paraId="763827F1" w14:textId="77777777" w:rsidR="00A85D8A" w:rsidRPr="00614B7A" w:rsidRDefault="00A85D8A" w:rsidP="00BE3F9E">
            <w:pPr>
              <w:pStyle w:val="TAL"/>
              <w:rPr>
                <w:lang w:eastAsia="zh-CN"/>
              </w:rPr>
            </w:pPr>
            <w:r w:rsidRPr="00614B7A">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3612F20" w14:textId="77777777" w:rsidR="00A85D8A" w:rsidRPr="00614B7A" w:rsidRDefault="00A85D8A" w:rsidP="00BE3F9E">
            <w:pPr>
              <w:pStyle w:val="TAL"/>
              <w:rPr>
                <w:rFonts w:eastAsia="SimSun"/>
                <w:lang w:eastAsia="zh-CN"/>
              </w:rPr>
            </w:pPr>
            <w:r w:rsidRPr="00614B7A">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259D217" w14:textId="77777777" w:rsidR="00A85D8A" w:rsidRPr="00614B7A" w:rsidRDefault="00A85D8A" w:rsidP="00BE3F9E">
            <w:pPr>
              <w:pStyle w:val="TAL"/>
            </w:pPr>
          </w:p>
        </w:tc>
      </w:tr>
      <w:tr w:rsidR="00A85D8A" w:rsidRPr="00614B7A" w14:paraId="6188F9A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150B3EA" w14:textId="77777777" w:rsidR="00A85D8A" w:rsidRPr="00614B7A" w:rsidRDefault="00A85D8A" w:rsidP="00BE3F9E">
            <w:pPr>
              <w:pStyle w:val="TAL"/>
              <w:rPr>
                <w:rFonts w:cs="Arial"/>
              </w:rPr>
            </w:pPr>
            <w:r w:rsidRPr="00614B7A">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2012F359" w14:textId="77777777" w:rsidR="00A85D8A" w:rsidRPr="00614B7A" w:rsidRDefault="00A85D8A" w:rsidP="00BE3F9E">
            <w:pPr>
              <w:pStyle w:val="TAL"/>
              <w:rPr>
                <w:rFonts w:cs="Arial"/>
              </w:rPr>
            </w:pPr>
            <w:r w:rsidRPr="00614B7A">
              <w:t xml:space="preserve">2Rx FDD FR1 PDSCH repetitions over multiple slots performance - </w:t>
            </w:r>
            <w:r w:rsidRPr="00614B7A">
              <w:rPr>
                <w:lang w:eastAsia="zh-TW"/>
              </w:rPr>
              <w:t>2</w:t>
            </w:r>
            <w:r w:rsidRPr="00614B7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0E60EC" w14:textId="77777777" w:rsidR="00A85D8A" w:rsidRPr="00614B7A" w:rsidRDefault="00A85D8A" w:rsidP="00BE3F9E">
            <w:pPr>
              <w:pStyle w:val="TAC"/>
              <w:rPr>
                <w:rFonts w:cs="Arial"/>
              </w:rPr>
            </w:pPr>
            <w:r w:rsidRPr="00614B7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CA8EB11" w14:textId="77777777" w:rsidR="00A85D8A" w:rsidRPr="00614B7A" w:rsidRDefault="00A85D8A" w:rsidP="00BE3F9E">
            <w:pPr>
              <w:pStyle w:val="TAL"/>
            </w:pPr>
            <w:r w:rsidRPr="00614B7A">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074EC0E6" w14:textId="77777777" w:rsidR="00A85D8A" w:rsidRPr="00614B7A" w:rsidRDefault="00A85D8A" w:rsidP="00BE3F9E">
            <w:pPr>
              <w:pStyle w:val="TAL"/>
              <w:rPr>
                <w:lang w:eastAsia="zh-CN"/>
              </w:rPr>
            </w:pPr>
            <w:r w:rsidRPr="00614B7A">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34AE33C" w14:textId="77777777" w:rsidR="00A85D8A" w:rsidRPr="00614B7A" w:rsidRDefault="00A85D8A" w:rsidP="00BE3F9E">
            <w:pPr>
              <w:pStyle w:val="TAL"/>
              <w:rPr>
                <w:rFonts w:eastAsia="SimSun"/>
                <w:lang w:eastAsia="zh-CN"/>
              </w:rPr>
            </w:pPr>
            <w:r w:rsidRPr="00614B7A">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FC7108" w14:textId="77777777" w:rsidR="00A85D8A" w:rsidRPr="00614B7A" w:rsidRDefault="00A85D8A" w:rsidP="00BE3F9E">
            <w:pPr>
              <w:pStyle w:val="TAL"/>
            </w:pPr>
            <w:r w:rsidRPr="00614B7A">
              <w:rPr>
                <w:lang w:eastAsia="zh-CN"/>
              </w:rPr>
              <w:t>NOTE 1</w:t>
            </w:r>
          </w:p>
        </w:tc>
      </w:tr>
      <w:tr w:rsidR="00A85D8A" w:rsidRPr="00614B7A" w14:paraId="0A84E88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EDF3D69" w14:textId="77777777" w:rsidR="00A85D8A" w:rsidRPr="00614B7A" w:rsidRDefault="00A85D8A" w:rsidP="00BE3F9E">
            <w:pPr>
              <w:pStyle w:val="TAL"/>
              <w:rPr>
                <w:rFonts w:cs="Arial"/>
              </w:rPr>
            </w:pPr>
            <w:r w:rsidRPr="00614B7A">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3543BDA3" w14:textId="77777777" w:rsidR="00A85D8A" w:rsidRPr="00614B7A" w:rsidRDefault="00A85D8A" w:rsidP="00BE3F9E">
            <w:pPr>
              <w:pStyle w:val="TAL"/>
              <w:rPr>
                <w:rFonts w:cs="Arial"/>
              </w:rPr>
            </w:pPr>
            <w:r w:rsidRPr="00614B7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2CEDD8D" w14:textId="77777777" w:rsidR="00A85D8A" w:rsidRPr="00614B7A" w:rsidRDefault="00A85D8A" w:rsidP="00BE3F9E">
            <w:pPr>
              <w:pStyle w:val="TAC"/>
              <w:rPr>
                <w:rFonts w:cs="Arial"/>
              </w:rPr>
            </w:pPr>
            <w:r w:rsidRPr="00614B7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5161AB3" w14:textId="77777777" w:rsidR="00A85D8A" w:rsidRPr="00614B7A" w:rsidRDefault="00A85D8A" w:rsidP="00BE3F9E">
            <w:pPr>
              <w:pStyle w:val="TAL"/>
            </w:pPr>
            <w:r w:rsidRPr="00614B7A">
              <w:t>C116</w:t>
            </w:r>
          </w:p>
        </w:tc>
        <w:tc>
          <w:tcPr>
            <w:tcW w:w="3197" w:type="dxa"/>
            <w:tcBorders>
              <w:top w:val="single" w:sz="4" w:space="0" w:color="auto"/>
              <w:left w:val="single" w:sz="4" w:space="0" w:color="auto"/>
              <w:bottom w:val="single" w:sz="4" w:space="0" w:color="auto"/>
              <w:right w:val="single" w:sz="4" w:space="0" w:color="auto"/>
            </w:tcBorders>
          </w:tcPr>
          <w:p w14:paraId="4C0B32E0" w14:textId="77777777" w:rsidR="00A85D8A" w:rsidRPr="00614B7A" w:rsidRDefault="00A85D8A" w:rsidP="00BE3F9E">
            <w:pPr>
              <w:pStyle w:val="TAL"/>
              <w:rPr>
                <w:lang w:eastAsia="zh-CN"/>
              </w:rPr>
            </w:pPr>
            <w:r w:rsidRPr="00614B7A">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4AB90CB" w14:textId="77777777" w:rsidR="00A85D8A" w:rsidRPr="00614B7A" w:rsidRDefault="00A85D8A" w:rsidP="00BE3F9E">
            <w:pPr>
              <w:pStyle w:val="TAL"/>
              <w:rPr>
                <w:rFonts w:eastAsia="SimSun"/>
                <w:lang w:eastAsia="zh-CN"/>
              </w:rPr>
            </w:pPr>
            <w:r w:rsidRPr="00614B7A">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4DE9849" w14:textId="77777777" w:rsidR="00A85D8A" w:rsidRPr="00614B7A" w:rsidRDefault="00A85D8A" w:rsidP="00BE3F9E">
            <w:pPr>
              <w:pStyle w:val="TAL"/>
            </w:pPr>
          </w:p>
        </w:tc>
      </w:tr>
      <w:tr w:rsidR="00A85D8A" w:rsidRPr="00614B7A" w14:paraId="6679301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7D8A1B7" w14:textId="77777777" w:rsidR="00A85D8A" w:rsidRPr="00614B7A" w:rsidRDefault="00A85D8A" w:rsidP="00BE3F9E">
            <w:pPr>
              <w:pStyle w:val="TAL"/>
              <w:rPr>
                <w:rFonts w:cs="Arial"/>
              </w:rPr>
            </w:pPr>
            <w:r w:rsidRPr="00614B7A">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3CC09ED4" w14:textId="77777777" w:rsidR="00A85D8A" w:rsidRPr="00614B7A" w:rsidRDefault="00A85D8A" w:rsidP="00BE3F9E">
            <w:pPr>
              <w:pStyle w:val="TAL"/>
              <w:rPr>
                <w:rFonts w:cs="Arial"/>
              </w:rPr>
            </w:pPr>
            <w:r w:rsidRPr="00614B7A">
              <w:t xml:space="preserve">2Rx FDD FR1 PDSCH pre-emption performance - </w:t>
            </w:r>
            <w:r w:rsidRPr="00614B7A">
              <w:rPr>
                <w:lang w:eastAsia="zh-TW"/>
              </w:rPr>
              <w:t>2</w:t>
            </w:r>
            <w:r w:rsidRPr="00614B7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9A1171" w14:textId="77777777" w:rsidR="00A85D8A" w:rsidRPr="00614B7A" w:rsidRDefault="00A85D8A" w:rsidP="00BE3F9E">
            <w:pPr>
              <w:pStyle w:val="TAC"/>
              <w:rPr>
                <w:rFonts w:cs="Arial"/>
              </w:rPr>
            </w:pPr>
            <w:r w:rsidRPr="00614B7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59C0180" w14:textId="77777777" w:rsidR="00A85D8A" w:rsidRPr="00614B7A" w:rsidRDefault="00A85D8A" w:rsidP="00BE3F9E">
            <w:pPr>
              <w:pStyle w:val="TAL"/>
            </w:pPr>
            <w:r w:rsidRPr="00614B7A">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CF28975" w14:textId="77777777" w:rsidR="00A85D8A" w:rsidRPr="00614B7A" w:rsidRDefault="00A85D8A" w:rsidP="00BE3F9E">
            <w:pPr>
              <w:pStyle w:val="TAL"/>
              <w:rPr>
                <w:lang w:eastAsia="zh-CN"/>
              </w:rPr>
            </w:pPr>
            <w:r w:rsidRPr="00614B7A">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F900DF1" w14:textId="77777777" w:rsidR="00A85D8A" w:rsidRPr="00614B7A" w:rsidRDefault="00A85D8A" w:rsidP="00BE3F9E">
            <w:pPr>
              <w:pStyle w:val="TAL"/>
              <w:rPr>
                <w:rFonts w:eastAsia="SimSun"/>
                <w:lang w:eastAsia="zh-CN"/>
              </w:rPr>
            </w:pPr>
            <w:r w:rsidRPr="00614B7A">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73B87C" w14:textId="77777777" w:rsidR="00A85D8A" w:rsidRPr="00614B7A" w:rsidRDefault="00A85D8A" w:rsidP="00BE3F9E">
            <w:pPr>
              <w:pStyle w:val="TAL"/>
            </w:pPr>
          </w:p>
        </w:tc>
      </w:tr>
      <w:tr w:rsidR="00A85D8A" w:rsidRPr="00614B7A" w14:paraId="67B9FEA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2376B73" w14:textId="77777777" w:rsidR="00A85D8A" w:rsidRPr="00614B7A" w:rsidRDefault="00A85D8A" w:rsidP="00BE3F9E">
            <w:pPr>
              <w:pStyle w:val="TAL"/>
              <w:rPr>
                <w:rFonts w:cs="Arial"/>
              </w:rPr>
            </w:pPr>
            <w:r w:rsidRPr="00614B7A">
              <w:rPr>
                <w:rFonts w:cs="Arial"/>
              </w:rPr>
              <w:lastRenderedPageBreak/>
              <w:t>5.2.2.1.9_1</w:t>
            </w:r>
          </w:p>
        </w:tc>
        <w:tc>
          <w:tcPr>
            <w:tcW w:w="4520" w:type="dxa"/>
            <w:tcBorders>
              <w:top w:val="single" w:sz="4" w:space="0" w:color="auto"/>
              <w:left w:val="single" w:sz="4" w:space="0" w:color="auto"/>
              <w:bottom w:val="single" w:sz="4" w:space="0" w:color="auto"/>
              <w:right w:val="single" w:sz="4" w:space="0" w:color="auto"/>
            </w:tcBorders>
          </w:tcPr>
          <w:p w14:paraId="33220D58" w14:textId="77777777" w:rsidR="00A85D8A" w:rsidRPr="00614B7A" w:rsidRDefault="00A85D8A" w:rsidP="00BE3F9E">
            <w:pPr>
              <w:pStyle w:val="TAL"/>
              <w:rPr>
                <w:rFonts w:cs="Arial"/>
              </w:rPr>
            </w:pPr>
            <w:r w:rsidRPr="00614B7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C66B865" w14:textId="77777777" w:rsidR="00A85D8A" w:rsidRPr="00614B7A" w:rsidRDefault="00A85D8A" w:rsidP="00BE3F9E">
            <w:pPr>
              <w:pStyle w:val="TAC"/>
              <w:rPr>
                <w:rFonts w:cs="Arial"/>
              </w:rPr>
            </w:pPr>
            <w:r w:rsidRPr="00614B7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BBCC2D9" w14:textId="77777777" w:rsidR="00A85D8A" w:rsidRPr="00614B7A" w:rsidRDefault="00A85D8A" w:rsidP="00BE3F9E">
            <w:pPr>
              <w:pStyle w:val="TAL"/>
            </w:pPr>
            <w:r w:rsidRPr="00614B7A">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238BD59A" w14:textId="77777777" w:rsidR="00A85D8A" w:rsidRPr="00614B7A" w:rsidRDefault="00A85D8A" w:rsidP="00BE3F9E">
            <w:pPr>
              <w:pStyle w:val="TAL"/>
              <w:rPr>
                <w:lang w:eastAsia="zh-CN"/>
              </w:rPr>
            </w:pPr>
            <w:r w:rsidRPr="00614B7A">
              <w:rPr>
                <w:lang w:eastAsia="zh-CN"/>
              </w:rPr>
              <w:t xml:space="preserve">UEs supporting 5GS FDD FR1 and </w:t>
            </w:r>
            <w:r w:rsidRPr="00614B7A">
              <w:t>enhanced demodulation processing for HST-SFN joint transmission scheme</w:t>
            </w:r>
            <w:r w:rsidRPr="00614B7A">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8E3575" w14:textId="77777777" w:rsidR="00A85D8A" w:rsidRPr="00614B7A" w:rsidRDefault="00A85D8A" w:rsidP="00BE3F9E">
            <w:pPr>
              <w:pStyle w:val="TAL"/>
              <w:rPr>
                <w:rFonts w:eastAsia="SimSun"/>
                <w:lang w:eastAsia="zh-CN"/>
              </w:rPr>
            </w:pPr>
            <w:r w:rsidRPr="00614B7A">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A5B267" w14:textId="77777777" w:rsidR="00A85D8A" w:rsidRPr="00614B7A" w:rsidRDefault="00A85D8A" w:rsidP="00BE3F9E">
            <w:pPr>
              <w:pStyle w:val="TAL"/>
            </w:pPr>
          </w:p>
        </w:tc>
      </w:tr>
      <w:tr w:rsidR="00A85D8A" w:rsidRPr="00614B7A" w14:paraId="1656E23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56AE8FD" w14:textId="77777777" w:rsidR="00A85D8A" w:rsidRPr="00614B7A" w:rsidRDefault="00A85D8A" w:rsidP="00BE3F9E">
            <w:pPr>
              <w:pStyle w:val="TAL"/>
              <w:rPr>
                <w:rFonts w:cs="Arial"/>
              </w:rPr>
            </w:pPr>
            <w:r w:rsidRPr="00614B7A">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51792513" w14:textId="77777777" w:rsidR="00A85D8A" w:rsidRPr="00614B7A" w:rsidRDefault="00A85D8A" w:rsidP="00BE3F9E">
            <w:pPr>
              <w:pStyle w:val="TAL"/>
              <w:rPr>
                <w:rFonts w:cs="Arial"/>
              </w:rPr>
            </w:pPr>
            <w:r w:rsidRPr="00614B7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902AB6" w14:textId="77777777" w:rsidR="00A85D8A" w:rsidRPr="00614B7A" w:rsidRDefault="00A85D8A" w:rsidP="00BE3F9E">
            <w:pPr>
              <w:pStyle w:val="TAC"/>
              <w:rPr>
                <w:rFonts w:cs="Arial"/>
              </w:rPr>
            </w:pPr>
            <w:r w:rsidRPr="00614B7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8C355AB" w14:textId="77777777" w:rsidR="00A85D8A" w:rsidRPr="00614B7A" w:rsidRDefault="00A85D8A" w:rsidP="00BE3F9E">
            <w:pPr>
              <w:pStyle w:val="TAL"/>
            </w:pPr>
            <w:r w:rsidRPr="00614B7A">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8BA5AE4" w14:textId="77777777" w:rsidR="00A85D8A" w:rsidRPr="00614B7A" w:rsidRDefault="00A85D8A" w:rsidP="00BE3F9E">
            <w:pPr>
              <w:pStyle w:val="TAL"/>
              <w:rPr>
                <w:lang w:eastAsia="zh-CN"/>
              </w:rPr>
            </w:pPr>
            <w:r w:rsidRPr="00614B7A">
              <w:rPr>
                <w:lang w:eastAsia="zh-CN"/>
              </w:rPr>
              <w:t xml:space="preserve">UEs supporting 5GS FDD FR1 </w:t>
            </w:r>
            <w:r w:rsidRPr="00614B7A">
              <w:rPr>
                <w:kern w:val="2"/>
                <w:lang w:val="en-US" w:eastAsia="zh-CN" w:bidi="ar"/>
              </w:rPr>
              <w:t xml:space="preserve">and number of active TCI states per BWP per CC </w:t>
            </w:r>
            <w:r w:rsidRPr="00614B7A">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3D812A" w14:textId="77777777" w:rsidR="00A85D8A" w:rsidRPr="00614B7A" w:rsidRDefault="00A85D8A" w:rsidP="00BE3F9E">
            <w:pPr>
              <w:pStyle w:val="TAL"/>
              <w:rPr>
                <w:rFonts w:eastAsia="SimSun"/>
                <w:lang w:eastAsia="zh-CN"/>
              </w:rPr>
            </w:pPr>
            <w:r w:rsidRPr="00614B7A">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2912C23" w14:textId="77777777" w:rsidR="00A85D8A" w:rsidRPr="00614B7A" w:rsidRDefault="00A85D8A" w:rsidP="00BE3F9E">
            <w:pPr>
              <w:pStyle w:val="TAL"/>
            </w:pPr>
          </w:p>
        </w:tc>
      </w:tr>
      <w:tr w:rsidR="00A85D8A" w:rsidRPr="00614B7A" w14:paraId="718BB90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E30B42B" w14:textId="77777777" w:rsidR="00A85D8A" w:rsidRPr="00614B7A" w:rsidRDefault="00A85D8A" w:rsidP="00BE3F9E">
            <w:pPr>
              <w:pStyle w:val="TAL"/>
              <w:rPr>
                <w:rFonts w:cs="Arial"/>
              </w:rPr>
            </w:pPr>
            <w:r w:rsidRPr="00614B7A">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4D7CA6D8" w14:textId="77777777" w:rsidR="00A85D8A" w:rsidRPr="00614B7A" w:rsidRDefault="00A85D8A" w:rsidP="00BE3F9E">
            <w:pPr>
              <w:pStyle w:val="TAL"/>
              <w:rPr>
                <w:rFonts w:cs="Arial"/>
              </w:rPr>
            </w:pPr>
            <w:r w:rsidRPr="00614B7A">
              <w:t xml:space="preserve">2Rx FDD FR1 PDSCH Single-DCI based SDM scheme performance - </w:t>
            </w:r>
            <w:r w:rsidRPr="00614B7A">
              <w:rPr>
                <w:lang w:eastAsia="ja-JP"/>
              </w:rPr>
              <w:t>2</w:t>
            </w:r>
            <w:r w:rsidRPr="00614B7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198269" w14:textId="77777777" w:rsidR="00A85D8A" w:rsidRPr="00614B7A" w:rsidRDefault="00A85D8A" w:rsidP="00BE3F9E">
            <w:pPr>
              <w:pStyle w:val="TAC"/>
              <w:rPr>
                <w:rFonts w:cs="Arial"/>
              </w:rPr>
            </w:pPr>
            <w:r w:rsidRPr="00614B7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7ACDD18" w14:textId="77777777" w:rsidR="00A85D8A" w:rsidRPr="00614B7A" w:rsidRDefault="00A85D8A" w:rsidP="00BE3F9E">
            <w:pPr>
              <w:pStyle w:val="TAL"/>
              <w:rPr>
                <w:rFonts w:cs="Arial"/>
              </w:rPr>
            </w:pPr>
            <w:r w:rsidRPr="00614B7A">
              <w:t>C070</w:t>
            </w:r>
          </w:p>
        </w:tc>
        <w:tc>
          <w:tcPr>
            <w:tcW w:w="3197" w:type="dxa"/>
            <w:tcBorders>
              <w:top w:val="single" w:sz="4" w:space="0" w:color="auto"/>
              <w:left w:val="single" w:sz="4" w:space="0" w:color="auto"/>
              <w:bottom w:val="single" w:sz="4" w:space="0" w:color="auto"/>
              <w:right w:val="single" w:sz="4" w:space="0" w:color="auto"/>
            </w:tcBorders>
            <w:hideMark/>
          </w:tcPr>
          <w:p w14:paraId="6DAAD196" w14:textId="77777777" w:rsidR="00A85D8A" w:rsidRPr="00614B7A" w:rsidRDefault="00A85D8A" w:rsidP="00BE3F9E">
            <w:pPr>
              <w:pStyle w:val="TAL"/>
              <w:rPr>
                <w:rFonts w:cs="Arial"/>
              </w:rPr>
            </w:pPr>
            <w:r w:rsidRPr="00614B7A">
              <w:rPr>
                <w:lang w:eastAsia="zh-CN"/>
              </w:rPr>
              <w:t xml:space="preserve">UEs supporting 5GS FDD FR1 and </w:t>
            </w:r>
            <w:r w:rsidRPr="00614B7A">
              <w:rPr>
                <w:bCs/>
                <w:iCs/>
              </w:rPr>
              <w:t>single DCI based spatial division multiplexing scheme</w:t>
            </w:r>
            <w:r w:rsidRPr="00614B7A">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D374899" w14:textId="77777777" w:rsidR="00A85D8A" w:rsidRPr="00614B7A" w:rsidRDefault="00A85D8A" w:rsidP="00BE3F9E">
            <w:pPr>
              <w:pStyle w:val="TAL"/>
              <w:rPr>
                <w:rFonts w:cs="Arial"/>
              </w:rPr>
            </w:pPr>
            <w:r w:rsidRPr="00614B7A">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E8FF01" w14:textId="77777777" w:rsidR="00A85D8A" w:rsidRPr="00614B7A" w:rsidRDefault="00A85D8A" w:rsidP="00BE3F9E">
            <w:pPr>
              <w:pStyle w:val="TAL"/>
            </w:pPr>
          </w:p>
        </w:tc>
      </w:tr>
      <w:tr w:rsidR="00A85D8A" w:rsidRPr="00614B7A" w14:paraId="5E551F5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8454DEE" w14:textId="77777777" w:rsidR="00A85D8A" w:rsidRPr="00614B7A" w:rsidRDefault="00A85D8A" w:rsidP="00BE3F9E">
            <w:pPr>
              <w:pStyle w:val="TAL"/>
              <w:rPr>
                <w:rFonts w:cs="Arial"/>
              </w:rPr>
            </w:pPr>
            <w:r w:rsidRPr="00614B7A">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35CB72F6" w14:textId="77777777" w:rsidR="00A85D8A" w:rsidRPr="00614B7A" w:rsidRDefault="00A85D8A" w:rsidP="00BE3F9E">
            <w:pPr>
              <w:pStyle w:val="TAL"/>
            </w:pPr>
            <w:r w:rsidRPr="00614B7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906167E" w14:textId="77777777" w:rsidR="00A85D8A" w:rsidRPr="00614B7A" w:rsidRDefault="00A85D8A" w:rsidP="00BE3F9E">
            <w:pPr>
              <w:pStyle w:val="TAC"/>
              <w:rPr>
                <w:rFonts w:cs="Arial"/>
              </w:rPr>
            </w:pPr>
            <w:r w:rsidRPr="00614B7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999B26B" w14:textId="77777777" w:rsidR="00A85D8A" w:rsidRPr="00614B7A" w:rsidRDefault="00A85D8A" w:rsidP="00BE3F9E">
            <w:pPr>
              <w:pStyle w:val="TAL"/>
            </w:pPr>
            <w:r w:rsidRPr="00614B7A">
              <w:t>C113</w:t>
            </w:r>
          </w:p>
        </w:tc>
        <w:tc>
          <w:tcPr>
            <w:tcW w:w="3197" w:type="dxa"/>
            <w:tcBorders>
              <w:top w:val="single" w:sz="4" w:space="0" w:color="auto"/>
              <w:left w:val="single" w:sz="4" w:space="0" w:color="auto"/>
              <w:bottom w:val="single" w:sz="4" w:space="0" w:color="auto"/>
              <w:right w:val="single" w:sz="4" w:space="0" w:color="auto"/>
            </w:tcBorders>
          </w:tcPr>
          <w:p w14:paraId="785E9A1F" w14:textId="77777777" w:rsidR="00A85D8A" w:rsidRPr="00614B7A" w:rsidRDefault="00A85D8A" w:rsidP="00BE3F9E">
            <w:pPr>
              <w:pStyle w:val="TAL"/>
              <w:rPr>
                <w:lang w:eastAsia="zh-CN"/>
              </w:rPr>
            </w:pPr>
            <w:r w:rsidRPr="00614B7A">
              <w:rPr>
                <w:lang w:eastAsia="zh-CN"/>
              </w:rPr>
              <w:t xml:space="preserve">UEs supporting 5GS FDD FR1 and </w:t>
            </w:r>
            <w:r w:rsidRPr="00614B7A">
              <w:t>multi-DCI based multi-TRP</w:t>
            </w:r>
            <w:r w:rsidRPr="00614B7A">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04B7CA3" w14:textId="77777777" w:rsidR="00A85D8A" w:rsidRPr="00614B7A" w:rsidRDefault="00A85D8A" w:rsidP="00BE3F9E">
            <w:pPr>
              <w:pStyle w:val="TAL"/>
              <w:rPr>
                <w:rFonts w:eastAsia="SimSun"/>
                <w:lang w:eastAsia="zh-CN"/>
              </w:rPr>
            </w:pPr>
            <w:r w:rsidRPr="00614B7A">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AF97047" w14:textId="77777777" w:rsidR="00A85D8A" w:rsidRPr="00614B7A" w:rsidRDefault="00A85D8A" w:rsidP="00BE3F9E">
            <w:pPr>
              <w:pStyle w:val="TAL"/>
            </w:pPr>
          </w:p>
        </w:tc>
      </w:tr>
      <w:tr w:rsidR="00A85D8A" w:rsidRPr="00614B7A" w14:paraId="644E4A6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29F6A3B" w14:textId="77777777" w:rsidR="00A85D8A" w:rsidRPr="00614B7A" w:rsidRDefault="00A85D8A" w:rsidP="00BE3F9E">
            <w:pPr>
              <w:pStyle w:val="TAL"/>
              <w:rPr>
                <w:rFonts w:cs="Arial"/>
              </w:rPr>
            </w:pPr>
            <w:r w:rsidRPr="00614B7A">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38BAF9F4" w14:textId="77777777" w:rsidR="00A85D8A" w:rsidRPr="00614B7A" w:rsidRDefault="00A85D8A" w:rsidP="00BE3F9E">
            <w:pPr>
              <w:pStyle w:val="TAL"/>
            </w:pPr>
            <w:r w:rsidRPr="00614B7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813D909" w14:textId="77777777" w:rsidR="00A85D8A" w:rsidRPr="00614B7A" w:rsidRDefault="00A85D8A" w:rsidP="00BE3F9E">
            <w:pPr>
              <w:pStyle w:val="TAC"/>
              <w:rPr>
                <w:rFonts w:cs="Arial"/>
              </w:rPr>
            </w:pPr>
            <w:r w:rsidRPr="00614B7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C7A257B" w14:textId="77777777" w:rsidR="00A85D8A" w:rsidRPr="00614B7A" w:rsidRDefault="00A85D8A" w:rsidP="00BE3F9E">
            <w:pPr>
              <w:pStyle w:val="TAL"/>
            </w:pPr>
            <w:r w:rsidRPr="00614B7A">
              <w:t>C114</w:t>
            </w:r>
          </w:p>
        </w:tc>
        <w:tc>
          <w:tcPr>
            <w:tcW w:w="3197" w:type="dxa"/>
            <w:tcBorders>
              <w:top w:val="single" w:sz="4" w:space="0" w:color="auto"/>
              <w:left w:val="single" w:sz="4" w:space="0" w:color="auto"/>
              <w:bottom w:val="single" w:sz="4" w:space="0" w:color="auto"/>
              <w:right w:val="single" w:sz="4" w:space="0" w:color="auto"/>
            </w:tcBorders>
          </w:tcPr>
          <w:p w14:paraId="64FCB939" w14:textId="77777777" w:rsidR="00A85D8A" w:rsidRPr="00614B7A" w:rsidRDefault="00A85D8A" w:rsidP="00BE3F9E">
            <w:pPr>
              <w:pStyle w:val="TAL"/>
              <w:rPr>
                <w:lang w:eastAsia="zh-CN"/>
              </w:rPr>
            </w:pPr>
            <w:r w:rsidRPr="00614B7A">
              <w:rPr>
                <w:lang w:eastAsia="zh-CN"/>
              </w:rPr>
              <w:t xml:space="preserve">UEs supporting 5GS FDD FR1 and </w:t>
            </w:r>
            <w:r w:rsidRPr="00614B7A">
              <w:rPr>
                <w:bCs/>
                <w:iCs/>
              </w:rPr>
              <w:t>single DCI based FDMSchemeA</w:t>
            </w:r>
            <w:r w:rsidRPr="00614B7A">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E5A9BDE" w14:textId="77777777" w:rsidR="00A85D8A" w:rsidRPr="00614B7A" w:rsidRDefault="00A85D8A" w:rsidP="00BE3F9E">
            <w:pPr>
              <w:pStyle w:val="TAL"/>
              <w:rPr>
                <w:rFonts w:eastAsia="SimSun"/>
                <w:lang w:eastAsia="zh-CN"/>
              </w:rPr>
            </w:pPr>
            <w:r w:rsidRPr="00614B7A">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51A7D87" w14:textId="77777777" w:rsidR="00A85D8A" w:rsidRPr="00614B7A" w:rsidRDefault="00A85D8A" w:rsidP="00BE3F9E">
            <w:pPr>
              <w:pStyle w:val="TAL"/>
            </w:pPr>
          </w:p>
        </w:tc>
      </w:tr>
      <w:tr w:rsidR="00A85D8A" w:rsidRPr="00614B7A" w14:paraId="0484C7D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A89519F" w14:textId="77777777" w:rsidR="00A85D8A" w:rsidRPr="00614B7A" w:rsidRDefault="00A85D8A" w:rsidP="00BE3F9E">
            <w:pPr>
              <w:pStyle w:val="TAL"/>
              <w:rPr>
                <w:rFonts w:cs="Arial"/>
              </w:rPr>
            </w:pPr>
            <w:r w:rsidRPr="00614B7A">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710D126E" w14:textId="77777777" w:rsidR="00A85D8A" w:rsidRPr="00614B7A" w:rsidRDefault="00A85D8A" w:rsidP="00BE3F9E">
            <w:pPr>
              <w:pStyle w:val="TAL"/>
            </w:pPr>
            <w:r w:rsidRPr="00614B7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D8905B7" w14:textId="77777777" w:rsidR="00A85D8A" w:rsidRPr="00614B7A" w:rsidRDefault="00A85D8A" w:rsidP="00BE3F9E">
            <w:pPr>
              <w:pStyle w:val="TAC"/>
              <w:rPr>
                <w:rFonts w:cs="Arial"/>
              </w:rPr>
            </w:pPr>
            <w:r w:rsidRPr="00614B7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CAD0BC8" w14:textId="77777777" w:rsidR="00A85D8A" w:rsidRPr="00614B7A" w:rsidRDefault="00A85D8A" w:rsidP="00BE3F9E">
            <w:pPr>
              <w:pStyle w:val="TAL"/>
            </w:pPr>
            <w:r w:rsidRPr="00614B7A">
              <w:t>C115</w:t>
            </w:r>
          </w:p>
        </w:tc>
        <w:tc>
          <w:tcPr>
            <w:tcW w:w="3197" w:type="dxa"/>
            <w:tcBorders>
              <w:top w:val="single" w:sz="4" w:space="0" w:color="auto"/>
              <w:left w:val="single" w:sz="4" w:space="0" w:color="auto"/>
              <w:bottom w:val="single" w:sz="4" w:space="0" w:color="auto"/>
              <w:right w:val="single" w:sz="4" w:space="0" w:color="auto"/>
            </w:tcBorders>
          </w:tcPr>
          <w:p w14:paraId="05A9CA62" w14:textId="77777777" w:rsidR="00A85D8A" w:rsidRPr="00614B7A" w:rsidRDefault="00A85D8A" w:rsidP="00BE3F9E">
            <w:pPr>
              <w:pStyle w:val="TAL"/>
              <w:rPr>
                <w:lang w:eastAsia="zh-CN"/>
              </w:rPr>
            </w:pPr>
            <w:r w:rsidRPr="00614B7A">
              <w:rPr>
                <w:lang w:eastAsia="zh-CN"/>
              </w:rPr>
              <w:t xml:space="preserve">UEs supporting 5GS FDD FR1 and </w:t>
            </w:r>
            <w:r w:rsidRPr="00614B7A">
              <w:t>single-DCI based inter-slot TDM</w:t>
            </w:r>
            <w:r w:rsidRPr="00614B7A">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DC5B318" w14:textId="77777777" w:rsidR="00A85D8A" w:rsidRPr="00614B7A" w:rsidRDefault="00A85D8A" w:rsidP="00BE3F9E">
            <w:pPr>
              <w:pStyle w:val="TAL"/>
              <w:rPr>
                <w:rFonts w:eastAsia="SimSun"/>
                <w:lang w:eastAsia="zh-CN"/>
              </w:rPr>
            </w:pPr>
            <w:r w:rsidRPr="00614B7A">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7480FB" w14:textId="77777777" w:rsidR="00A85D8A" w:rsidRPr="00614B7A" w:rsidRDefault="00A85D8A" w:rsidP="00BE3F9E">
            <w:pPr>
              <w:pStyle w:val="TAL"/>
            </w:pPr>
          </w:p>
        </w:tc>
      </w:tr>
      <w:tr w:rsidR="00A85D8A" w:rsidRPr="00614B7A" w14:paraId="4CF05F7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4F28453" w14:textId="77777777" w:rsidR="00A85D8A" w:rsidRPr="00614B7A" w:rsidRDefault="00A85D8A" w:rsidP="00BE3F9E">
            <w:pPr>
              <w:pStyle w:val="TAL"/>
              <w:rPr>
                <w:bCs/>
              </w:rPr>
            </w:pPr>
            <w:r w:rsidRPr="00614B7A">
              <w:t>5.2.2.2.1_1</w:t>
            </w:r>
          </w:p>
        </w:tc>
        <w:tc>
          <w:tcPr>
            <w:tcW w:w="4520" w:type="dxa"/>
            <w:tcBorders>
              <w:top w:val="single" w:sz="4" w:space="0" w:color="auto"/>
              <w:left w:val="single" w:sz="4" w:space="0" w:color="auto"/>
              <w:bottom w:val="single" w:sz="4" w:space="0" w:color="auto"/>
              <w:right w:val="single" w:sz="4" w:space="0" w:color="auto"/>
            </w:tcBorders>
            <w:hideMark/>
          </w:tcPr>
          <w:p w14:paraId="16CB5778" w14:textId="77777777" w:rsidR="00A85D8A" w:rsidRPr="00614B7A" w:rsidRDefault="00A85D8A" w:rsidP="00BE3F9E">
            <w:pPr>
              <w:pStyle w:val="TAL"/>
            </w:pPr>
            <w:r w:rsidRPr="00614B7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E75F0D" w14:textId="77777777" w:rsidR="00A85D8A" w:rsidRPr="00614B7A" w:rsidRDefault="00A85D8A" w:rsidP="00BE3F9E">
            <w:pPr>
              <w:pStyle w:val="TAC"/>
            </w:pPr>
            <w:r w:rsidRPr="00614B7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3641FF" w14:textId="77777777" w:rsidR="00A85D8A" w:rsidRPr="00614B7A" w:rsidRDefault="00A85D8A" w:rsidP="00BE3F9E">
            <w:pPr>
              <w:pStyle w:val="TAL"/>
            </w:pPr>
            <w:r w:rsidRPr="00614B7A">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08ED064" w14:textId="77777777" w:rsidR="00A85D8A" w:rsidRPr="00614B7A" w:rsidRDefault="00A85D8A" w:rsidP="00BE3F9E">
            <w:pPr>
              <w:pStyle w:val="TAL"/>
            </w:pPr>
            <w:r w:rsidRPr="00614B7A">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DD76CD" w14:textId="77777777" w:rsidR="00A85D8A" w:rsidRPr="00614B7A" w:rsidRDefault="00A85D8A" w:rsidP="00BE3F9E">
            <w:pPr>
              <w:pStyle w:val="TAL"/>
              <w:rPr>
                <w:lang w:eastAsia="ko-KR"/>
              </w:rPr>
            </w:pPr>
            <w:r w:rsidRPr="00614B7A">
              <w:rPr>
                <w:lang w:eastAsia="ko-KR"/>
              </w:rPr>
              <w:t>D009</w:t>
            </w:r>
          </w:p>
          <w:p w14:paraId="08237496" w14:textId="77777777" w:rsidR="00A85D8A" w:rsidRPr="00614B7A" w:rsidRDefault="00A85D8A" w:rsidP="00BE3F9E">
            <w:pPr>
              <w:pStyle w:val="TAL"/>
            </w:pPr>
            <w:r w:rsidRPr="00614B7A">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33C575D" w14:textId="77777777" w:rsidR="00A85D8A" w:rsidRPr="00614B7A" w:rsidRDefault="00A85D8A" w:rsidP="00BE3F9E">
            <w:pPr>
              <w:pStyle w:val="TAL"/>
            </w:pPr>
          </w:p>
        </w:tc>
      </w:tr>
      <w:tr w:rsidR="00A85D8A" w:rsidRPr="00614B7A" w14:paraId="70B71CF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C8AC8B9" w14:textId="77777777" w:rsidR="00A85D8A" w:rsidRPr="00614B7A" w:rsidRDefault="00A85D8A" w:rsidP="00BE3F9E">
            <w:pPr>
              <w:pStyle w:val="TAL"/>
              <w:rPr>
                <w:bCs/>
              </w:rPr>
            </w:pPr>
            <w:r w:rsidRPr="00614B7A">
              <w:t>5.2.2.2.1_2</w:t>
            </w:r>
          </w:p>
        </w:tc>
        <w:tc>
          <w:tcPr>
            <w:tcW w:w="4520" w:type="dxa"/>
            <w:tcBorders>
              <w:top w:val="single" w:sz="4" w:space="0" w:color="auto"/>
              <w:left w:val="single" w:sz="4" w:space="0" w:color="auto"/>
              <w:bottom w:val="single" w:sz="4" w:space="0" w:color="auto"/>
              <w:right w:val="single" w:sz="4" w:space="0" w:color="auto"/>
            </w:tcBorders>
            <w:hideMark/>
          </w:tcPr>
          <w:p w14:paraId="3343240B" w14:textId="77777777" w:rsidR="00A85D8A" w:rsidRPr="00614B7A" w:rsidRDefault="00A85D8A" w:rsidP="00BE3F9E">
            <w:pPr>
              <w:pStyle w:val="TAL"/>
            </w:pPr>
            <w:r w:rsidRPr="00614B7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CA94BC" w14:textId="77777777" w:rsidR="00A85D8A" w:rsidRPr="00614B7A" w:rsidRDefault="00A85D8A" w:rsidP="00BE3F9E">
            <w:pPr>
              <w:pStyle w:val="TAC"/>
            </w:pPr>
            <w:r w:rsidRPr="00614B7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B8C8DD" w14:textId="77777777" w:rsidR="00A85D8A" w:rsidRPr="00614B7A" w:rsidRDefault="00A85D8A" w:rsidP="00BE3F9E">
            <w:pPr>
              <w:pStyle w:val="TAL"/>
            </w:pPr>
            <w:r w:rsidRPr="00614B7A">
              <w:rPr>
                <w:lang w:eastAsia="zh-CN"/>
              </w:rPr>
              <w:t>C016</w:t>
            </w:r>
            <w:r w:rsidRPr="00614B7A">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2FE9496" w14:textId="77777777" w:rsidR="00A85D8A" w:rsidRPr="00614B7A" w:rsidRDefault="00A85D8A" w:rsidP="00BE3F9E">
            <w:pPr>
              <w:pStyle w:val="TAL"/>
            </w:pPr>
            <w:r w:rsidRPr="00614B7A">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971137" w14:textId="77777777" w:rsidR="00A85D8A" w:rsidRPr="00614B7A" w:rsidRDefault="00A85D8A" w:rsidP="00BE3F9E">
            <w:pPr>
              <w:pStyle w:val="TAL"/>
            </w:pPr>
            <w:r w:rsidRPr="00614B7A">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D7C32D7" w14:textId="77777777" w:rsidR="00A85D8A" w:rsidRPr="00614B7A" w:rsidRDefault="00A85D8A" w:rsidP="00BE3F9E">
            <w:pPr>
              <w:pStyle w:val="TAL"/>
            </w:pPr>
          </w:p>
        </w:tc>
      </w:tr>
      <w:tr w:rsidR="00A85D8A" w:rsidRPr="00614B7A" w14:paraId="3E33AD4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BE05A00" w14:textId="77777777" w:rsidR="00A85D8A" w:rsidRPr="00614B7A" w:rsidRDefault="00A85D8A" w:rsidP="00BE3F9E">
            <w:pPr>
              <w:pStyle w:val="TAL"/>
              <w:rPr>
                <w:bCs/>
              </w:rPr>
            </w:pPr>
            <w:r w:rsidRPr="00614B7A">
              <w:t>5.2.2.2.2_1</w:t>
            </w:r>
          </w:p>
        </w:tc>
        <w:tc>
          <w:tcPr>
            <w:tcW w:w="4520" w:type="dxa"/>
            <w:tcBorders>
              <w:top w:val="single" w:sz="4" w:space="0" w:color="auto"/>
              <w:left w:val="single" w:sz="4" w:space="0" w:color="auto"/>
              <w:bottom w:val="single" w:sz="4" w:space="0" w:color="auto"/>
              <w:right w:val="single" w:sz="4" w:space="0" w:color="auto"/>
            </w:tcBorders>
            <w:hideMark/>
          </w:tcPr>
          <w:p w14:paraId="28E9731D" w14:textId="77777777" w:rsidR="00A85D8A" w:rsidRPr="00614B7A" w:rsidRDefault="00A85D8A" w:rsidP="00BE3F9E">
            <w:pPr>
              <w:pStyle w:val="TAL"/>
            </w:pPr>
            <w:r w:rsidRPr="00614B7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F1F375" w14:textId="77777777" w:rsidR="00A85D8A" w:rsidRPr="00614B7A" w:rsidRDefault="00A85D8A" w:rsidP="00BE3F9E">
            <w:pPr>
              <w:pStyle w:val="TAC"/>
            </w:pPr>
            <w:r w:rsidRPr="00614B7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1593C4" w14:textId="77777777" w:rsidR="00A85D8A" w:rsidRPr="00614B7A" w:rsidRDefault="00A85D8A" w:rsidP="00BE3F9E">
            <w:pPr>
              <w:pStyle w:val="TAL"/>
            </w:pPr>
            <w:r w:rsidRPr="00614B7A">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DD28BE3" w14:textId="77777777" w:rsidR="00A85D8A" w:rsidRPr="00614B7A" w:rsidRDefault="00A85D8A" w:rsidP="00BE3F9E">
            <w:pPr>
              <w:pStyle w:val="TAL"/>
            </w:pPr>
            <w:r w:rsidRPr="00614B7A">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14D5A76" w14:textId="77777777" w:rsidR="00A85D8A" w:rsidRPr="00614B7A" w:rsidRDefault="00A85D8A" w:rsidP="00BE3F9E">
            <w:pPr>
              <w:pStyle w:val="TAL"/>
            </w:pPr>
            <w:r w:rsidRPr="00614B7A">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F940FED" w14:textId="77777777" w:rsidR="00A85D8A" w:rsidRPr="00614B7A" w:rsidRDefault="00A85D8A" w:rsidP="00BE3F9E">
            <w:pPr>
              <w:pStyle w:val="TAL"/>
            </w:pPr>
          </w:p>
        </w:tc>
      </w:tr>
      <w:tr w:rsidR="00A85D8A" w:rsidRPr="00614B7A" w14:paraId="39E95AC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F8B21EB" w14:textId="77777777" w:rsidR="00A85D8A" w:rsidRPr="00614B7A" w:rsidRDefault="00A85D8A" w:rsidP="00BE3F9E">
            <w:pPr>
              <w:pStyle w:val="TAL"/>
            </w:pPr>
            <w:r w:rsidRPr="00614B7A">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77A12177" w14:textId="77777777" w:rsidR="00A85D8A" w:rsidRPr="00614B7A" w:rsidRDefault="00A85D8A" w:rsidP="00BE3F9E">
            <w:pPr>
              <w:pStyle w:val="TAL"/>
            </w:pPr>
            <w:r w:rsidRPr="00614B7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8DBE0D" w14:textId="77777777" w:rsidR="00A85D8A" w:rsidRPr="00614B7A" w:rsidRDefault="00A85D8A" w:rsidP="00BE3F9E">
            <w:pPr>
              <w:pStyle w:val="TAC"/>
              <w:rPr>
                <w:lang w:eastAsia="zh-CN"/>
              </w:rPr>
            </w:pPr>
            <w:r w:rsidRPr="00614B7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7C0E140" w14:textId="77777777" w:rsidR="00A85D8A" w:rsidRPr="00614B7A" w:rsidRDefault="00A85D8A" w:rsidP="00BE3F9E">
            <w:pPr>
              <w:pStyle w:val="TAL"/>
              <w:rPr>
                <w:lang w:eastAsia="zh-CN"/>
              </w:rPr>
            </w:pPr>
            <w:r w:rsidRPr="00614B7A">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0D8E16B7" w14:textId="77777777" w:rsidR="00A85D8A" w:rsidRPr="00614B7A" w:rsidRDefault="00A85D8A" w:rsidP="00BE3F9E">
            <w:pPr>
              <w:pStyle w:val="TAL"/>
              <w:rPr>
                <w:lang w:eastAsia="zh-CN"/>
              </w:rPr>
            </w:pPr>
            <w:r w:rsidRPr="00614B7A">
              <w:rPr>
                <w:rFonts w:cs="Arial"/>
              </w:rPr>
              <w:t>UEs supporting 5GS TDD FR1 and PDSCH mapping Type B</w:t>
            </w:r>
            <w:r w:rsidRPr="00614B7A">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F0A2261" w14:textId="77777777" w:rsidR="00A85D8A" w:rsidRPr="00614B7A" w:rsidRDefault="00A85D8A" w:rsidP="00BE3F9E">
            <w:pPr>
              <w:pStyle w:val="TAL"/>
              <w:rPr>
                <w:lang w:eastAsia="ko-KR"/>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D5AA0B" w14:textId="77777777" w:rsidR="00A85D8A" w:rsidRPr="00614B7A" w:rsidRDefault="00A85D8A" w:rsidP="00BE3F9E">
            <w:pPr>
              <w:pStyle w:val="TAL"/>
            </w:pPr>
          </w:p>
        </w:tc>
      </w:tr>
      <w:tr w:rsidR="00A85D8A" w:rsidRPr="00614B7A" w14:paraId="2786A6B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84CB559" w14:textId="77777777" w:rsidR="00A85D8A" w:rsidRPr="00614B7A" w:rsidRDefault="00A85D8A" w:rsidP="00BE3F9E">
            <w:pPr>
              <w:pStyle w:val="TAL"/>
            </w:pPr>
            <w:r w:rsidRPr="00614B7A">
              <w:rPr>
                <w:rFonts w:cs="Arial"/>
              </w:rPr>
              <w:lastRenderedPageBreak/>
              <w:t>5.2.2.2.4_1</w:t>
            </w:r>
          </w:p>
        </w:tc>
        <w:tc>
          <w:tcPr>
            <w:tcW w:w="4520" w:type="dxa"/>
            <w:tcBorders>
              <w:top w:val="single" w:sz="4" w:space="0" w:color="auto"/>
              <w:left w:val="single" w:sz="4" w:space="0" w:color="auto"/>
              <w:bottom w:val="single" w:sz="4" w:space="0" w:color="auto"/>
              <w:right w:val="single" w:sz="4" w:space="0" w:color="auto"/>
            </w:tcBorders>
            <w:hideMark/>
          </w:tcPr>
          <w:p w14:paraId="41D5F97D" w14:textId="77777777" w:rsidR="00A85D8A" w:rsidRPr="00614B7A" w:rsidRDefault="00A85D8A" w:rsidP="00BE3F9E">
            <w:pPr>
              <w:pStyle w:val="TAL"/>
            </w:pPr>
            <w:r w:rsidRPr="00614B7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D1084D" w14:textId="77777777" w:rsidR="00A85D8A" w:rsidRPr="00614B7A" w:rsidRDefault="00A85D8A" w:rsidP="00BE3F9E">
            <w:pPr>
              <w:pStyle w:val="TAC"/>
              <w:rPr>
                <w:rFonts w:eastAsia="SimSun"/>
                <w:lang w:eastAsia="zh-CN"/>
              </w:rPr>
            </w:pPr>
            <w:r w:rsidRPr="00614B7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6384E4A" w14:textId="77777777" w:rsidR="00A85D8A" w:rsidRPr="00614B7A" w:rsidRDefault="00A85D8A" w:rsidP="00BE3F9E">
            <w:pPr>
              <w:pStyle w:val="TAL"/>
              <w:rPr>
                <w:rFonts w:eastAsia="SimSun"/>
                <w:lang w:eastAsia="zh-CN"/>
              </w:rPr>
            </w:pPr>
            <w:r w:rsidRPr="00614B7A">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092017F8" w14:textId="77777777" w:rsidR="00A85D8A" w:rsidRPr="00614B7A" w:rsidRDefault="00A85D8A" w:rsidP="00BE3F9E">
            <w:pPr>
              <w:pStyle w:val="TAL"/>
              <w:rPr>
                <w:lang w:eastAsia="zh-CN"/>
              </w:rPr>
            </w:pPr>
            <w:r w:rsidRPr="00614B7A">
              <w:rPr>
                <w:rFonts w:cs="Arial"/>
              </w:rPr>
              <w:t>UEs supporting 5GS TDD FR1</w:t>
            </w:r>
            <w:r w:rsidRPr="00614B7A">
              <w:rPr>
                <w:lang w:eastAsia="zh-CN"/>
              </w:rPr>
              <w:t xml:space="preserve"> </w:t>
            </w:r>
            <w:r w:rsidRPr="00614B7A">
              <w:rPr>
                <w:rFonts w:cs="Arial"/>
              </w:rPr>
              <w:t>and additional DMRS for coex</w:t>
            </w:r>
            <w:r w:rsidRPr="00614B7A">
              <w:rPr>
                <w:rFonts w:eastAsia="SimSun" w:cs="Arial"/>
                <w:lang w:eastAsia="zh-CN"/>
              </w:rPr>
              <w:t>istence</w:t>
            </w:r>
            <w:r w:rsidRPr="00614B7A">
              <w:rPr>
                <w:rFonts w:cs="Arial"/>
              </w:rPr>
              <w:t xml:space="preserve"> with LTE CRS</w:t>
            </w:r>
            <w:r w:rsidRPr="00614B7A">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444994" w14:textId="77777777" w:rsidR="00A85D8A" w:rsidRPr="00614B7A" w:rsidRDefault="00A85D8A" w:rsidP="00BE3F9E">
            <w:pPr>
              <w:pStyle w:val="TAL"/>
              <w:rPr>
                <w:rFonts w:eastAsia="SimSun"/>
                <w:lang w:eastAsia="zh-CN"/>
              </w:rPr>
            </w:pPr>
            <w:r w:rsidRPr="00614B7A">
              <w:rPr>
                <w:rFonts w:cs="Arial" w:hint="eastAsia"/>
                <w:lang w:val="en-US" w:eastAsia="zh-CN"/>
              </w:rPr>
              <w:t>D0</w:t>
            </w:r>
            <w:r w:rsidRPr="00614B7A">
              <w:rPr>
                <w:rFonts w:cs="Arial"/>
                <w:lang w:val="en-US" w:eastAsia="zh-CN"/>
              </w:rPr>
              <w:t>19</w:t>
            </w:r>
          </w:p>
        </w:tc>
        <w:tc>
          <w:tcPr>
            <w:tcW w:w="1984" w:type="dxa"/>
            <w:tcBorders>
              <w:top w:val="single" w:sz="4" w:space="0" w:color="auto"/>
              <w:left w:val="single" w:sz="4" w:space="0" w:color="auto"/>
              <w:bottom w:val="single" w:sz="4" w:space="0" w:color="auto"/>
              <w:right w:val="single" w:sz="4" w:space="0" w:color="auto"/>
            </w:tcBorders>
          </w:tcPr>
          <w:p w14:paraId="69C78D5A" w14:textId="77777777" w:rsidR="00A85D8A" w:rsidRPr="00614B7A" w:rsidRDefault="00A85D8A" w:rsidP="00BE3F9E">
            <w:pPr>
              <w:pStyle w:val="TAL"/>
            </w:pPr>
          </w:p>
        </w:tc>
      </w:tr>
      <w:tr w:rsidR="00A85D8A" w:rsidRPr="00614B7A" w14:paraId="4FEE275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3B5847A" w14:textId="77777777" w:rsidR="00A85D8A" w:rsidRPr="00614B7A" w:rsidRDefault="00A85D8A" w:rsidP="00BE3F9E">
            <w:pPr>
              <w:pStyle w:val="TAL"/>
            </w:pPr>
            <w:r w:rsidRPr="00614B7A">
              <w:t>5.2.2.2.5_1</w:t>
            </w:r>
          </w:p>
        </w:tc>
        <w:tc>
          <w:tcPr>
            <w:tcW w:w="4520" w:type="dxa"/>
            <w:tcBorders>
              <w:top w:val="single" w:sz="4" w:space="0" w:color="auto"/>
              <w:left w:val="single" w:sz="4" w:space="0" w:color="auto"/>
              <w:bottom w:val="single" w:sz="4" w:space="0" w:color="auto"/>
              <w:right w:val="single" w:sz="4" w:space="0" w:color="auto"/>
            </w:tcBorders>
            <w:hideMark/>
          </w:tcPr>
          <w:p w14:paraId="15A834A8" w14:textId="77777777" w:rsidR="00A85D8A" w:rsidRPr="00614B7A" w:rsidRDefault="00A85D8A" w:rsidP="00BE3F9E">
            <w:pPr>
              <w:pStyle w:val="TAL"/>
            </w:pPr>
            <w:r w:rsidRPr="00614B7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F8E014" w14:textId="77777777" w:rsidR="00A85D8A" w:rsidRPr="00614B7A" w:rsidRDefault="00A85D8A" w:rsidP="00BE3F9E">
            <w:pPr>
              <w:pStyle w:val="TAC"/>
              <w:rPr>
                <w:lang w:eastAsia="zh-CN"/>
              </w:rPr>
            </w:pPr>
            <w:r w:rsidRPr="00614B7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6B9514F" w14:textId="77777777" w:rsidR="00A85D8A" w:rsidRPr="00614B7A" w:rsidRDefault="00A85D8A" w:rsidP="00BE3F9E">
            <w:pPr>
              <w:pStyle w:val="TAL"/>
              <w:rPr>
                <w:lang w:eastAsia="zh-CN"/>
              </w:rPr>
            </w:pPr>
            <w:r w:rsidRPr="00614B7A">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5E7108DB" w14:textId="77777777" w:rsidR="00A85D8A" w:rsidRPr="00614B7A" w:rsidRDefault="00A85D8A" w:rsidP="00BE3F9E">
            <w:pPr>
              <w:pStyle w:val="TAL"/>
              <w:rPr>
                <w:lang w:eastAsia="zh-CN"/>
              </w:rPr>
            </w:pPr>
            <w:r w:rsidRPr="00614B7A">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16DAC80" w14:textId="77777777" w:rsidR="00A85D8A" w:rsidRPr="00614B7A" w:rsidRDefault="00A85D8A" w:rsidP="00BE3F9E">
            <w:pPr>
              <w:pStyle w:val="TAL"/>
              <w:rPr>
                <w:lang w:eastAsia="ko-KR"/>
              </w:rPr>
            </w:pPr>
            <w:r w:rsidRPr="00614B7A">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77F7667" w14:textId="77777777" w:rsidR="00A85D8A" w:rsidRPr="00614B7A" w:rsidRDefault="00A85D8A" w:rsidP="00BE3F9E">
            <w:pPr>
              <w:pStyle w:val="TAL"/>
            </w:pPr>
          </w:p>
        </w:tc>
      </w:tr>
      <w:tr w:rsidR="00A85D8A" w:rsidRPr="00614B7A" w14:paraId="6940220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E67C084" w14:textId="77777777" w:rsidR="00A85D8A" w:rsidRPr="00614B7A" w:rsidRDefault="00A85D8A" w:rsidP="00BE3F9E">
            <w:pPr>
              <w:pStyle w:val="TAL"/>
            </w:pPr>
            <w:r w:rsidRPr="00614B7A">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6D518395" w14:textId="77777777" w:rsidR="00A85D8A" w:rsidRPr="00614B7A" w:rsidRDefault="00A85D8A" w:rsidP="00BE3F9E">
            <w:pPr>
              <w:pStyle w:val="TAL"/>
            </w:pPr>
            <w:r w:rsidRPr="00614B7A">
              <w:t xml:space="preserve">2Rx TDD FR1 PDSCH repetitions over multiple slots performance - </w:t>
            </w:r>
            <w:r w:rsidRPr="00614B7A">
              <w:rPr>
                <w:lang w:eastAsia="zh-TW"/>
              </w:rPr>
              <w:t>2</w:t>
            </w:r>
            <w:r w:rsidRPr="00614B7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31E03D" w14:textId="77777777" w:rsidR="00A85D8A" w:rsidRPr="00614B7A" w:rsidRDefault="00A85D8A" w:rsidP="00BE3F9E">
            <w:pPr>
              <w:pStyle w:val="TAC"/>
              <w:rPr>
                <w:lang w:eastAsia="zh-CN"/>
              </w:rPr>
            </w:pPr>
            <w:r w:rsidRPr="00614B7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37480C3" w14:textId="77777777" w:rsidR="00A85D8A" w:rsidRPr="00614B7A" w:rsidRDefault="00A85D8A" w:rsidP="00BE3F9E">
            <w:pPr>
              <w:pStyle w:val="TAL"/>
              <w:rPr>
                <w:lang w:eastAsia="zh-TW"/>
              </w:rPr>
            </w:pPr>
            <w:r w:rsidRPr="00614B7A">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577CBBBD" w14:textId="77777777" w:rsidR="00A85D8A" w:rsidRPr="00614B7A" w:rsidRDefault="00A85D8A" w:rsidP="00BE3F9E">
            <w:pPr>
              <w:pStyle w:val="TAL"/>
              <w:rPr>
                <w:lang w:eastAsia="zh-CN"/>
              </w:rPr>
            </w:pPr>
            <w:r w:rsidRPr="00614B7A">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73B2816" w14:textId="77777777" w:rsidR="00A85D8A" w:rsidRPr="00614B7A" w:rsidRDefault="00A85D8A" w:rsidP="00BE3F9E">
            <w:pPr>
              <w:pStyle w:val="TAL"/>
              <w:rPr>
                <w:lang w:eastAsia="ko-KR"/>
              </w:rPr>
            </w:pPr>
            <w:r w:rsidRPr="00614B7A">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37DB971" w14:textId="77777777" w:rsidR="00A85D8A" w:rsidRPr="00614B7A" w:rsidRDefault="00A85D8A" w:rsidP="00BE3F9E">
            <w:pPr>
              <w:pStyle w:val="TAL"/>
            </w:pPr>
            <w:r w:rsidRPr="00614B7A">
              <w:rPr>
                <w:lang w:eastAsia="zh-CN"/>
              </w:rPr>
              <w:t>NOTE 1</w:t>
            </w:r>
          </w:p>
        </w:tc>
      </w:tr>
      <w:tr w:rsidR="00A85D8A" w:rsidRPr="00614B7A" w14:paraId="5CAE7B5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C65672A" w14:textId="77777777" w:rsidR="00A85D8A" w:rsidRPr="00614B7A" w:rsidRDefault="00A85D8A" w:rsidP="00BE3F9E">
            <w:pPr>
              <w:pStyle w:val="TAL"/>
            </w:pPr>
            <w:r w:rsidRPr="00614B7A">
              <w:t>5.2.2.2.7_1</w:t>
            </w:r>
          </w:p>
        </w:tc>
        <w:tc>
          <w:tcPr>
            <w:tcW w:w="4520" w:type="dxa"/>
            <w:tcBorders>
              <w:top w:val="single" w:sz="4" w:space="0" w:color="auto"/>
              <w:left w:val="single" w:sz="4" w:space="0" w:color="auto"/>
              <w:bottom w:val="single" w:sz="4" w:space="0" w:color="auto"/>
              <w:right w:val="single" w:sz="4" w:space="0" w:color="auto"/>
            </w:tcBorders>
          </w:tcPr>
          <w:p w14:paraId="39339831" w14:textId="77777777" w:rsidR="00A85D8A" w:rsidRPr="00614B7A" w:rsidRDefault="00A85D8A" w:rsidP="00BE3F9E">
            <w:pPr>
              <w:pStyle w:val="TAL"/>
            </w:pPr>
            <w:r w:rsidRPr="00614B7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B6252CA" w14:textId="77777777" w:rsidR="00A85D8A" w:rsidRPr="00614B7A" w:rsidRDefault="00A85D8A" w:rsidP="00BE3F9E">
            <w:pPr>
              <w:pStyle w:val="TAC"/>
              <w:rPr>
                <w:lang w:eastAsia="zh-CN"/>
              </w:rPr>
            </w:pPr>
            <w:r w:rsidRPr="00614B7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60ED1B1" w14:textId="77777777" w:rsidR="00A85D8A" w:rsidRPr="00614B7A" w:rsidRDefault="00A85D8A" w:rsidP="00BE3F9E">
            <w:pPr>
              <w:pStyle w:val="TAL"/>
              <w:rPr>
                <w:lang w:eastAsia="zh-CN"/>
              </w:rPr>
            </w:pPr>
            <w:r w:rsidRPr="00614B7A">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118F69FE" w14:textId="77777777" w:rsidR="00A85D8A" w:rsidRPr="00614B7A" w:rsidRDefault="00A85D8A" w:rsidP="00BE3F9E">
            <w:pPr>
              <w:pStyle w:val="TAL"/>
              <w:rPr>
                <w:lang w:eastAsia="zh-CN"/>
              </w:rPr>
            </w:pPr>
            <w:r w:rsidRPr="00614B7A">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5E1DDF6" w14:textId="77777777" w:rsidR="00A85D8A" w:rsidRPr="00614B7A" w:rsidRDefault="00A85D8A" w:rsidP="00BE3F9E">
            <w:pPr>
              <w:pStyle w:val="TAL"/>
              <w:rPr>
                <w:lang w:eastAsia="ko-KR"/>
              </w:rPr>
            </w:pPr>
            <w:r w:rsidRPr="00614B7A">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50CF20C" w14:textId="77777777" w:rsidR="00A85D8A" w:rsidRPr="00614B7A" w:rsidRDefault="00A85D8A" w:rsidP="00BE3F9E">
            <w:pPr>
              <w:pStyle w:val="TAL"/>
            </w:pPr>
          </w:p>
        </w:tc>
      </w:tr>
      <w:tr w:rsidR="00A85D8A" w:rsidRPr="00614B7A" w14:paraId="5B57F0D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CBFAA27" w14:textId="77777777" w:rsidR="00A85D8A" w:rsidRPr="00614B7A" w:rsidRDefault="00A85D8A" w:rsidP="00BE3F9E">
            <w:pPr>
              <w:pStyle w:val="TAL"/>
            </w:pPr>
            <w:r w:rsidRPr="00614B7A">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4FEF6E50" w14:textId="77777777" w:rsidR="00A85D8A" w:rsidRPr="00614B7A" w:rsidRDefault="00A85D8A" w:rsidP="00BE3F9E">
            <w:pPr>
              <w:pStyle w:val="TAL"/>
            </w:pPr>
            <w:r w:rsidRPr="00614B7A">
              <w:t xml:space="preserve">2Rx </w:t>
            </w:r>
            <w:r w:rsidRPr="00614B7A">
              <w:rPr>
                <w:lang w:eastAsia="zh-TW"/>
              </w:rPr>
              <w:t>T</w:t>
            </w:r>
            <w:r w:rsidRPr="00614B7A">
              <w:t xml:space="preserve">DD FR1 PDSCH pre-emption performance - </w:t>
            </w:r>
            <w:r w:rsidRPr="00614B7A">
              <w:rPr>
                <w:lang w:eastAsia="zh-TW"/>
              </w:rPr>
              <w:t>2</w:t>
            </w:r>
            <w:r w:rsidRPr="00614B7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67CC3A" w14:textId="77777777" w:rsidR="00A85D8A" w:rsidRPr="00614B7A" w:rsidRDefault="00A85D8A" w:rsidP="00BE3F9E">
            <w:pPr>
              <w:pStyle w:val="TAC"/>
              <w:rPr>
                <w:lang w:eastAsia="zh-CN"/>
              </w:rPr>
            </w:pPr>
            <w:r w:rsidRPr="00614B7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C12ACC1" w14:textId="77777777" w:rsidR="00A85D8A" w:rsidRPr="00614B7A" w:rsidRDefault="00A85D8A" w:rsidP="00BE3F9E">
            <w:pPr>
              <w:pStyle w:val="TAL"/>
              <w:rPr>
                <w:lang w:eastAsia="zh-CN"/>
              </w:rPr>
            </w:pPr>
            <w:r w:rsidRPr="00614B7A">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337A403B" w14:textId="77777777" w:rsidR="00A85D8A" w:rsidRPr="00614B7A" w:rsidRDefault="00A85D8A" w:rsidP="00BE3F9E">
            <w:pPr>
              <w:pStyle w:val="TAL"/>
              <w:rPr>
                <w:lang w:eastAsia="zh-CN"/>
              </w:rPr>
            </w:pPr>
            <w:r w:rsidRPr="00614B7A">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3FEE249" w14:textId="77777777" w:rsidR="00A85D8A" w:rsidRPr="00614B7A" w:rsidRDefault="00A85D8A" w:rsidP="00BE3F9E">
            <w:pPr>
              <w:pStyle w:val="TAL"/>
              <w:rPr>
                <w:lang w:eastAsia="ko-KR"/>
              </w:rPr>
            </w:pPr>
            <w:r w:rsidRPr="00614B7A">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43BF5F8" w14:textId="77777777" w:rsidR="00A85D8A" w:rsidRPr="00614B7A" w:rsidRDefault="00A85D8A" w:rsidP="00BE3F9E">
            <w:pPr>
              <w:pStyle w:val="TAL"/>
            </w:pPr>
          </w:p>
        </w:tc>
      </w:tr>
      <w:tr w:rsidR="00A85D8A" w:rsidRPr="00614B7A" w14:paraId="4B65F4E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7BFB927" w14:textId="77777777" w:rsidR="00A85D8A" w:rsidRPr="00614B7A" w:rsidRDefault="00A85D8A" w:rsidP="00BE3F9E">
            <w:pPr>
              <w:keepNext/>
              <w:keepLines/>
              <w:spacing w:after="0"/>
              <w:rPr>
                <w:rFonts w:ascii="Arial" w:hAnsi="Arial"/>
                <w:sz w:val="18"/>
                <w:lang w:eastAsia="zh-TW"/>
              </w:rPr>
            </w:pPr>
            <w:r w:rsidRPr="00614B7A">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712F04D3" w14:textId="77777777" w:rsidR="00A85D8A" w:rsidRPr="00614B7A" w:rsidRDefault="00A85D8A" w:rsidP="00BE3F9E">
            <w:pPr>
              <w:keepNext/>
              <w:keepLines/>
              <w:spacing w:after="0"/>
              <w:rPr>
                <w:rFonts w:ascii="Arial" w:hAnsi="Arial"/>
                <w:sz w:val="18"/>
              </w:rPr>
            </w:pPr>
            <w:r w:rsidRPr="00614B7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3D915EE" w14:textId="77777777" w:rsidR="00A85D8A" w:rsidRPr="00614B7A" w:rsidRDefault="00A85D8A" w:rsidP="00BE3F9E">
            <w:pPr>
              <w:keepNext/>
              <w:keepLines/>
              <w:spacing w:after="0"/>
              <w:jc w:val="center"/>
              <w:rPr>
                <w:rFonts w:ascii="Arial" w:hAnsi="Arial" w:cs="Arial"/>
                <w:sz w:val="18"/>
                <w:lang w:eastAsia="zh-TW"/>
              </w:rPr>
            </w:pPr>
            <w:r w:rsidRPr="00614B7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2A2B07EE" w14:textId="77777777" w:rsidR="00A85D8A" w:rsidRPr="00614B7A" w:rsidRDefault="00A85D8A" w:rsidP="00BE3F9E">
            <w:pPr>
              <w:keepNext/>
              <w:keepLines/>
              <w:spacing w:after="0"/>
              <w:rPr>
                <w:rFonts w:ascii="Arial" w:hAnsi="Arial"/>
                <w:sz w:val="18"/>
                <w:lang w:eastAsia="zh-TW"/>
              </w:rPr>
            </w:pPr>
            <w:r w:rsidRPr="00614B7A">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FDBFF57" w14:textId="77777777" w:rsidR="00A85D8A" w:rsidRPr="00614B7A" w:rsidRDefault="00A85D8A" w:rsidP="00BE3F9E">
            <w:pPr>
              <w:keepNext/>
              <w:keepLines/>
              <w:spacing w:after="0"/>
              <w:rPr>
                <w:rFonts w:ascii="Arial" w:hAnsi="Arial"/>
                <w:sz w:val="18"/>
                <w:lang w:eastAsia="zh-TW"/>
              </w:rPr>
            </w:pPr>
            <w:r w:rsidRPr="00614B7A">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5DF8A31" w14:textId="77777777" w:rsidR="00A85D8A" w:rsidRPr="00614B7A" w:rsidRDefault="00A85D8A" w:rsidP="00BE3F9E">
            <w:pPr>
              <w:keepNext/>
              <w:keepLines/>
              <w:spacing w:after="0"/>
              <w:rPr>
                <w:rFonts w:ascii="Arial" w:hAnsi="Arial"/>
                <w:sz w:val="18"/>
                <w:lang w:eastAsia="zh-TW"/>
              </w:rPr>
            </w:pPr>
            <w:r w:rsidRPr="00614B7A">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BC54E9F" w14:textId="77777777" w:rsidR="00A85D8A" w:rsidRPr="00614B7A" w:rsidRDefault="00A85D8A" w:rsidP="00BE3F9E">
            <w:pPr>
              <w:keepNext/>
              <w:keepLines/>
              <w:spacing w:after="0"/>
              <w:rPr>
                <w:rFonts w:ascii="Arial" w:hAnsi="Arial"/>
                <w:sz w:val="18"/>
                <w:lang w:eastAsia="zh-CN"/>
              </w:rPr>
            </w:pPr>
            <w:r w:rsidRPr="00614B7A">
              <w:rPr>
                <w:rFonts w:ascii="Arial" w:hAnsi="Arial"/>
                <w:sz w:val="18"/>
              </w:rPr>
              <w:t>NOTE 1</w:t>
            </w:r>
          </w:p>
        </w:tc>
      </w:tr>
      <w:tr w:rsidR="00A85D8A" w:rsidRPr="00614B7A" w14:paraId="2BA707E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17195F8" w14:textId="77777777" w:rsidR="00A85D8A" w:rsidRPr="00614B7A" w:rsidRDefault="00A85D8A" w:rsidP="00BE3F9E">
            <w:pPr>
              <w:keepNext/>
              <w:keepLines/>
              <w:spacing w:after="0"/>
              <w:rPr>
                <w:rFonts w:ascii="Arial" w:hAnsi="Arial"/>
                <w:sz w:val="18"/>
                <w:lang w:eastAsia="zh-TW"/>
              </w:rPr>
            </w:pPr>
            <w:r w:rsidRPr="00614B7A">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1D930038" w14:textId="77777777" w:rsidR="00A85D8A" w:rsidRPr="00614B7A" w:rsidRDefault="00A85D8A" w:rsidP="00BE3F9E">
            <w:pPr>
              <w:keepNext/>
              <w:keepLines/>
              <w:spacing w:after="0"/>
              <w:rPr>
                <w:rFonts w:ascii="Arial" w:hAnsi="Arial"/>
                <w:sz w:val="18"/>
              </w:rPr>
            </w:pPr>
            <w:r w:rsidRPr="00614B7A">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B7C35DE" w14:textId="77777777" w:rsidR="00A85D8A" w:rsidRPr="00614B7A" w:rsidRDefault="00A85D8A" w:rsidP="00BE3F9E">
            <w:pPr>
              <w:keepNext/>
              <w:keepLines/>
              <w:spacing w:after="0"/>
              <w:jc w:val="center"/>
              <w:rPr>
                <w:rFonts w:ascii="Arial" w:hAnsi="Arial" w:cs="Arial"/>
                <w:sz w:val="18"/>
                <w:lang w:eastAsia="zh-TW"/>
              </w:rPr>
            </w:pPr>
            <w:r w:rsidRPr="00614B7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72B511A" w14:textId="77777777" w:rsidR="00A85D8A" w:rsidRPr="00614B7A" w:rsidRDefault="00A85D8A" w:rsidP="00BE3F9E">
            <w:pPr>
              <w:keepNext/>
              <w:keepLines/>
              <w:spacing w:after="0"/>
              <w:rPr>
                <w:rFonts w:ascii="Arial" w:hAnsi="Arial"/>
                <w:sz w:val="18"/>
                <w:lang w:eastAsia="zh-TW"/>
              </w:rPr>
            </w:pPr>
            <w:r w:rsidRPr="00614B7A">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33D328EA" w14:textId="77777777" w:rsidR="00A85D8A" w:rsidRPr="00614B7A" w:rsidRDefault="00A85D8A" w:rsidP="00BE3F9E">
            <w:pPr>
              <w:keepNext/>
              <w:keepLines/>
              <w:spacing w:after="0"/>
              <w:rPr>
                <w:rFonts w:ascii="Arial" w:hAnsi="Arial"/>
                <w:sz w:val="18"/>
                <w:lang w:eastAsia="zh-TW"/>
              </w:rPr>
            </w:pPr>
            <w:r w:rsidRPr="00614B7A">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D56403" w14:textId="77777777" w:rsidR="00A85D8A" w:rsidRPr="00614B7A" w:rsidRDefault="00A85D8A" w:rsidP="00BE3F9E">
            <w:pPr>
              <w:keepNext/>
              <w:keepLines/>
              <w:spacing w:after="0"/>
              <w:rPr>
                <w:rFonts w:ascii="Arial" w:hAnsi="Arial"/>
                <w:sz w:val="18"/>
                <w:lang w:eastAsia="zh-TW"/>
              </w:rPr>
            </w:pPr>
            <w:r w:rsidRPr="00614B7A">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36A9A1D" w14:textId="77777777" w:rsidR="00A85D8A" w:rsidRPr="00614B7A" w:rsidRDefault="00A85D8A" w:rsidP="00BE3F9E">
            <w:pPr>
              <w:keepNext/>
              <w:keepLines/>
              <w:spacing w:after="0"/>
              <w:rPr>
                <w:rFonts w:ascii="Arial" w:hAnsi="Arial"/>
                <w:sz w:val="18"/>
                <w:lang w:eastAsia="zh-CN"/>
              </w:rPr>
            </w:pPr>
            <w:r w:rsidRPr="00614B7A">
              <w:rPr>
                <w:rFonts w:ascii="Arial" w:hAnsi="Arial"/>
                <w:sz w:val="18"/>
              </w:rPr>
              <w:t>NOTE 1</w:t>
            </w:r>
          </w:p>
        </w:tc>
      </w:tr>
      <w:tr w:rsidR="00A85D8A" w:rsidRPr="00614B7A" w14:paraId="045489A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1E6F9B1" w14:textId="77777777" w:rsidR="00A85D8A" w:rsidRPr="00614B7A" w:rsidRDefault="00A85D8A" w:rsidP="00BE3F9E">
            <w:pPr>
              <w:pStyle w:val="TAL"/>
            </w:pPr>
            <w:r w:rsidRPr="00614B7A">
              <w:t>5.2.2.2.11_1</w:t>
            </w:r>
          </w:p>
        </w:tc>
        <w:tc>
          <w:tcPr>
            <w:tcW w:w="4520" w:type="dxa"/>
            <w:tcBorders>
              <w:top w:val="single" w:sz="4" w:space="0" w:color="auto"/>
              <w:left w:val="single" w:sz="4" w:space="0" w:color="auto"/>
              <w:bottom w:val="single" w:sz="4" w:space="0" w:color="auto"/>
              <w:right w:val="single" w:sz="4" w:space="0" w:color="auto"/>
            </w:tcBorders>
            <w:hideMark/>
          </w:tcPr>
          <w:p w14:paraId="5505CDCC" w14:textId="77777777" w:rsidR="00A85D8A" w:rsidRPr="00614B7A" w:rsidRDefault="00A85D8A" w:rsidP="00BE3F9E">
            <w:pPr>
              <w:pStyle w:val="TAL"/>
            </w:pPr>
            <w:r w:rsidRPr="00614B7A">
              <w:t xml:space="preserve">2Rx TDD FR1 PDSCH Single-DCI based SDM scheme performance - </w:t>
            </w:r>
            <w:r w:rsidRPr="00614B7A">
              <w:rPr>
                <w:lang w:eastAsia="ja-JP"/>
              </w:rPr>
              <w:t>2</w:t>
            </w:r>
            <w:r w:rsidRPr="00614B7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B4E46C" w14:textId="77777777" w:rsidR="00A85D8A" w:rsidRPr="00614B7A" w:rsidRDefault="00A85D8A" w:rsidP="00BE3F9E">
            <w:pPr>
              <w:pStyle w:val="TAC"/>
              <w:rPr>
                <w:lang w:eastAsia="zh-CN"/>
              </w:rPr>
            </w:pPr>
            <w:r w:rsidRPr="00614B7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8ABF0DA" w14:textId="77777777" w:rsidR="00A85D8A" w:rsidRPr="00614B7A" w:rsidRDefault="00A85D8A" w:rsidP="00BE3F9E">
            <w:pPr>
              <w:pStyle w:val="TAL"/>
              <w:rPr>
                <w:lang w:eastAsia="zh-CN"/>
              </w:rPr>
            </w:pPr>
            <w:r w:rsidRPr="00614B7A">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2743D16F" w14:textId="77777777" w:rsidR="00A85D8A" w:rsidRPr="00614B7A" w:rsidRDefault="00A85D8A" w:rsidP="00BE3F9E">
            <w:pPr>
              <w:pStyle w:val="TAL"/>
              <w:rPr>
                <w:lang w:eastAsia="zh-CN"/>
              </w:rPr>
            </w:pPr>
            <w:r w:rsidRPr="00614B7A">
              <w:rPr>
                <w:lang w:eastAsia="zh-CN"/>
              </w:rPr>
              <w:t xml:space="preserve">UEs supporting 5GS TDD FR1 and </w:t>
            </w:r>
            <w:r w:rsidRPr="00614B7A">
              <w:rPr>
                <w:bCs/>
                <w:iCs/>
              </w:rPr>
              <w:t>single DCI based spatial division multiplexing scheme</w:t>
            </w:r>
            <w:r w:rsidRPr="00614B7A">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C65AED" w14:textId="77777777" w:rsidR="00A85D8A" w:rsidRPr="00614B7A" w:rsidRDefault="00A85D8A" w:rsidP="00BE3F9E">
            <w:pPr>
              <w:pStyle w:val="TAL"/>
              <w:rPr>
                <w:lang w:eastAsia="ko-KR"/>
              </w:rPr>
            </w:pPr>
            <w:r w:rsidRPr="00614B7A">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79B1A81" w14:textId="77777777" w:rsidR="00A85D8A" w:rsidRPr="00614B7A" w:rsidRDefault="00A85D8A" w:rsidP="00BE3F9E">
            <w:pPr>
              <w:pStyle w:val="TAL"/>
            </w:pPr>
          </w:p>
        </w:tc>
      </w:tr>
      <w:tr w:rsidR="00A85D8A" w:rsidRPr="00614B7A" w14:paraId="6CF78C1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A3092E5" w14:textId="77777777" w:rsidR="00A85D8A" w:rsidRPr="00614B7A" w:rsidRDefault="00A85D8A" w:rsidP="00BE3F9E">
            <w:pPr>
              <w:pStyle w:val="TAL"/>
            </w:pPr>
            <w:r w:rsidRPr="00614B7A">
              <w:t>5.2.2.2.12_1</w:t>
            </w:r>
          </w:p>
        </w:tc>
        <w:tc>
          <w:tcPr>
            <w:tcW w:w="4520" w:type="dxa"/>
            <w:tcBorders>
              <w:top w:val="single" w:sz="4" w:space="0" w:color="auto"/>
              <w:left w:val="single" w:sz="4" w:space="0" w:color="auto"/>
              <w:bottom w:val="single" w:sz="4" w:space="0" w:color="auto"/>
              <w:right w:val="single" w:sz="4" w:space="0" w:color="auto"/>
            </w:tcBorders>
          </w:tcPr>
          <w:p w14:paraId="748037E0" w14:textId="77777777" w:rsidR="00A85D8A" w:rsidRPr="00614B7A" w:rsidRDefault="00A85D8A" w:rsidP="00BE3F9E">
            <w:pPr>
              <w:pStyle w:val="TAL"/>
            </w:pPr>
            <w:r w:rsidRPr="00614B7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5EC80A9" w14:textId="77777777" w:rsidR="00A85D8A" w:rsidRPr="00614B7A" w:rsidRDefault="00A85D8A" w:rsidP="00BE3F9E">
            <w:pPr>
              <w:pStyle w:val="TAC"/>
              <w:rPr>
                <w:lang w:eastAsia="zh-CN"/>
              </w:rPr>
            </w:pPr>
            <w:r w:rsidRPr="00614B7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D10D001" w14:textId="77777777" w:rsidR="00A85D8A" w:rsidRPr="00614B7A" w:rsidRDefault="00A85D8A" w:rsidP="00BE3F9E">
            <w:pPr>
              <w:pStyle w:val="TAL"/>
              <w:rPr>
                <w:lang w:eastAsia="zh-CN"/>
              </w:rPr>
            </w:pPr>
            <w:r w:rsidRPr="00614B7A">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59086C89" w14:textId="77777777" w:rsidR="00A85D8A" w:rsidRPr="00614B7A" w:rsidRDefault="00A85D8A" w:rsidP="00BE3F9E">
            <w:pPr>
              <w:pStyle w:val="TAL"/>
              <w:rPr>
                <w:lang w:eastAsia="zh-CN"/>
              </w:rPr>
            </w:pPr>
            <w:r w:rsidRPr="00614B7A">
              <w:rPr>
                <w:lang w:eastAsia="zh-CN"/>
              </w:rPr>
              <w:t xml:space="preserve">UEs supporting 5GS TDD FR1 and </w:t>
            </w:r>
            <w:r w:rsidRPr="00614B7A">
              <w:t>multi-DCI based multi-TRP</w:t>
            </w:r>
            <w:r w:rsidRPr="00614B7A">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338AA1F" w14:textId="77777777" w:rsidR="00A85D8A" w:rsidRPr="00614B7A" w:rsidRDefault="00A85D8A" w:rsidP="00BE3F9E">
            <w:pPr>
              <w:pStyle w:val="TAL"/>
              <w:rPr>
                <w:lang w:eastAsia="ko-KR"/>
              </w:rPr>
            </w:pPr>
            <w:r w:rsidRPr="00614B7A">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FE345C0" w14:textId="77777777" w:rsidR="00A85D8A" w:rsidRPr="00614B7A" w:rsidRDefault="00A85D8A" w:rsidP="00BE3F9E">
            <w:pPr>
              <w:pStyle w:val="TAL"/>
            </w:pPr>
          </w:p>
        </w:tc>
      </w:tr>
      <w:tr w:rsidR="00A85D8A" w:rsidRPr="00614B7A" w14:paraId="0B1116E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FC68182" w14:textId="77777777" w:rsidR="00A85D8A" w:rsidRPr="00614B7A" w:rsidRDefault="00A85D8A" w:rsidP="00BE3F9E">
            <w:pPr>
              <w:pStyle w:val="TAL"/>
            </w:pPr>
            <w:r w:rsidRPr="00614B7A">
              <w:t>5.2.2.2.13_1</w:t>
            </w:r>
          </w:p>
        </w:tc>
        <w:tc>
          <w:tcPr>
            <w:tcW w:w="4520" w:type="dxa"/>
            <w:tcBorders>
              <w:top w:val="single" w:sz="4" w:space="0" w:color="auto"/>
              <w:left w:val="single" w:sz="4" w:space="0" w:color="auto"/>
              <w:bottom w:val="single" w:sz="4" w:space="0" w:color="auto"/>
              <w:right w:val="single" w:sz="4" w:space="0" w:color="auto"/>
            </w:tcBorders>
          </w:tcPr>
          <w:p w14:paraId="2D633DC2" w14:textId="77777777" w:rsidR="00A85D8A" w:rsidRPr="00614B7A" w:rsidRDefault="00A85D8A" w:rsidP="00BE3F9E">
            <w:pPr>
              <w:pStyle w:val="TAL"/>
            </w:pPr>
            <w:r w:rsidRPr="00614B7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344F3BF" w14:textId="77777777" w:rsidR="00A85D8A" w:rsidRPr="00614B7A" w:rsidRDefault="00A85D8A" w:rsidP="00BE3F9E">
            <w:pPr>
              <w:pStyle w:val="TAC"/>
              <w:rPr>
                <w:lang w:eastAsia="zh-CN"/>
              </w:rPr>
            </w:pPr>
            <w:r w:rsidRPr="00614B7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47D00A" w14:textId="77777777" w:rsidR="00A85D8A" w:rsidRPr="00614B7A" w:rsidRDefault="00A85D8A" w:rsidP="00BE3F9E">
            <w:pPr>
              <w:pStyle w:val="TAL"/>
              <w:rPr>
                <w:lang w:eastAsia="zh-CN"/>
              </w:rPr>
            </w:pPr>
            <w:r w:rsidRPr="00614B7A">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3904C775" w14:textId="77777777" w:rsidR="00A85D8A" w:rsidRPr="00614B7A" w:rsidRDefault="00A85D8A" w:rsidP="00BE3F9E">
            <w:pPr>
              <w:pStyle w:val="TAL"/>
              <w:rPr>
                <w:lang w:eastAsia="zh-CN"/>
              </w:rPr>
            </w:pPr>
            <w:r w:rsidRPr="00614B7A">
              <w:rPr>
                <w:lang w:eastAsia="zh-CN"/>
              </w:rPr>
              <w:t xml:space="preserve">UEs supporting 5GS TDD FR1 and </w:t>
            </w:r>
            <w:r w:rsidRPr="00614B7A">
              <w:rPr>
                <w:bCs/>
                <w:iCs/>
              </w:rPr>
              <w:t>single DCI based FDMSchemeA</w:t>
            </w:r>
            <w:r w:rsidRPr="00614B7A">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649359" w14:textId="77777777" w:rsidR="00A85D8A" w:rsidRPr="00614B7A" w:rsidRDefault="00A85D8A" w:rsidP="00BE3F9E">
            <w:pPr>
              <w:pStyle w:val="TAL"/>
              <w:rPr>
                <w:lang w:eastAsia="ko-KR"/>
              </w:rPr>
            </w:pPr>
            <w:r w:rsidRPr="00614B7A">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8756784" w14:textId="77777777" w:rsidR="00A85D8A" w:rsidRPr="00614B7A" w:rsidRDefault="00A85D8A" w:rsidP="00BE3F9E">
            <w:pPr>
              <w:pStyle w:val="TAL"/>
            </w:pPr>
          </w:p>
        </w:tc>
      </w:tr>
      <w:tr w:rsidR="00A85D8A" w:rsidRPr="00614B7A" w14:paraId="271F46E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9A8A7F6" w14:textId="77777777" w:rsidR="00A85D8A" w:rsidRPr="00614B7A" w:rsidRDefault="00A85D8A" w:rsidP="00BE3F9E">
            <w:pPr>
              <w:pStyle w:val="TAL"/>
            </w:pPr>
            <w:r w:rsidRPr="00614B7A">
              <w:lastRenderedPageBreak/>
              <w:t>5.2.2.2.14_1</w:t>
            </w:r>
          </w:p>
        </w:tc>
        <w:tc>
          <w:tcPr>
            <w:tcW w:w="4520" w:type="dxa"/>
            <w:tcBorders>
              <w:top w:val="single" w:sz="4" w:space="0" w:color="auto"/>
              <w:left w:val="single" w:sz="4" w:space="0" w:color="auto"/>
              <w:bottom w:val="single" w:sz="4" w:space="0" w:color="auto"/>
              <w:right w:val="single" w:sz="4" w:space="0" w:color="auto"/>
            </w:tcBorders>
          </w:tcPr>
          <w:p w14:paraId="46404E80" w14:textId="77777777" w:rsidR="00A85D8A" w:rsidRPr="00614B7A" w:rsidRDefault="00A85D8A" w:rsidP="00BE3F9E">
            <w:pPr>
              <w:pStyle w:val="TAL"/>
            </w:pPr>
            <w:r w:rsidRPr="00614B7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C105EF1" w14:textId="77777777" w:rsidR="00A85D8A" w:rsidRPr="00614B7A" w:rsidRDefault="00A85D8A" w:rsidP="00BE3F9E">
            <w:pPr>
              <w:pStyle w:val="TAC"/>
              <w:rPr>
                <w:lang w:eastAsia="zh-CN"/>
              </w:rPr>
            </w:pPr>
            <w:r w:rsidRPr="00614B7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17003F" w14:textId="77777777" w:rsidR="00A85D8A" w:rsidRPr="00614B7A" w:rsidRDefault="00A85D8A" w:rsidP="00BE3F9E">
            <w:pPr>
              <w:pStyle w:val="TAL"/>
              <w:rPr>
                <w:lang w:eastAsia="zh-CN"/>
              </w:rPr>
            </w:pPr>
            <w:r w:rsidRPr="00614B7A">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0C712950" w14:textId="77777777" w:rsidR="00A85D8A" w:rsidRPr="00614B7A" w:rsidRDefault="00A85D8A" w:rsidP="00BE3F9E">
            <w:pPr>
              <w:pStyle w:val="TAL"/>
              <w:rPr>
                <w:lang w:eastAsia="zh-CN"/>
              </w:rPr>
            </w:pPr>
            <w:r w:rsidRPr="00614B7A">
              <w:rPr>
                <w:lang w:eastAsia="zh-CN"/>
              </w:rPr>
              <w:t xml:space="preserve">UEs supporting 5GS TDD FR1 and </w:t>
            </w:r>
            <w:r w:rsidRPr="00614B7A">
              <w:t>single-DCI based inter-slot TDM</w:t>
            </w:r>
            <w:r w:rsidRPr="00614B7A">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C4A8CEB" w14:textId="77777777" w:rsidR="00A85D8A" w:rsidRPr="00614B7A" w:rsidRDefault="00A85D8A" w:rsidP="00BE3F9E">
            <w:pPr>
              <w:pStyle w:val="TAL"/>
              <w:rPr>
                <w:lang w:eastAsia="ko-KR"/>
              </w:rPr>
            </w:pPr>
            <w:r w:rsidRPr="00614B7A">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30D0FAE" w14:textId="77777777" w:rsidR="00A85D8A" w:rsidRPr="00614B7A" w:rsidRDefault="00A85D8A" w:rsidP="00BE3F9E">
            <w:pPr>
              <w:pStyle w:val="TAL"/>
            </w:pPr>
          </w:p>
        </w:tc>
      </w:tr>
      <w:tr w:rsidR="00A85D8A" w:rsidRPr="00614B7A" w14:paraId="079161D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5EECFD9" w14:textId="77777777" w:rsidR="00A85D8A" w:rsidRPr="00614B7A" w:rsidRDefault="00A85D8A" w:rsidP="00BE3F9E">
            <w:pPr>
              <w:pStyle w:val="TAL"/>
              <w:rPr>
                <w:bCs/>
              </w:rPr>
            </w:pPr>
            <w:r w:rsidRPr="00614B7A">
              <w:t>5.2.3.1.1_1</w:t>
            </w:r>
          </w:p>
        </w:tc>
        <w:tc>
          <w:tcPr>
            <w:tcW w:w="4520" w:type="dxa"/>
            <w:tcBorders>
              <w:top w:val="single" w:sz="4" w:space="0" w:color="auto"/>
              <w:left w:val="single" w:sz="4" w:space="0" w:color="auto"/>
              <w:bottom w:val="single" w:sz="4" w:space="0" w:color="auto"/>
              <w:right w:val="single" w:sz="4" w:space="0" w:color="auto"/>
            </w:tcBorders>
            <w:hideMark/>
          </w:tcPr>
          <w:p w14:paraId="65A8ABD2" w14:textId="77777777" w:rsidR="00A85D8A" w:rsidRPr="00614B7A" w:rsidRDefault="00A85D8A" w:rsidP="00BE3F9E">
            <w:pPr>
              <w:pStyle w:val="TAL"/>
            </w:pPr>
            <w:r w:rsidRPr="00614B7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D47806" w14:textId="77777777" w:rsidR="00A85D8A" w:rsidRPr="00614B7A" w:rsidRDefault="00A85D8A" w:rsidP="00BE3F9E">
            <w:pPr>
              <w:pStyle w:val="TAC"/>
            </w:pPr>
            <w:r w:rsidRPr="00614B7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0D44C2" w14:textId="77777777" w:rsidR="00A85D8A" w:rsidRPr="00614B7A" w:rsidRDefault="00A85D8A" w:rsidP="00BE3F9E">
            <w:pPr>
              <w:pStyle w:val="TAL"/>
            </w:pPr>
            <w:r w:rsidRPr="00614B7A">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413CABA" w14:textId="77777777" w:rsidR="00A85D8A" w:rsidRPr="00614B7A" w:rsidRDefault="00A85D8A" w:rsidP="00BE3F9E">
            <w:pPr>
              <w:pStyle w:val="TAL"/>
            </w:pPr>
            <w:r w:rsidRPr="00614B7A">
              <w:rPr>
                <w:lang w:eastAsia="zh-CN"/>
              </w:rPr>
              <w:t>UEs supporting 5GS FDD FR1</w:t>
            </w:r>
            <w:r w:rsidRPr="00614B7A">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6550BFA" w14:textId="77777777" w:rsidR="00A85D8A" w:rsidRPr="00614B7A" w:rsidRDefault="00A85D8A" w:rsidP="00BE3F9E">
            <w:pPr>
              <w:pStyle w:val="TAL"/>
            </w:pPr>
            <w:r w:rsidRPr="00614B7A">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B93776" w14:textId="77777777" w:rsidR="00A85D8A" w:rsidRPr="00614B7A" w:rsidRDefault="00A85D8A" w:rsidP="00BE3F9E">
            <w:pPr>
              <w:pStyle w:val="TAL"/>
            </w:pPr>
          </w:p>
        </w:tc>
      </w:tr>
      <w:tr w:rsidR="00A85D8A" w:rsidRPr="00614B7A" w14:paraId="5F43419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F6342E1" w14:textId="77777777" w:rsidR="00A85D8A" w:rsidRPr="00614B7A" w:rsidRDefault="00A85D8A" w:rsidP="00BE3F9E">
            <w:pPr>
              <w:pStyle w:val="TAL"/>
            </w:pPr>
            <w:r w:rsidRPr="00614B7A">
              <w:t>5.2.3.1.1_2</w:t>
            </w:r>
          </w:p>
        </w:tc>
        <w:tc>
          <w:tcPr>
            <w:tcW w:w="4520" w:type="dxa"/>
            <w:tcBorders>
              <w:top w:val="single" w:sz="4" w:space="0" w:color="auto"/>
              <w:left w:val="single" w:sz="4" w:space="0" w:color="auto"/>
              <w:bottom w:val="single" w:sz="4" w:space="0" w:color="auto"/>
              <w:right w:val="single" w:sz="4" w:space="0" w:color="auto"/>
            </w:tcBorders>
            <w:hideMark/>
          </w:tcPr>
          <w:p w14:paraId="4E09A068" w14:textId="77777777" w:rsidR="00A85D8A" w:rsidRPr="00614B7A" w:rsidRDefault="00A85D8A" w:rsidP="00BE3F9E">
            <w:pPr>
              <w:pStyle w:val="TAL"/>
            </w:pPr>
            <w:r w:rsidRPr="00614B7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5B9A8F" w14:textId="77777777" w:rsidR="00A85D8A" w:rsidRPr="00614B7A" w:rsidRDefault="00A85D8A" w:rsidP="00BE3F9E">
            <w:pPr>
              <w:pStyle w:val="TAC"/>
            </w:pPr>
            <w:r w:rsidRPr="00614B7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45458D" w14:textId="77777777" w:rsidR="00A85D8A" w:rsidRPr="00614B7A" w:rsidRDefault="00A85D8A" w:rsidP="00BE3F9E">
            <w:pPr>
              <w:pStyle w:val="TAL"/>
              <w:rPr>
                <w:lang w:eastAsia="zh-CN"/>
              </w:rPr>
            </w:pPr>
            <w:r w:rsidRPr="00614B7A">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F8A17C0" w14:textId="77777777" w:rsidR="00A85D8A" w:rsidRPr="00614B7A" w:rsidRDefault="00A85D8A" w:rsidP="00BE3F9E">
            <w:pPr>
              <w:pStyle w:val="TAL"/>
              <w:rPr>
                <w:lang w:eastAsia="zh-CN"/>
              </w:rPr>
            </w:pPr>
            <w:r w:rsidRPr="00614B7A">
              <w:rPr>
                <w:lang w:eastAsia="zh-CN"/>
              </w:rPr>
              <w:t>UEs supporting 5GS FDD FR1</w:t>
            </w:r>
            <w:r w:rsidRPr="00614B7A">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BDFF62" w14:textId="77777777" w:rsidR="00A85D8A" w:rsidRPr="00614B7A" w:rsidRDefault="00A85D8A" w:rsidP="00BE3F9E">
            <w:pPr>
              <w:pStyle w:val="TAL"/>
              <w:rPr>
                <w:lang w:eastAsia="zh-CN"/>
              </w:rPr>
            </w:pPr>
            <w:r w:rsidRPr="00614B7A">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FB3C40" w14:textId="77777777" w:rsidR="00A85D8A" w:rsidRPr="00614B7A" w:rsidRDefault="00A85D8A" w:rsidP="00BE3F9E">
            <w:pPr>
              <w:pStyle w:val="TAL"/>
            </w:pPr>
          </w:p>
        </w:tc>
      </w:tr>
      <w:tr w:rsidR="00A85D8A" w:rsidRPr="00614B7A" w14:paraId="51F0C3F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237E545" w14:textId="77777777" w:rsidR="00A85D8A" w:rsidRPr="00614B7A" w:rsidRDefault="00A85D8A" w:rsidP="00BE3F9E">
            <w:pPr>
              <w:pStyle w:val="TAL"/>
              <w:rPr>
                <w:lang w:eastAsia="zh-CN"/>
              </w:rPr>
            </w:pPr>
            <w:r w:rsidRPr="00614B7A">
              <w:t>5.2.3.1.1_4</w:t>
            </w:r>
          </w:p>
        </w:tc>
        <w:tc>
          <w:tcPr>
            <w:tcW w:w="4520" w:type="dxa"/>
            <w:tcBorders>
              <w:top w:val="single" w:sz="4" w:space="0" w:color="auto"/>
              <w:left w:val="single" w:sz="4" w:space="0" w:color="auto"/>
              <w:bottom w:val="single" w:sz="4" w:space="0" w:color="auto"/>
              <w:right w:val="single" w:sz="4" w:space="0" w:color="auto"/>
            </w:tcBorders>
            <w:hideMark/>
          </w:tcPr>
          <w:p w14:paraId="25635060" w14:textId="77777777" w:rsidR="00A85D8A" w:rsidRPr="00614B7A" w:rsidRDefault="00A85D8A" w:rsidP="00BE3F9E">
            <w:pPr>
              <w:pStyle w:val="TAL"/>
            </w:pPr>
            <w:r w:rsidRPr="00614B7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0F3136" w14:textId="77777777" w:rsidR="00A85D8A" w:rsidRPr="00614B7A" w:rsidRDefault="00A85D8A" w:rsidP="00BE3F9E">
            <w:pPr>
              <w:pStyle w:val="TAC"/>
            </w:pPr>
            <w:r w:rsidRPr="00614B7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DFE99D" w14:textId="77777777" w:rsidR="00A85D8A" w:rsidRPr="00614B7A" w:rsidRDefault="00A85D8A" w:rsidP="00BE3F9E">
            <w:pPr>
              <w:pStyle w:val="TAL"/>
              <w:rPr>
                <w:lang w:eastAsia="zh-CN"/>
              </w:rPr>
            </w:pPr>
            <w:r w:rsidRPr="00614B7A">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441215C2" w14:textId="77777777" w:rsidR="00A85D8A" w:rsidRPr="00614B7A" w:rsidRDefault="00A85D8A" w:rsidP="00BE3F9E">
            <w:pPr>
              <w:pStyle w:val="TAL"/>
              <w:rPr>
                <w:lang w:eastAsia="zh-CN"/>
              </w:rPr>
            </w:pPr>
            <w:r w:rsidRPr="00614B7A">
              <w:rPr>
                <w:lang w:eastAsia="zh-CN"/>
              </w:rPr>
              <w:t>UEs supporting 5GS FDD FR1</w:t>
            </w:r>
            <w:r w:rsidRPr="00614B7A">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04D998A2" w14:textId="77777777" w:rsidR="00A85D8A" w:rsidRPr="00614B7A" w:rsidRDefault="00A85D8A" w:rsidP="00BE3F9E">
            <w:pPr>
              <w:pStyle w:val="TAL"/>
              <w:rPr>
                <w:lang w:eastAsia="zh-CN"/>
              </w:rPr>
            </w:pPr>
            <w:r w:rsidRPr="00614B7A">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C13A92" w14:textId="77777777" w:rsidR="00A85D8A" w:rsidRPr="00614B7A" w:rsidRDefault="00A85D8A" w:rsidP="00BE3F9E">
            <w:pPr>
              <w:pStyle w:val="TAL"/>
            </w:pPr>
          </w:p>
        </w:tc>
      </w:tr>
      <w:tr w:rsidR="00A85D8A" w:rsidRPr="00614B7A" w14:paraId="4197357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C9A94CD" w14:textId="77777777" w:rsidR="00A85D8A" w:rsidRPr="00614B7A" w:rsidRDefault="00A85D8A" w:rsidP="00BE3F9E">
            <w:pPr>
              <w:pStyle w:val="TAL"/>
            </w:pPr>
            <w:r w:rsidRPr="00614B7A">
              <w:t>5.2.3.1.2_1</w:t>
            </w:r>
          </w:p>
        </w:tc>
        <w:tc>
          <w:tcPr>
            <w:tcW w:w="4520" w:type="dxa"/>
            <w:tcBorders>
              <w:top w:val="single" w:sz="4" w:space="0" w:color="auto"/>
              <w:left w:val="single" w:sz="4" w:space="0" w:color="auto"/>
              <w:bottom w:val="single" w:sz="4" w:space="0" w:color="auto"/>
              <w:right w:val="single" w:sz="4" w:space="0" w:color="auto"/>
            </w:tcBorders>
            <w:hideMark/>
          </w:tcPr>
          <w:p w14:paraId="714B4D8B" w14:textId="77777777" w:rsidR="00A85D8A" w:rsidRPr="00614B7A" w:rsidRDefault="00A85D8A" w:rsidP="00BE3F9E">
            <w:pPr>
              <w:pStyle w:val="TAL"/>
            </w:pPr>
            <w:r w:rsidRPr="00614B7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EABBDD" w14:textId="77777777" w:rsidR="00A85D8A" w:rsidRPr="00614B7A" w:rsidRDefault="00A85D8A" w:rsidP="00BE3F9E">
            <w:pPr>
              <w:pStyle w:val="TAC"/>
              <w:rPr>
                <w:rFonts w:eastAsia="SimSun"/>
                <w:lang w:eastAsia="zh-CN"/>
              </w:rPr>
            </w:pPr>
            <w:r w:rsidRPr="00614B7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35FC8D" w14:textId="77777777" w:rsidR="00A85D8A" w:rsidRPr="00614B7A" w:rsidRDefault="00A85D8A" w:rsidP="00BE3F9E">
            <w:pPr>
              <w:pStyle w:val="TAL"/>
              <w:rPr>
                <w:rFonts w:eastAsia="SimSun"/>
                <w:lang w:eastAsia="zh-CN"/>
              </w:rPr>
            </w:pPr>
            <w:r w:rsidRPr="00614B7A">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A26A362" w14:textId="77777777" w:rsidR="00A85D8A" w:rsidRPr="00614B7A" w:rsidRDefault="00A85D8A" w:rsidP="00BE3F9E">
            <w:pPr>
              <w:pStyle w:val="TAL"/>
              <w:rPr>
                <w:lang w:eastAsia="zh-CN"/>
              </w:rPr>
            </w:pPr>
            <w:r w:rsidRPr="00614B7A">
              <w:rPr>
                <w:lang w:eastAsia="zh-CN"/>
              </w:rPr>
              <w:t>UEs supporting 5GS FDD FR1</w:t>
            </w:r>
            <w:r w:rsidRPr="00614B7A">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756D1AD" w14:textId="77777777" w:rsidR="00A85D8A" w:rsidRPr="00614B7A" w:rsidRDefault="00A85D8A" w:rsidP="00BE3F9E">
            <w:pPr>
              <w:pStyle w:val="TAL"/>
              <w:rPr>
                <w:rFonts w:eastAsia="SimSun"/>
                <w:lang w:eastAsia="zh-CN"/>
              </w:rPr>
            </w:pPr>
            <w:r w:rsidRPr="00614B7A">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8B6A2FA" w14:textId="77777777" w:rsidR="00A85D8A" w:rsidRPr="00614B7A" w:rsidRDefault="00A85D8A" w:rsidP="00BE3F9E">
            <w:pPr>
              <w:pStyle w:val="TAL"/>
            </w:pPr>
          </w:p>
        </w:tc>
      </w:tr>
      <w:tr w:rsidR="00A85D8A" w:rsidRPr="00614B7A" w14:paraId="16E885B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0EA5471" w14:textId="77777777" w:rsidR="00A85D8A" w:rsidRPr="00614B7A" w:rsidRDefault="00A85D8A" w:rsidP="00BE3F9E">
            <w:pPr>
              <w:pStyle w:val="TAL"/>
            </w:pPr>
            <w:r w:rsidRPr="00614B7A">
              <w:t>5.2.3.1.3_1</w:t>
            </w:r>
          </w:p>
        </w:tc>
        <w:tc>
          <w:tcPr>
            <w:tcW w:w="4520" w:type="dxa"/>
            <w:tcBorders>
              <w:top w:val="single" w:sz="4" w:space="0" w:color="auto"/>
              <w:left w:val="single" w:sz="4" w:space="0" w:color="auto"/>
              <w:bottom w:val="single" w:sz="4" w:space="0" w:color="auto"/>
              <w:right w:val="single" w:sz="4" w:space="0" w:color="auto"/>
            </w:tcBorders>
            <w:hideMark/>
          </w:tcPr>
          <w:p w14:paraId="18B660D3" w14:textId="77777777" w:rsidR="00A85D8A" w:rsidRPr="00614B7A" w:rsidRDefault="00A85D8A" w:rsidP="00BE3F9E">
            <w:pPr>
              <w:pStyle w:val="TAL"/>
            </w:pPr>
            <w:r w:rsidRPr="00614B7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AD361A" w14:textId="77777777" w:rsidR="00A85D8A" w:rsidRPr="00614B7A" w:rsidRDefault="00A85D8A" w:rsidP="00BE3F9E">
            <w:pPr>
              <w:pStyle w:val="TAC"/>
              <w:rPr>
                <w:rFonts w:eastAsia="SimSun"/>
                <w:lang w:eastAsia="zh-CN"/>
              </w:rPr>
            </w:pPr>
            <w:r w:rsidRPr="00614B7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0146CE" w14:textId="77777777" w:rsidR="00A85D8A" w:rsidRPr="00614B7A" w:rsidRDefault="00A85D8A" w:rsidP="00BE3F9E">
            <w:pPr>
              <w:pStyle w:val="TAL"/>
              <w:rPr>
                <w:rFonts w:eastAsia="SimSun"/>
                <w:lang w:eastAsia="zh-CN"/>
              </w:rPr>
            </w:pPr>
            <w:r w:rsidRPr="00614B7A">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3B0631FD" w14:textId="77777777" w:rsidR="00A85D8A" w:rsidRPr="00614B7A" w:rsidRDefault="00A85D8A" w:rsidP="00BE3F9E">
            <w:pPr>
              <w:pStyle w:val="TAL"/>
              <w:rPr>
                <w:lang w:eastAsia="zh-CN"/>
              </w:rPr>
            </w:pPr>
            <w:r w:rsidRPr="00614B7A">
              <w:rPr>
                <w:lang w:eastAsia="zh-CN"/>
              </w:rPr>
              <w:t>UEs supporting 5GS FDD FR1</w:t>
            </w:r>
            <w:r w:rsidRPr="00614B7A">
              <w:rPr>
                <w:rFonts w:eastAsia="SimSun"/>
                <w:lang w:eastAsia="zh-CN"/>
              </w:rPr>
              <w:t xml:space="preserve"> and 4Rx antenna ports</w:t>
            </w:r>
            <w:r w:rsidRPr="00614B7A">
              <w:t xml:space="preserve"> </w:t>
            </w:r>
            <w:r w:rsidRPr="00614B7A">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77B898FD" w14:textId="77777777" w:rsidR="00A85D8A" w:rsidRPr="00614B7A" w:rsidRDefault="00A85D8A" w:rsidP="00BE3F9E">
            <w:pPr>
              <w:pStyle w:val="TAL"/>
              <w:rPr>
                <w:rFonts w:eastAsia="SimSun"/>
                <w:lang w:eastAsia="zh-CN"/>
              </w:rPr>
            </w:pPr>
            <w:r w:rsidRPr="00614B7A">
              <w:rPr>
                <w:rFonts w:eastAsia="SimSun"/>
                <w:lang w:eastAsia="zh-CN"/>
              </w:rPr>
              <w:t>D008</w:t>
            </w:r>
          </w:p>
          <w:p w14:paraId="7FD21931" w14:textId="77777777" w:rsidR="00A85D8A" w:rsidRPr="00614B7A" w:rsidRDefault="00A85D8A" w:rsidP="00BE3F9E">
            <w:pPr>
              <w:pStyle w:val="TAL"/>
              <w:rPr>
                <w:rFonts w:eastAsia="SimSun"/>
                <w:lang w:eastAsia="zh-CN"/>
              </w:rPr>
            </w:pPr>
            <w:r w:rsidRPr="00614B7A">
              <w:t>D011</w:t>
            </w:r>
          </w:p>
        </w:tc>
        <w:tc>
          <w:tcPr>
            <w:tcW w:w="1984" w:type="dxa"/>
            <w:tcBorders>
              <w:top w:val="single" w:sz="4" w:space="0" w:color="auto"/>
              <w:left w:val="single" w:sz="4" w:space="0" w:color="auto"/>
              <w:bottom w:val="single" w:sz="4" w:space="0" w:color="auto"/>
              <w:right w:val="single" w:sz="4" w:space="0" w:color="auto"/>
            </w:tcBorders>
          </w:tcPr>
          <w:p w14:paraId="3A1D7399" w14:textId="77777777" w:rsidR="00A85D8A" w:rsidRPr="00614B7A" w:rsidRDefault="00A85D8A" w:rsidP="00BE3F9E">
            <w:pPr>
              <w:pStyle w:val="TAL"/>
            </w:pPr>
          </w:p>
        </w:tc>
      </w:tr>
      <w:tr w:rsidR="00A85D8A" w:rsidRPr="00614B7A" w14:paraId="645198B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15F25E8" w14:textId="77777777" w:rsidR="00A85D8A" w:rsidRPr="00614B7A" w:rsidRDefault="00A85D8A" w:rsidP="00BE3F9E">
            <w:pPr>
              <w:pStyle w:val="TAL"/>
            </w:pPr>
            <w:r w:rsidRPr="00614B7A">
              <w:t>5.2.3.1.4_1</w:t>
            </w:r>
          </w:p>
        </w:tc>
        <w:tc>
          <w:tcPr>
            <w:tcW w:w="4520" w:type="dxa"/>
            <w:tcBorders>
              <w:top w:val="single" w:sz="4" w:space="0" w:color="auto"/>
              <w:left w:val="single" w:sz="4" w:space="0" w:color="auto"/>
              <w:bottom w:val="single" w:sz="4" w:space="0" w:color="auto"/>
              <w:right w:val="single" w:sz="4" w:space="0" w:color="auto"/>
            </w:tcBorders>
            <w:hideMark/>
          </w:tcPr>
          <w:p w14:paraId="6A3E205A" w14:textId="77777777" w:rsidR="00A85D8A" w:rsidRPr="00614B7A" w:rsidRDefault="00A85D8A" w:rsidP="00BE3F9E">
            <w:pPr>
              <w:pStyle w:val="TAL"/>
            </w:pPr>
            <w:r w:rsidRPr="00614B7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6C0C43" w14:textId="77777777" w:rsidR="00A85D8A" w:rsidRPr="00614B7A" w:rsidRDefault="00A85D8A" w:rsidP="00BE3F9E">
            <w:pPr>
              <w:pStyle w:val="TAC"/>
              <w:rPr>
                <w:rFonts w:eastAsia="SimSun"/>
                <w:lang w:eastAsia="zh-CN"/>
              </w:rPr>
            </w:pPr>
            <w:r w:rsidRPr="00614B7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1F51F1" w14:textId="77777777" w:rsidR="00A85D8A" w:rsidRPr="00614B7A" w:rsidRDefault="00A85D8A" w:rsidP="00BE3F9E">
            <w:pPr>
              <w:pStyle w:val="TAL"/>
              <w:rPr>
                <w:rFonts w:eastAsia="SimSun"/>
                <w:lang w:eastAsia="zh-CN"/>
              </w:rPr>
            </w:pPr>
            <w:r w:rsidRPr="00614B7A">
              <w:rPr>
                <w:rFonts w:eastAsia="SimSun"/>
                <w:lang w:eastAsia="zh-CN"/>
              </w:rPr>
              <w:t>C017</w:t>
            </w:r>
            <w:r w:rsidRPr="00614B7A">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49737BC" w14:textId="77777777" w:rsidR="00A85D8A" w:rsidRPr="00614B7A" w:rsidRDefault="00A85D8A" w:rsidP="00BE3F9E">
            <w:pPr>
              <w:pStyle w:val="TAL"/>
              <w:rPr>
                <w:rFonts w:eastAsia="SimSun"/>
                <w:lang w:eastAsia="zh-CN"/>
              </w:rPr>
            </w:pPr>
            <w:r w:rsidRPr="00614B7A">
              <w:rPr>
                <w:lang w:eastAsia="zh-CN"/>
              </w:rPr>
              <w:t>UEs supporting 5GS FDD FR1</w:t>
            </w:r>
            <w:r w:rsidRPr="00614B7A">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2841EF14" w14:textId="77777777" w:rsidR="00A85D8A" w:rsidRPr="00614B7A" w:rsidRDefault="00A85D8A" w:rsidP="00BE3F9E">
            <w:pPr>
              <w:pStyle w:val="TAL"/>
              <w:rPr>
                <w:rFonts w:eastAsia="SimSun"/>
                <w:lang w:eastAsia="zh-CN"/>
              </w:rPr>
            </w:pPr>
            <w:r w:rsidRPr="00614B7A">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7DAC8F" w14:textId="77777777" w:rsidR="00A85D8A" w:rsidRPr="00614B7A" w:rsidRDefault="00A85D8A" w:rsidP="00BE3F9E">
            <w:pPr>
              <w:pStyle w:val="TAL"/>
            </w:pPr>
          </w:p>
        </w:tc>
      </w:tr>
      <w:tr w:rsidR="00A85D8A" w:rsidRPr="00614B7A" w14:paraId="513B30B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95C186B" w14:textId="77777777" w:rsidR="00A85D8A" w:rsidRPr="00614B7A" w:rsidRDefault="00A85D8A" w:rsidP="00BE3F9E">
            <w:pPr>
              <w:pStyle w:val="TAL"/>
            </w:pPr>
            <w:r w:rsidRPr="00614B7A">
              <w:t>5.2.3.1.5_1</w:t>
            </w:r>
          </w:p>
        </w:tc>
        <w:tc>
          <w:tcPr>
            <w:tcW w:w="4520" w:type="dxa"/>
            <w:tcBorders>
              <w:top w:val="single" w:sz="4" w:space="0" w:color="auto"/>
              <w:left w:val="single" w:sz="4" w:space="0" w:color="auto"/>
              <w:bottom w:val="single" w:sz="4" w:space="0" w:color="auto"/>
              <w:right w:val="single" w:sz="4" w:space="0" w:color="auto"/>
            </w:tcBorders>
            <w:hideMark/>
          </w:tcPr>
          <w:p w14:paraId="4D219158" w14:textId="77777777" w:rsidR="00A85D8A" w:rsidRPr="00614B7A" w:rsidRDefault="00A85D8A" w:rsidP="00BE3F9E">
            <w:pPr>
              <w:pStyle w:val="TAL"/>
            </w:pPr>
            <w:r w:rsidRPr="00614B7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D1B9F5" w14:textId="77777777" w:rsidR="00A85D8A" w:rsidRPr="00614B7A" w:rsidRDefault="00A85D8A" w:rsidP="00BE3F9E">
            <w:pPr>
              <w:pStyle w:val="TAC"/>
              <w:rPr>
                <w:lang w:eastAsia="zh-CN"/>
              </w:rPr>
            </w:pPr>
            <w:r w:rsidRPr="00614B7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7D7AF70" w14:textId="77777777" w:rsidR="00A85D8A" w:rsidRPr="00614B7A" w:rsidRDefault="00A85D8A" w:rsidP="00BE3F9E">
            <w:pPr>
              <w:pStyle w:val="TAL"/>
              <w:rPr>
                <w:lang w:eastAsia="zh-CN"/>
              </w:rPr>
            </w:pPr>
            <w:r w:rsidRPr="00614B7A">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087247D0" w14:textId="77777777" w:rsidR="00A85D8A" w:rsidRPr="00614B7A" w:rsidRDefault="00A85D8A" w:rsidP="00BE3F9E">
            <w:pPr>
              <w:pStyle w:val="TAL"/>
              <w:rPr>
                <w:lang w:eastAsia="zh-CN"/>
              </w:rPr>
            </w:pPr>
            <w:r w:rsidRPr="00614B7A">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339AE29" w14:textId="77777777" w:rsidR="00A85D8A" w:rsidRPr="00614B7A" w:rsidRDefault="00A85D8A" w:rsidP="00BE3F9E">
            <w:pPr>
              <w:pStyle w:val="TAL"/>
              <w:rPr>
                <w:lang w:eastAsia="ko-KR"/>
              </w:rPr>
            </w:pPr>
            <w:r w:rsidRPr="00614B7A">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6DB2C30" w14:textId="77777777" w:rsidR="00A85D8A" w:rsidRPr="00614B7A" w:rsidRDefault="00A85D8A" w:rsidP="00BE3F9E">
            <w:pPr>
              <w:pStyle w:val="TAL"/>
            </w:pPr>
          </w:p>
        </w:tc>
      </w:tr>
      <w:tr w:rsidR="00A85D8A" w:rsidRPr="00614B7A" w14:paraId="13A9A64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6C898F2" w14:textId="77777777" w:rsidR="00A85D8A" w:rsidRPr="00614B7A" w:rsidRDefault="00A85D8A" w:rsidP="00BE3F9E">
            <w:pPr>
              <w:pStyle w:val="TAL"/>
            </w:pPr>
            <w:r w:rsidRPr="00614B7A">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38A06C28" w14:textId="77777777" w:rsidR="00A85D8A" w:rsidRPr="00614B7A" w:rsidRDefault="00A85D8A" w:rsidP="00BE3F9E">
            <w:pPr>
              <w:pStyle w:val="TAL"/>
            </w:pPr>
            <w:r w:rsidRPr="00614B7A">
              <w:t xml:space="preserve">4Rx FDD FR1 PDSCH repetitions over multiple slots performance - </w:t>
            </w:r>
            <w:r w:rsidRPr="00614B7A">
              <w:rPr>
                <w:lang w:eastAsia="zh-TW"/>
              </w:rPr>
              <w:t>2</w:t>
            </w:r>
            <w:r w:rsidRPr="00614B7A">
              <w:t>x</w:t>
            </w:r>
            <w:r w:rsidRPr="00614B7A">
              <w:rPr>
                <w:lang w:eastAsia="zh-TW"/>
              </w:rPr>
              <w:t>4</w:t>
            </w:r>
            <w:r w:rsidRPr="00614B7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D62181D" w14:textId="77777777" w:rsidR="00A85D8A" w:rsidRPr="00614B7A" w:rsidRDefault="00A85D8A" w:rsidP="00BE3F9E">
            <w:pPr>
              <w:pStyle w:val="TAC"/>
              <w:rPr>
                <w:lang w:eastAsia="zh-CN"/>
              </w:rPr>
            </w:pPr>
            <w:r w:rsidRPr="00614B7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7440BB8" w14:textId="77777777" w:rsidR="00A85D8A" w:rsidRPr="00614B7A" w:rsidRDefault="00A85D8A" w:rsidP="00BE3F9E">
            <w:pPr>
              <w:pStyle w:val="TAL"/>
              <w:rPr>
                <w:lang w:eastAsia="zh-CN"/>
              </w:rPr>
            </w:pPr>
            <w:r w:rsidRPr="00614B7A">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48825CFF" w14:textId="77777777" w:rsidR="00A85D8A" w:rsidRPr="00614B7A" w:rsidRDefault="00A85D8A" w:rsidP="00BE3F9E">
            <w:pPr>
              <w:pStyle w:val="TAL"/>
              <w:rPr>
                <w:lang w:eastAsia="zh-CN"/>
              </w:rPr>
            </w:pPr>
            <w:r w:rsidRPr="00614B7A">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4C368398" w14:textId="77777777" w:rsidR="00A85D8A" w:rsidRPr="00614B7A" w:rsidRDefault="00A85D8A" w:rsidP="00BE3F9E">
            <w:pPr>
              <w:pStyle w:val="TAL"/>
              <w:rPr>
                <w:lang w:eastAsia="ko-KR"/>
              </w:rPr>
            </w:pPr>
            <w:r w:rsidRPr="00614B7A">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626339B4" w14:textId="77777777" w:rsidR="00A85D8A" w:rsidRPr="00614B7A" w:rsidRDefault="00A85D8A" w:rsidP="00BE3F9E">
            <w:pPr>
              <w:pStyle w:val="TAL"/>
            </w:pPr>
            <w:r w:rsidRPr="00614B7A">
              <w:rPr>
                <w:lang w:eastAsia="zh-CN"/>
              </w:rPr>
              <w:t>NOTE 1</w:t>
            </w:r>
          </w:p>
        </w:tc>
      </w:tr>
      <w:tr w:rsidR="00A85D8A" w:rsidRPr="00614B7A" w14:paraId="759C5F6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E5CBD3E" w14:textId="77777777" w:rsidR="00A85D8A" w:rsidRPr="00614B7A" w:rsidRDefault="00A85D8A" w:rsidP="00BE3F9E">
            <w:pPr>
              <w:pStyle w:val="TAL"/>
            </w:pPr>
            <w:r w:rsidRPr="00614B7A">
              <w:t>5.2.3.1.7_1</w:t>
            </w:r>
          </w:p>
        </w:tc>
        <w:tc>
          <w:tcPr>
            <w:tcW w:w="4520" w:type="dxa"/>
            <w:tcBorders>
              <w:top w:val="single" w:sz="4" w:space="0" w:color="auto"/>
              <w:left w:val="single" w:sz="4" w:space="0" w:color="auto"/>
              <w:bottom w:val="single" w:sz="4" w:space="0" w:color="auto"/>
              <w:right w:val="single" w:sz="4" w:space="0" w:color="auto"/>
            </w:tcBorders>
          </w:tcPr>
          <w:p w14:paraId="76D4F05A" w14:textId="77777777" w:rsidR="00A85D8A" w:rsidRPr="00614B7A" w:rsidRDefault="00A85D8A" w:rsidP="00BE3F9E">
            <w:pPr>
              <w:pStyle w:val="TAL"/>
            </w:pPr>
            <w:r w:rsidRPr="00614B7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159E36" w14:textId="77777777" w:rsidR="00A85D8A" w:rsidRPr="00614B7A" w:rsidRDefault="00A85D8A" w:rsidP="00BE3F9E">
            <w:pPr>
              <w:pStyle w:val="TAC"/>
              <w:rPr>
                <w:lang w:eastAsia="zh-CN"/>
              </w:rPr>
            </w:pPr>
            <w:r w:rsidRPr="00614B7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635EA6" w14:textId="77777777" w:rsidR="00A85D8A" w:rsidRPr="00614B7A" w:rsidRDefault="00A85D8A" w:rsidP="00BE3F9E">
            <w:pPr>
              <w:pStyle w:val="TAL"/>
              <w:rPr>
                <w:lang w:eastAsia="zh-CN"/>
              </w:rPr>
            </w:pPr>
            <w:r w:rsidRPr="00614B7A">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6932E8C2" w14:textId="77777777" w:rsidR="00A85D8A" w:rsidRPr="00614B7A" w:rsidRDefault="00A85D8A" w:rsidP="00BE3F9E">
            <w:pPr>
              <w:pStyle w:val="TAL"/>
              <w:rPr>
                <w:lang w:eastAsia="zh-CN"/>
              </w:rPr>
            </w:pPr>
            <w:r w:rsidRPr="00614B7A">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61184E64" w14:textId="77777777" w:rsidR="00A85D8A" w:rsidRPr="00614B7A" w:rsidRDefault="00A85D8A" w:rsidP="00BE3F9E">
            <w:pPr>
              <w:pStyle w:val="TAL"/>
              <w:rPr>
                <w:lang w:eastAsia="ko-KR"/>
              </w:rPr>
            </w:pPr>
            <w:r w:rsidRPr="00614B7A">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C842C17" w14:textId="77777777" w:rsidR="00A85D8A" w:rsidRPr="00614B7A" w:rsidRDefault="00A85D8A" w:rsidP="00BE3F9E">
            <w:pPr>
              <w:pStyle w:val="TAL"/>
            </w:pPr>
          </w:p>
        </w:tc>
      </w:tr>
      <w:tr w:rsidR="00A85D8A" w:rsidRPr="00614B7A" w:rsidDel="00E230AE" w14:paraId="185E174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B058FD3" w14:textId="77777777" w:rsidR="00A85D8A" w:rsidRPr="00614B7A" w:rsidRDefault="00A85D8A" w:rsidP="00BE3F9E">
            <w:pPr>
              <w:pStyle w:val="TAL"/>
            </w:pPr>
            <w:r w:rsidRPr="00614B7A">
              <w:t>5.2.3.1.8_1</w:t>
            </w:r>
          </w:p>
        </w:tc>
        <w:tc>
          <w:tcPr>
            <w:tcW w:w="4520" w:type="dxa"/>
            <w:tcBorders>
              <w:top w:val="single" w:sz="4" w:space="0" w:color="auto"/>
              <w:left w:val="single" w:sz="4" w:space="0" w:color="auto"/>
              <w:bottom w:val="single" w:sz="4" w:space="0" w:color="auto"/>
              <w:right w:val="single" w:sz="4" w:space="0" w:color="auto"/>
            </w:tcBorders>
          </w:tcPr>
          <w:p w14:paraId="6F6B402E" w14:textId="77777777" w:rsidR="00A85D8A" w:rsidRPr="00614B7A" w:rsidRDefault="00A85D8A" w:rsidP="00BE3F9E">
            <w:pPr>
              <w:pStyle w:val="TAL"/>
            </w:pPr>
            <w:r w:rsidRPr="00614B7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08A1D33" w14:textId="77777777" w:rsidR="00A85D8A" w:rsidRPr="00614B7A" w:rsidRDefault="00A85D8A" w:rsidP="00BE3F9E">
            <w:pPr>
              <w:pStyle w:val="TAC"/>
              <w:rPr>
                <w:lang w:eastAsia="zh-CN"/>
              </w:rPr>
            </w:pPr>
            <w:r w:rsidRPr="00614B7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D8EE400" w14:textId="77777777" w:rsidR="00A85D8A" w:rsidRPr="00614B7A" w:rsidRDefault="00A85D8A" w:rsidP="00BE3F9E">
            <w:pPr>
              <w:pStyle w:val="TAL"/>
              <w:rPr>
                <w:lang w:eastAsia="zh-CN"/>
              </w:rPr>
            </w:pPr>
            <w:r w:rsidRPr="00614B7A">
              <w:t>C169</w:t>
            </w:r>
          </w:p>
        </w:tc>
        <w:tc>
          <w:tcPr>
            <w:tcW w:w="3197" w:type="dxa"/>
            <w:tcBorders>
              <w:top w:val="single" w:sz="4" w:space="0" w:color="auto"/>
              <w:left w:val="single" w:sz="4" w:space="0" w:color="auto"/>
              <w:bottom w:val="single" w:sz="4" w:space="0" w:color="auto"/>
              <w:right w:val="single" w:sz="4" w:space="0" w:color="auto"/>
            </w:tcBorders>
          </w:tcPr>
          <w:p w14:paraId="7DCDAFDC" w14:textId="77777777" w:rsidR="00A85D8A" w:rsidRPr="00614B7A" w:rsidRDefault="00A85D8A" w:rsidP="00BE3F9E">
            <w:pPr>
              <w:pStyle w:val="TAL"/>
              <w:rPr>
                <w:lang w:eastAsia="zh-CN"/>
              </w:rPr>
            </w:pPr>
            <w:r w:rsidRPr="00614B7A">
              <w:rPr>
                <w:lang w:eastAsia="zh-TW"/>
              </w:rPr>
              <w:t xml:space="preserve">UEs supporting 5GS FDD FR1 and  PDSCH pre-emption indication </w:t>
            </w:r>
            <w:r w:rsidRPr="00614B7A">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6E08AC0" w14:textId="77777777" w:rsidR="00A85D8A" w:rsidRPr="00614B7A" w:rsidRDefault="00A85D8A" w:rsidP="00BE3F9E">
            <w:pPr>
              <w:pStyle w:val="TAL"/>
              <w:rPr>
                <w:lang w:eastAsia="ko-KR"/>
              </w:rPr>
            </w:pPr>
            <w:r w:rsidRPr="00614B7A">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37BD17" w14:textId="77777777" w:rsidR="00A85D8A" w:rsidRPr="00614B7A" w:rsidDel="00E230AE" w:rsidRDefault="00A85D8A" w:rsidP="00BE3F9E">
            <w:pPr>
              <w:pStyle w:val="TAL"/>
              <w:rPr>
                <w:lang w:eastAsia="zh-CN"/>
              </w:rPr>
            </w:pPr>
          </w:p>
        </w:tc>
      </w:tr>
      <w:tr w:rsidR="00A85D8A" w:rsidRPr="00614B7A" w14:paraId="486E769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CB03624" w14:textId="77777777" w:rsidR="00A85D8A" w:rsidRPr="00614B7A" w:rsidRDefault="00A85D8A" w:rsidP="00BE3F9E">
            <w:pPr>
              <w:pStyle w:val="TAL"/>
            </w:pPr>
            <w:r w:rsidRPr="00614B7A">
              <w:t>5.2.3.1.9_1</w:t>
            </w:r>
          </w:p>
        </w:tc>
        <w:tc>
          <w:tcPr>
            <w:tcW w:w="4520" w:type="dxa"/>
            <w:tcBorders>
              <w:top w:val="single" w:sz="4" w:space="0" w:color="auto"/>
              <w:left w:val="single" w:sz="4" w:space="0" w:color="auto"/>
              <w:bottom w:val="single" w:sz="4" w:space="0" w:color="auto"/>
              <w:right w:val="single" w:sz="4" w:space="0" w:color="auto"/>
            </w:tcBorders>
          </w:tcPr>
          <w:p w14:paraId="3F19EF20" w14:textId="77777777" w:rsidR="00A85D8A" w:rsidRPr="00614B7A" w:rsidRDefault="00A85D8A" w:rsidP="00BE3F9E">
            <w:pPr>
              <w:pStyle w:val="TAL"/>
            </w:pPr>
            <w:r w:rsidRPr="00614B7A">
              <w:rPr>
                <w:lang w:eastAsia="zh-CN"/>
              </w:rPr>
              <w:t>4</w:t>
            </w:r>
            <w:r w:rsidRPr="00614B7A">
              <w:t>Rx FDD FR1 HST-SFN performance - 2x</w:t>
            </w:r>
            <w:r w:rsidRPr="00614B7A">
              <w:rPr>
                <w:lang w:eastAsia="zh-CN"/>
              </w:rPr>
              <w:t>4</w:t>
            </w:r>
            <w:r w:rsidRPr="00614B7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0F775C4" w14:textId="77777777" w:rsidR="00A85D8A" w:rsidRPr="00614B7A" w:rsidRDefault="00A85D8A" w:rsidP="00BE3F9E">
            <w:pPr>
              <w:pStyle w:val="TAC"/>
              <w:rPr>
                <w:lang w:eastAsia="zh-CN"/>
              </w:rPr>
            </w:pPr>
            <w:r w:rsidRPr="00614B7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06DC390" w14:textId="77777777" w:rsidR="00A85D8A" w:rsidRPr="00614B7A" w:rsidRDefault="00A85D8A" w:rsidP="00BE3F9E">
            <w:pPr>
              <w:pStyle w:val="TAL"/>
              <w:rPr>
                <w:lang w:eastAsia="zh-CN"/>
              </w:rPr>
            </w:pPr>
            <w:r w:rsidRPr="00614B7A">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5DF4193E" w14:textId="77777777" w:rsidR="00A85D8A" w:rsidRPr="00614B7A" w:rsidRDefault="00A85D8A" w:rsidP="00BE3F9E">
            <w:pPr>
              <w:pStyle w:val="TAL"/>
              <w:rPr>
                <w:lang w:eastAsia="zh-CN"/>
              </w:rPr>
            </w:pPr>
            <w:r w:rsidRPr="00614B7A">
              <w:rPr>
                <w:lang w:eastAsia="zh-CN"/>
              </w:rPr>
              <w:t xml:space="preserve">UEs supporting 5GS FDD FR1 and </w:t>
            </w:r>
            <w:r w:rsidRPr="00614B7A">
              <w:t>enhanced demodulation processing for HST-SFN joint transmission scheme</w:t>
            </w:r>
            <w:r w:rsidRPr="00614B7A">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879469F" w14:textId="77777777" w:rsidR="00A85D8A" w:rsidRPr="00614B7A" w:rsidRDefault="00A85D8A" w:rsidP="00BE3F9E">
            <w:pPr>
              <w:pStyle w:val="TAL"/>
              <w:rPr>
                <w:lang w:eastAsia="ko-KR"/>
              </w:rPr>
            </w:pPr>
            <w:r w:rsidRPr="00614B7A">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F973F91" w14:textId="77777777" w:rsidR="00A85D8A" w:rsidRPr="00614B7A" w:rsidRDefault="00A85D8A" w:rsidP="00BE3F9E">
            <w:pPr>
              <w:pStyle w:val="TAL"/>
              <w:rPr>
                <w:lang w:eastAsia="zh-CN"/>
              </w:rPr>
            </w:pPr>
          </w:p>
        </w:tc>
      </w:tr>
      <w:tr w:rsidR="00A85D8A" w:rsidRPr="00614B7A" w14:paraId="71715CA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0C9562D" w14:textId="77777777" w:rsidR="00A85D8A" w:rsidRPr="00614B7A" w:rsidRDefault="00A85D8A" w:rsidP="00BE3F9E">
            <w:pPr>
              <w:pStyle w:val="TAL"/>
            </w:pPr>
            <w:r w:rsidRPr="00614B7A">
              <w:t>5.2.3.1.</w:t>
            </w:r>
            <w:r w:rsidRPr="00614B7A">
              <w:rPr>
                <w:lang w:eastAsia="zh-CN"/>
              </w:rPr>
              <w:t>10</w:t>
            </w:r>
            <w:r w:rsidRPr="00614B7A">
              <w:t>_1</w:t>
            </w:r>
          </w:p>
        </w:tc>
        <w:tc>
          <w:tcPr>
            <w:tcW w:w="4520" w:type="dxa"/>
            <w:tcBorders>
              <w:top w:val="single" w:sz="4" w:space="0" w:color="auto"/>
              <w:left w:val="single" w:sz="4" w:space="0" w:color="auto"/>
              <w:bottom w:val="single" w:sz="4" w:space="0" w:color="auto"/>
              <w:right w:val="single" w:sz="4" w:space="0" w:color="auto"/>
            </w:tcBorders>
          </w:tcPr>
          <w:p w14:paraId="56FBE0D3" w14:textId="77777777" w:rsidR="00A85D8A" w:rsidRPr="00614B7A" w:rsidRDefault="00A85D8A" w:rsidP="00BE3F9E">
            <w:pPr>
              <w:pStyle w:val="TAL"/>
              <w:rPr>
                <w:lang w:eastAsia="zh-CN"/>
              </w:rPr>
            </w:pPr>
            <w:r w:rsidRPr="00614B7A">
              <w:rPr>
                <w:lang w:eastAsia="zh-CN"/>
              </w:rPr>
              <w:t>4</w:t>
            </w:r>
            <w:r w:rsidRPr="00614B7A">
              <w:t>Rx FDD FR1 HST-DPS performance - 2x</w:t>
            </w:r>
            <w:r w:rsidRPr="00614B7A">
              <w:rPr>
                <w:lang w:eastAsia="zh-CN"/>
              </w:rPr>
              <w:t>4</w:t>
            </w:r>
            <w:r w:rsidRPr="00614B7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ECEEBF" w14:textId="77777777" w:rsidR="00A85D8A" w:rsidRPr="00614B7A" w:rsidRDefault="00A85D8A" w:rsidP="00BE3F9E">
            <w:pPr>
              <w:pStyle w:val="TAC"/>
              <w:rPr>
                <w:rFonts w:cs="Arial"/>
              </w:rPr>
            </w:pPr>
            <w:r w:rsidRPr="00614B7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78FE508" w14:textId="77777777" w:rsidR="00A85D8A" w:rsidRPr="00614B7A" w:rsidRDefault="00A85D8A" w:rsidP="00BE3F9E">
            <w:pPr>
              <w:pStyle w:val="TAL"/>
              <w:rPr>
                <w:lang w:eastAsia="zh-CN"/>
              </w:rPr>
            </w:pPr>
            <w:r w:rsidRPr="00614B7A">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6526754" w14:textId="77777777" w:rsidR="00A85D8A" w:rsidRPr="00614B7A" w:rsidRDefault="00A85D8A" w:rsidP="00BE3F9E">
            <w:pPr>
              <w:pStyle w:val="TAL"/>
              <w:rPr>
                <w:lang w:eastAsia="zh-CN"/>
              </w:rPr>
            </w:pPr>
            <w:r w:rsidRPr="00614B7A">
              <w:rPr>
                <w:lang w:eastAsia="zh-CN"/>
              </w:rPr>
              <w:t xml:space="preserve">UEs supporting 5GS FDD FR1 </w:t>
            </w:r>
            <w:r w:rsidRPr="00614B7A">
              <w:rPr>
                <w:kern w:val="2"/>
                <w:lang w:val="en-US" w:eastAsia="zh-CN" w:bidi="ar"/>
              </w:rPr>
              <w:t xml:space="preserve">and number of active TCI states per BWP per CC </w:t>
            </w:r>
            <w:r w:rsidRPr="00614B7A">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252F270" w14:textId="77777777" w:rsidR="00A85D8A" w:rsidRPr="00614B7A" w:rsidRDefault="00A85D8A" w:rsidP="00BE3F9E">
            <w:pPr>
              <w:pStyle w:val="TAL"/>
              <w:rPr>
                <w:lang w:eastAsia="zh-CN"/>
              </w:rPr>
            </w:pPr>
            <w:r w:rsidRPr="00614B7A">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32B5BE6" w14:textId="77777777" w:rsidR="00A85D8A" w:rsidRPr="00614B7A" w:rsidRDefault="00A85D8A" w:rsidP="00BE3F9E">
            <w:pPr>
              <w:pStyle w:val="TAL"/>
            </w:pPr>
          </w:p>
        </w:tc>
      </w:tr>
      <w:tr w:rsidR="00A85D8A" w:rsidRPr="00614B7A" w14:paraId="77C8885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4FC31D6" w14:textId="77777777" w:rsidR="00A85D8A" w:rsidRPr="00614B7A" w:rsidRDefault="00A85D8A" w:rsidP="00BE3F9E">
            <w:pPr>
              <w:pStyle w:val="TAL"/>
            </w:pPr>
            <w:r w:rsidRPr="00614B7A">
              <w:lastRenderedPageBreak/>
              <w:t>5.2.3.1.11_1</w:t>
            </w:r>
          </w:p>
        </w:tc>
        <w:tc>
          <w:tcPr>
            <w:tcW w:w="4520" w:type="dxa"/>
            <w:tcBorders>
              <w:top w:val="single" w:sz="4" w:space="0" w:color="auto"/>
              <w:left w:val="single" w:sz="4" w:space="0" w:color="auto"/>
              <w:bottom w:val="single" w:sz="4" w:space="0" w:color="auto"/>
              <w:right w:val="single" w:sz="4" w:space="0" w:color="auto"/>
            </w:tcBorders>
            <w:hideMark/>
          </w:tcPr>
          <w:p w14:paraId="7A109703" w14:textId="77777777" w:rsidR="00A85D8A" w:rsidRPr="00614B7A" w:rsidRDefault="00A85D8A" w:rsidP="00BE3F9E">
            <w:pPr>
              <w:pStyle w:val="TAL"/>
            </w:pPr>
            <w:r w:rsidRPr="00614B7A">
              <w:t xml:space="preserve">4Rx FDD FR1 PDSCH Single-DCI based SDM scheme performance - </w:t>
            </w:r>
            <w:r w:rsidRPr="00614B7A">
              <w:rPr>
                <w:lang w:eastAsia="ja-JP"/>
              </w:rPr>
              <w:t>2</w:t>
            </w:r>
            <w:r w:rsidRPr="00614B7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7E37BD" w14:textId="77777777" w:rsidR="00A85D8A" w:rsidRPr="00614B7A" w:rsidRDefault="00A85D8A" w:rsidP="00BE3F9E">
            <w:pPr>
              <w:pStyle w:val="TAC"/>
              <w:rPr>
                <w:lang w:eastAsia="zh-CN"/>
              </w:rPr>
            </w:pPr>
            <w:r w:rsidRPr="00614B7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A2D2BFF" w14:textId="77777777" w:rsidR="00A85D8A" w:rsidRPr="00614B7A" w:rsidRDefault="00A85D8A" w:rsidP="00BE3F9E">
            <w:pPr>
              <w:pStyle w:val="TAL"/>
              <w:rPr>
                <w:lang w:eastAsia="zh-CN"/>
              </w:rPr>
            </w:pPr>
            <w:r w:rsidRPr="00614B7A">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21FDA36A" w14:textId="77777777" w:rsidR="00A85D8A" w:rsidRPr="00614B7A" w:rsidRDefault="00A85D8A" w:rsidP="00BE3F9E">
            <w:pPr>
              <w:pStyle w:val="TAL"/>
              <w:rPr>
                <w:lang w:eastAsia="zh-CN"/>
              </w:rPr>
            </w:pPr>
            <w:r w:rsidRPr="00614B7A">
              <w:rPr>
                <w:lang w:eastAsia="zh-CN"/>
              </w:rPr>
              <w:t xml:space="preserve">UEs supporting 5GS FDD FR1 and </w:t>
            </w:r>
            <w:r w:rsidRPr="00614B7A">
              <w:rPr>
                <w:bCs/>
                <w:iCs/>
              </w:rPr>
              <w:t>single DCI based spatial division multiplexing scheme</w:t>
            </w:r>
            <w:r w:rsidRPr="00614B7A">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72E1D1" w14:textId="77777777" w:rsidR="00A85D8A" w:rsidRPr="00614B7A" w:rsidRDefault="00A85D8A" w:rsidP="00BE3F9E">
            <w:pPr>
              <w:pStyle w:val="TAL"/>
              <w:rPr>
                <w:lang w:eastAsia="ko-KR"/>
              </w:rPr>
            </w:pPr>
            <w:r w:rsidRPr="00614B7A">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44DCD44" w14:textId="77777777" w:rsidR="00A85D8A" w:rsidRPr="00614B7A" w:rsidRDefault="00A85D8A" w:rsidP="00BE3F9E">
            <w:pPr>
              <w:pStyle w:val="TAL"/>
            </w:pPr>
          </w:p>
        </w:tc>
      </w:tr>
      <w:tr w:rsidR="00A85D8A" w:rsidRPr="00614B7A" w14:paraId="0FD8BA3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32334E4" w14:textId="77777777" w:rsidR="00A85D8A" w:rsidRPr="00614B7A" w:rsidRDefault="00A85D8A" w:rsidP="00BE3F9E">
            <w:pPr>
              <w:pStyle w:val="TAL"/>
            </w:pPr>
            <w:r w:rsidRPr="00614B7A">
              <w:t>5.2.3.1.12_1</w:t>
            </w:r>
          </w:p>
        </w:tc>
        <w:tc>
          <w:tcPr>
            <w:tcW w:w="4520" w:type="dxa"/>
            <w:tcBorders>
              <w:top w:val="single" w:sz="4" w:space="0" w:color="auto"/>
              <w:left w:val="single" w:sz="4" w:space="0" w:color="auto"/>
              <w:bottom w:val="single" w:sz="4" w:space="0" w:color="auto"/>
              <w:right w:val="single" w:sz="4" w:space="0" w:color="auto"/>
            </w:tcBorders>
          </w:tcPr>
          <w:p w14:paraId="58B0ED29" w14:textId="77777777" w:rsidR="00A85D8A" w:rsidRPr="00614B7A" w:rsidRDefault="00A85D8A" w:rsidP="00BE3F9E">
            <w:pPr>
              <w:pStyle w:val="TAL"/>
            </w:pPr>
            <w:r w:rsidRPr="00614B7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6873209" w14:textId="77777777" w:rsidR="00A85D8A" w:rsidRPr="00614B7A" w:rsidRDefault="00A85D8A" w:rsidP="00BE3F9E">
            <w:pPr>
              <w:pStyle w:val="TAC"/>
              <w:rPr>
                <w:lang w:eastAsia="zh-CN"/>
              </w:rPr>
            </w:pPr>
            <w:r w:rsidRPr="00614B7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B974B93" w14:textId="77777777" w:rsidR="00A85D8A" w:rsidRPr="00614B7A" w:rsidRDefault="00A85D8A" w:rsidP="00BE3F9E">
            <w:pPr>
              <w:pStyle w:val="TAL"/>
              <w:rPr>
                <w:lang w:eastAsia="zh-CN"/>
              </w:rPr>
            </w:pPr>
            <w:r w:rsidRPr="00614B7A">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563B2B1B" w14:textId="77777777" w:rsidR="00A85D8A" w:rsidRPr="00614B7A" w:rsidRDefault="00A85D8A" w:rsidP="00BE3F9E">
            <w:pPr>
              <w:pStyle w:val="TAL"/>
              <w:rPr>
                <w:lang w:eastAsia="zh-CN"/>
              </w:rPr>
            </w:pPr>
            <w:r w:rsidRPr="00614B7A">
              <w:rPr>
                <w:lang w:eastAsia="zh-CN"/>
              </w:rPr>
              <w:t xml:space="preserve">UEs supporting 5GS FDD FR1 and </w:t>
            </w:r>
            <w:r w:rsidRPr="00614B7A">
              <w:t>multi-DCI based multi-TRP</w:t>
            </w:r>
            <w:r w:rsidRPr="00614B7A">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6F18972" w14:textId="77777777" w:rsidR="00A85D8A" w:rsidRPr="00614B7A" w:rsidRDefault="00A85D8A" w:rsidP="00BE3F9E">
            <w:pPr>
              <w:pStyle w:val="TAL"/>
              <w:rPr>
                <w:lang w:eastAsia="ko-KR"/>
              </w:rPr>
            </w:pPr>
            <w:r w:rsidRPr="00614B7A">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B329DB3" w14:textId="77777777" w:rsidR="00A85D8A" w:rsidRPr="00614B7A" w:rsidRDefault="00A85D8A" w:rsidP="00BE3F9E">
            <w:pPr>
              <w:pStyle w:val="TAL"/>
            </w:pPr>
          </w:p>
        </w:tc>
      </w:tr>
      <w:tr w:rsidR="00A85D8A" w:rsidRPr="00614B7A" w14:paraId="31AAD2A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86C8FE6" w14:textId="77777777" w:rsidR="00A85D8A" w:rsidRPr="00614B7A" w:rsidRDefault="00A85D8A" w:rsidP="00BE3F9E">
            <w:pPr>
              <w:pStyle w:val="TAL"/>
            </w:pPr>
            <w:r w:rsidRPr="00614B7A">
              <w:t>5.2.3.1.13_1</w:t>
            </w:r>
          </w:p>
        </w:tc>
        <w:tc>
          <w:tcPr>
            <w:tcW w:w="4520" w:type="dxa"/>
            <w:tcBorders>
              <w:top w:val="single" w:sz="4" w:space="0" w:color="auto"/>
              <w:left w:val="single" w:sz="4" w:space="0" w:color="auto"/>
              <w:bottom w:val="single" w:sz="4" w:space="0" w:color="auto"/>
              <w:right w:val="single" w:sz="4" w:space="0" w:color="auto"/>
            </w:tcBorders>
          </w:tcPr>
          <w:p w14:paraId="47D91BB5" w14:textId="77777777" w:rsidR="00A85D8A" w:rsidRPr="00614B7A" w:rsidRDefault="00A85D8A" w:rsidP="00BE3F9E">
            <w:pPr>
              <w:pStyle w:val="TAL"/>
            </w:pPr>
            <w:r w:rsidRPr="00614B7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F08CE96" w14:textId="77777777" w:rsidR="00A85D8A" w:rsidRPr="00614B7A" w:rsidRDefault="00A85D8A" w:rsidP="00BE3F9E">
            <w:pPr>
              <w:pStyle w:val="TAC"/>
              <w:rPr>
                <w:lang w:eastAsia="zh-CN"/>
              </w:rPr>
            </w:pPr>
            <w:r w:rsidRPr="00614B7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EA368B" w14:textId="77777777" w:rsidR="00A85D8A" w:rsidRPr="00614B7A" w:rsidRDefault="00A85D8A" w:rsidP="00BE3F9E">
            <w:pPr>
              <w:pStyle w:val="TAL"/>
              <w:rPr>
                <w:lang w:eastAsia="zh-CN"/>
              </w:rPr>
            </w:pPr>
            <w:r w:rsidRPr="00614B7A">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173B5BA0" w14:textId="77777777" w:rsidR="00A85D8A" w:rsidRPr="00614B7A" w:rsidRDefault="00A85D8A" w:rsidP="00BE3F9E">
            <w:pPr>
              <w:pStyle w:val="TAL"/>
              <w:rPr>
                <w:lang w:eastAsia="zh-CN"/>
              </w:rPr>
            </w:pPr>
            <w:r w:rsidRPr="00614B7A">
              <w:rPr>
                <w:lang w:eastAsia="zh-CN"/>
              </w:rPr>
              <w:t xml:space="preserve">UEs supporting 5GS FDD FR1 and </w:t>
            </w:r>
            <w:r w:rsidRPr="00614B7A">
              <w:rPr>
                <w:bCs/>
                <w:iCs/>
              </w:rPr>
              <w:t>single DCI based FDMSchemeA</w:t>
            </w:r>
            <w:r w:rsidRPr="00614B7A">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B36B688" w14:textId="77777777" w:rsidR="00A85D8A" w:rsidRPr="00614B7A" w:rsidRDefault="00A85D8A" w:rsidP="00BE3F9E">
            <w:pPr>
              <w:pStyle w:val="TAL"/>
              <w:rPr>
                <w:lang w:eastAsia="ko-KR"/>
              </w:rPr>
            </w:pPr>
            <w:r w:rsidRPr="00614B7A">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D055C17" w14:textId="77777777" w:rsidR="00A85D8A" w:rsidRPr="00614B7A" w:rsidRDefault="00A85D8A" w:rsidP="00BE3F9E">
            <w:pPr>
              <w:pStyle w:val="TAL"/>
            </w:pPr>
          </w:p>
        </w:tc>
      </w:tr>
      <w:tr w:rsidR="00A85D8A" w:rsidRPr="00614B7A" w14:paraId="5B7141D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15FDA30" w14:textId="77777777" w:rsidR="00A85D8A" w:rsidRPr="00614B7A" w:rsidRDefault="00A85D8A" w:rsidP="00BE3F9E">
            <w:pPr>
              <w:pStyle w:val="TAL"/>
            </w:pPr>
            <w:r w:rsidRPr="00614B7A">
              <w:t>5.2.3.1.14_1</w:t>
            </w:r>
          </w:p>
        </w:tc>
        <w:tc>
          <w:tcPr>
            <w:tcW w:w="4520" w:type="dxa"/>
            <w:tcBorders>
              <w:top w:val="single" w:sz="4" w:space="0" w:color="auto"/>
              <w:left w:val="single" w:sz="4" w:space="0" w:color="auto"/>
              <w:bottom w:val="single" w:sz="4" w:space="0" w:color="auto"/>
              <w:right w:val="single" w:sz="4" w:space="0" w:color="auto"/>
            </w:tcBorders>
          </w:tcPr>
          <w:p w14:paraId="55421989" w14:textId="77777777" w:rsidR="00A85D8A" w:rsidRPr="00614B7A" w:rsidRDefault="00A85D8A" w:rsidP="00BE3F9E">
            <w:pPr>
              <w:pStyle w:val="TAL"/>
            </w:pPr>
            <w:r w:rsidRPr="00614B7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3DA7C27" w14:textId="77777777" w:rsidR="00A85D8A" w:rsidRPr="00614B7A" w:rsidRDefault="00A85D8A" w:rsidP="00BE3F9E">
            <w:pPr>
              <w:pStyle w:val="TAC"/>
              <w:rPr>
                <w:lang w:eastAsia="zh-CN"/>
              </w:rPr>
            </w:pPr>
            <w:r w:rsidRPr="00614B7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D9D23D" w14:textId="77777777" w:rsidR="00A85D8A" w:rsidRPr="00614B7A" w:rsidRDefault="00A85D8A" w:rsidP="00BE3F9E">
            <w:pPr>
              <w:pStyle w:val="TAL"/>
              <w:rPr>
                <w:lang w:eastAsia="zh-CN"/>
              </w:rPr>
            </w:pPr>
            <w:r w:rsidRPr="00614B7A">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7263417A" w14:textId="77777777" w:rsidR="00A85D8A" w:rsidRPr="00614B7A" w:rsidRDefault="00A85D8A" w:rsidP="00BE3F9E">
            <w:pPr>
              <w:pStyle w:val="TAL"/>
              <w:rPr>
                <w:lang w:eastAsia="zh-CN"/>
              </w:rPr>
            </w:pPr>
            <w:r w:rsidRPr="00614B7A">
              <w:rPr>
                <w:lang w:eastAsia="zh-CN"/>
              </w:rPr>
              <w:t xml:space="preserve">UEs supporting 5GS FDD FR1 and </w:t>
            </w:r>
            <w:r w:rsidRPr="00614B7A">
              <w:t>single-DCI based inter-slot TDM</w:t>
            </w:r>
            <w:r w:rsidRPr="00614B7A">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4D3E4EC" w14:textId="77777777" w:rsidR="00A85D8A" w:rsidRPr="00614B7A" w:rsidRDefault="00A85D8A" w:rsidP="00BE3F9E">
            <w:pPr>
              <w:pStyle w:val="TAL"/>
              <w:rPr>
                <w:lang w:eastAsia="ko-KR"/>
              </w:rPr>
            </w:pPr>
            <w:r w:rsidRPr="00614B7A">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0021876" w14:textId="77777777" w:rsidR="00A85D8A" w:rsidRPr="00614B7A" w:rsidRDefault="00A85D8A" w:rsidP="00BE3F9E">
            <w:pPr>
              <w:pStyle w:val="TAL"/>
            </w:pPr>
          </w:p>
        </w:tc>
      </w:tr>
      <w:tr w:rsidR="00A85D8A" w:rsidRPr="00614B7A" w14:paraId="493E603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2F74F7D" w14:textId="77777777" w:rsidR="00A85D8A" w:rsidRPr="00614B7A" w:rsidRDefault="00A85D8A" w:rsidP="00BE3F9E">
            <w:pPr>
              <w:pStyle w:val="TAL"/>
              <w:rPr>
                <w:lang w:eastAsia="zh-CN"/>
              </w:rPr>
            </w:pPr>
            <w:r w:rsidRPr="00614B7A">
              <w:t>5.2.3.2.1_1</w:t>
            </w:r>
          </w:p>
        </w:tc>
        <w:tc>
          <w:tcPr>
            <w:tcW w:w="4520" w:type="dxa"/>
            <w:tcBorders>
              <w:top w:val="single" w:sz="4" w:space="0" w:color="auto"/>
              <w:left w:val="single" w:sz="4" w:space="0" w:color="auto"/>
              <w:bottom w:val="single" w:sz="4" w:space="0" w:color="auto"/>
              <w:right w:val="single" w:sz="4" w:space="0" w:color="auto"/>
            </w:tcBorders>
            <w:hideMark/>
          </w:tcPr>
          <w:p w14:paraId="04B1305A" w14:textId="77777777" w:rsidR="00A85D8A" w:rsidRPr="00614B7A" w:rsidRDefault="00A85D8A" w:rsidP="00BE3F9E">
            <w:pPr>
              <w:pStyle w:val="TAL"/>
              <w:rPr>
                <w:lang w:eastAsia="zh-CN"/>
              </w:rPr>
            </w:pPr>
            <w:r w:rsidRPr="00614B7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989A2E" w14:textId="77777777" w:rsidR="00A85D8A" w:rsidRPr="00614B7A" w:rsidRDefault="00A85D8A" w:rsidP="00BE3F9E">
            <w:pPr>
              <w:pStyle w:val="TAC"/>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5F9401" w14:textId="77777777" w:rsidR="00A85D8A" w:rsidRPr="00614B7A" w:rsidRDefault="00A85D8A" w:rsidP="00BE3F9E">
            <w:pPr>
              <w:pStyle w:val="TAL"/>
              <w:rPr>
                <w:lang w:eastAsia="zh-CN"/>
              </w:rPr>
            </w:pPr>
            <w:r w:rsidRPr="00614B7A">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EBDB42B" w14:textId="77777777" w:rsidR="00A85D8A" w:rsidRPr="00614B7A" w:rsidRDefault="00A85D8A" w:rsidP="00BE3F9E">
            <w:pPr>
              <w:pStyle w:val="TAL"/>
              <w:rPr>
                <w:lang w:eastAsia="zh-CN"/>
              </w:rPr>
            </w:pPr>
            <w:r w:rsidRPr="00614B7A">
              <w:rPr>
                <w:rFonts w:cs="Arial"/>
              </w:rPr>
              <w:t>U</w:t>
            </w:r>
            <w:r w:rsidRPr="00614B7A">
              <w:rPr>
                <w:rFonts w:eastAsia="SimSun" w:cs="Arial"/>
                <w:lang w:eastAsia="zh-CN"/>
              </w:rPr>
              <w:t>E</w:t>
            </w:r>
            <w:r w:rsidRPr="00614B7A">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B5AC3D" w14:textId="77777777" w:rsidR="00A85D8A" w:rsidRPr="00614B7A" w:rsidRDefault="00A85D8A" w:rsidP="00BE3F9E">
            <w:pPr>
              <w:pStyle w:val="TAL"/>
              <w:rPr>
                <w:rFonts w:cs="Arial"/>
              </w:rPr>
            </w:pPr>
            <w:r w:rsidRPr="00614B7A">
              <w:rPr>
                <w:rFonts w:cs="Arial"/>
              </w:rPr>
              <w:t>D009</w:t>
            </w:r>
          </w:p>
          <w:p w14:paraId="0A9D791B" w14:textId="77777777" w:rsidR="00A85D8A" w:rsidRPr="00614B7A" w:rsidRDefault="00A85D8A" w:rsidP="00BE3F9E">
            <w:pPr>
              <w:pStyle w:val="TAL"/>
              <w:rPr>
                <w:lang w:eastAsia="zh-CN"/>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63BA539" w14:textId="77777777" w:rsidR="00A85D8A" w:rsidRPr="00614B7A" w:rsidRDefault="00A85D8A" w:rsidP="00BE3F9E">
            <w:pPr>
              <w:pStyle w:val="TAL"/>
            </w:pPr>
          </w:p>
        </w:tc>
      </w:tr>
      <w:tr w:rsidR="00A85D8A" w:rsidRPr="00614B7A" w14:paraId="14066BA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8FCDB2A" w14:textId="77777777" w:rsidR="00A85D8A" w:rsidRPr="00614B7A" w:rsidRDefault="00A85D8A" w:rsidP="00BE3F9E">
            <w:pPr>
              <w:pStyle w:val="TAL"/>
            </w:pPr>
            <w:r w:rsidRPr="00614B7A">
              <w:t>5.2.3.2.1_2</w:t>
            </w:r>
          </w:p>
        </w:tc>
        <w:tc>
          <w:tcPr>
            <w:tcW w:w="4520" w:type="dxa"/>
            <w:tcBorders>
              <w:top w:val="single" w:sz="4" w:space="0" w:color="auto"/>
              <w:left w:val="single" w:sz="4" w:space="0" w:color="auto"/>
              <w:bottom w:val="single" w:sz="4" w:space="0" w:color="auto"/>
              <w:right w:val="single" w:sz="4" w:space="0" w:color="auto"/>
            </w:tcBorders>
            <w:hideMark/>
          </w:tcPr>
          <w:p w14:paraId="1770D046" w14:textId="77777777" w:rsidR="00A85D8A" w:rsidRPr="00614B7A" w:rsidRDefault="00A85D8A" w:rsidP="00BE3F9E">
            <w:pPr>
              <w:pStyle w:val="TAL"/>
            </w:pPr>
            <w:r w:rsidRPr="00614B7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F2C433" w14:textId="77777777" w:rsidR="00A85D8A" w:rsidRPr="00614B7A" w:rsidRDefault="00A85D8A" w:rsidP="00BE3F9E">
            <w:pPr>
              <w:pStyle w:val="TAC"/>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5DD043" w14:textId="77777777" w:rsidR="00A85D8A" w:rsidRPr="00614B7A" w:rsidRDefault="00A85D8A" w:rsidP="00BE3F9E">
            <w:pPr>
              <w:pStyle w:val="TAL"/>
              <w:rPr>
                <w:lang w:eastAsia="zh-CN"/>
              </w:rPr>
            </w:pPr>
            <w:r w:rsidRPr="00614B7A">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B0B7E38" w14:textId="77777777" w:rsidR="00A85D8A" w:rsidRPr="00614B7A" w:rsidRDefault="00A85D8A" w:rsidP="00BE3F9E">
            <w:pPr>
              <w:pStyle w:val="TAL"/>
              <w:rPr>
                <w:lang w:eastAsia="zh-CN"/>
              </w:rPr>
            </w:pPr>
            <w:r w:rsidRPr="00614B7A">
              <w:rPr>
                <w:rFonts w:cs="Arial"/>
              </w:rPr>
              <w:t>U</w:t>
            </w:r>
            <w:r w:rsidRPr="00614B7A">
              <w:rPr>
                <w:rFonts w:eastAsia="SimSun" w:cs="Arial"/>
                <w:lang w:eastAsia="zh-CN"/>
              </w:rPr>
              <w:t>E</w:t>
            </w:r>
            <w:r w:rsidRPr="00614B7A">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2F6090E" w14:textId="77777777" w:rsidR="00A85D8A" w:rsidRPr="00614B7A" w:rsidRDefault="00A85D8A" w:rsidP="00BE3F9E">
            <w:pPr>
              <w:pStyle w:val="TAL"/>
              <w:rPr>
                <w:lang w:eastAsia="zh-CN"/>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C62856" w14:textId="77777777" w:rsidR="00A85D8A" w:rsidRPr="00614B7A" w:rsidRDefault="00A85D8A" w:rsidP="00BE3F9E">
            <w:pPr>
              <w:pStyle w:val="TAL"/>
            </w:pPr>
          </w:p>
        </w:tc>
      </w:tr>
      <w:tr w:rsidR="00A85D8A" w:rsidRPr="00614B7A" w14:paraId="00F2F5C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55D65D9" w14:textId="77777777" w:rsidR="00A85D8A" w:rsidRPr="00614B7A" w:rsidRDefault="00A85D8A" w:rsidP="00BE3F9E">
            <w:pPr>
              <w:pStyle w:val="TAL"/>
              <w:rPr>
                <w:lang w:eastAsia="zh-CN"/>
              </w:rPr>
            </w:pPr>
            <w:r w:rsidRPr="00614B7A">
              <w:t>5.2.3.2.1_4</w:t>
            </w:r>
          </w:p>
        </w:tc>
        <w:tc>
          <w:tcPr>
            <w:tcW w:w="4520" w:type="dxa"/>
            <w:tcBorders>
              <w:top w:val="single" w:sz="4" w:space="0" w:color="auto"/>
              <w:left w:val="single" w:sz="4" w:space="0" w:color="auto"/>
              <w:bottom w:val="single" w:sz="4" w:space="0" w:color="auto"/>
              <w:right w:val="single" w:sz="4" w:space="0" w:color="auto"/>
            </w:tcBorders>
            <w:hideMark/>
          </w:tcPr>
          <w:p w14:paraId="7B1910CB" w14:textId="77777777" w:rsidR="00A85D8A" w:rsidRPr="00614B7A" w:rsidRDefault="00A85D8A" w:rsidP="00BE3F9E">
            <w:pPr>
              <w:pStyle w:val="TAL"/>
              <w:rPr>
                <w:lang w:eastAsia="zh-CN"/>
              </w:rPr>
            </w:pPr>
            <w:r w:rsidRPr="00614B7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A62938" w14:textId="77777777" w:rsidR="00A85D8A" w:rsidRPr="00614B7A" w:rsidRDefault="00A85D8A" w:rsidP="00BE3F9E">
            <w:pPr>
              <w:pStyle w:val="TAC"/>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880B5C" w14:textId="77777777" w:rsidR="00A85D8A" w:rsidRPr="00614B7A" w:rsidRDefault="00A85D8A" w:rsidP="00BE3F9E">
            <w:pPr>
              <w:pStyle w:val="TAL"/>
              <w:rPr>
                <w:lang w:eastAsia="zh-CN"/>
              </w:rPr>
            </w:pPr>
            <w:r w:rsidRPr="00614B7A">
              <w:rPr>
                <w:rFonts w:eastAsia="SimSun" w:cs="Arial"/>
                <w:lang w:eastAsia="zh-CN"/>
              </w:rPr>
              <w:t>C019</w:t>
            </w:r>
            <w:r w:rsidRPr="00614B7A">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7E287CDE" w14:textId="77777777" w:rsidR="00A85D8A" w:rsidRPr="00614B7A" w:rsidRDefault="00A85D8A" w:rsidP="00BE3F9E">
            <w:pPr>
              <w:pStyle w:val="TAL"/>
              <w:rPr>
                <w:lang w:eastAsia="zh-CN"/>
              </w:rPr>
            </w:pPr>
            <w:r w:rsidRPr="00614B7A">
              <w:rPr>
                <w:rFonts w:cs="Arial"/>
              </w:rPr>
              <w:t>U</w:t>
            </w:r>
            <w:r w:rsidRPr="00614B7A">
              <w:rPr>
                <w:rFonts w:eastAsia="SimSun" w:cs="Arial"/>
                <w:lang w:eastAsia="zh-CN"/>
              </w:rPr>
              <w:t>E</w:t>
            </w:r>
            <w:r w:rsidRPr="00614B7A">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24B568B" w14:textId="77777777" w:rsidR="00A85D8A" w:rsidRPr="00614B7A" w:rsidRDefault="00A85D8A" w:rsidP="00BE3F9E">
            <w:pPr>
              <w:pStyle w:val="TAL"/>
              <w:rPr>
                <w:lang w:eastAsia="zh-CN"/>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F440EA7" w14:textId="77777777" w:rsidR="00A85D8A" w:rsidRPr="00614B7A" w:rsidRDefault="00A85D8A" w:rsidP="00BE3F9E">
            <w:pPr>
              <w:pStyle w:val="TAL"/>
            </w:pPr>
          </w:p>
        </w:tc>
      </w:tr>
      <w:tr w:rsidR="00A85D8A" w:rsidRPr="00614B7A" w14:paraId="04E17A2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3CAEC32" w14:textId="77777777" w:rsidR="00A85D8A" w:rsidRPr="00614B7A" w:rsidRDefault="00A85D8A" w:rsidP="00BE3F9E">
            <w:pPr>
              <w:pStyle w:val="TAL"/>
            </w:pPr>
            <w:r w:rsidRPr="00614B7A">
              <w:t>5.2.3.2.2_1</w:t>
            </w:r>
          </w:p>
        </w:tc>
        <w:tc>
          <w:tcPr>
            <w:tcW w:w="4520" w:type="dxa"/>
            <w:tcBorders>
              <w:top w:val="single" w:sz="4" w:space="0" w:color="auto"/>
              <w:left w:val="single" w:sz="4" w:space="0" w:color="auto"/>
              <w:bottom w:val="single" w:sz="4" w:space="0" w:color="auto"/>
              <w:right w:val="single" w:sz="4" w:space="0" w:color="auto"/>
            </w:tcBorders>
            <w:hideMark/>
          </w:tcPr>
          <w:p w14:paraId="1AD3F00B" w14:textId="77777777" w:rsidR="00A85D8A" w:rsidRPr="00614B7A" w:rsidRDefault="00A85D8A" w:rsidP="00BE3F9E">
            <w:pPr>
              <w:pStyle w:val="TAL"/>
            </w:pPr>
            <w:r w:rsidRPr="00614B7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AC859C" w14:textId="77777777" w:rsidR="00A85D8A" w:rsidRPr="00614B7A" w:rsidRDefault="00A85D8A" w:rsidP="00BE3F9E">
            <w:pPr>
              <w:pStyle w:val="TAC"/>
              <w:rPr>
                <w:rFonts w:eastAsia="SimSun"/>
                <w:lang w:eastAsia="zh-CN"/>
              </w:rPr>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8E8149" w14:textId="77777777" w:rsidR="00A85D8A" w:rsidRPr="00614B7A" w:rsidRDefault="00A85D8A" w:rsidP="00BE3F9E">
            <w:pPr>
              <w:pStyle w:val="TAL"/>
              <w:rPr>
                <w:rFonts w:eastAsia="SimSun"/>
                <w:lang w:eastAsia="zh-CN"/>
              </w:rPr>
            </w:pPr>
            <w:r w:rsidRPr="00614B7A">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E0293F3" w14:textId="77777777" w:rsidR="00A85D8A" w:rsidRPr="00614B7A" w:rsidRDefault="00A85D8A" w:rsidP="00BE3F9E">
            <w:pPr>
              <w:pStyle w:val="TAL"/>
              <w:rPr>
                <w:lang w:eastAsia="zh-CN"/>
              </w:rPr>
            </w:pPr>
            <w:r w:rsidRPr="00614B7A">
              <w:rPr>
                <w:rFonts w:cs="Arial"/>
              </w:rPr>
              <w:t>U</w:t>
            </w:r>
            <w:r w:rsidRPr="00614B7A">
              <w:rPr>
                <w:rFonts w:eastAsia="SimSun" w:cs="Arial"/>
                <w:lang w:eastAsia="zh-CN"/>
              </w:rPr>
              <w:t>E</w:t>
            </w:r>
            <w:r w:rsidRPr="00614B7A">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3F2C797" w14:textId="77777777" w:rsidR="00A85D8A" w:rsidRPr="00614B7A" w:rsidRDefault="00A85D8A" w:rsidP="00BE3F9E">
            <w:pPr>
              <w:pStyle w:val="TAL"/>
              <w:rPr>
                <w:rFonts w:cs="Arial"/>
              </w:rPr>
            </w:pPr>
            <w:r w:rsidRPr="00614B7A">
              <w:rPr>
                <w:rFonts w:cs="Arial"/>
              </w:rPr>
              <w:t>D009</w:t>
            </w:r>
          </w:p>
          <w:p w14:paraId="53DFBE80" w14:textId="77777777" w:rsidR="00A85D8A" w:rsidRPr="00614B7A" w:rsidRDefault="00A85D8A" w:rsidP="00BE3F9E">
            <w:pPr>
              <w:pStyle w:val="TAL"/>
              <w:rPr>
                <w:rFonts w:eastAsia="SimSun"/>
                <w:lang w:eastAsia="zh-CN"/>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99C1BC0" w14:textId="77777777" w:rsidR="00A85D8A" w:rsidRPr="00614B7A" w:rsidRDefault="00A85D8A" w:rsidP="00BE3F9E">
            <w:pPr>
              <w:pStyle w:val="TAL"/>
            </w:pPr>
          </w:p>
        </w:tc>
      </w:tr>
      <w:tr w:rsidR="00A85D8A" w:rsidRPr="00614B7A" w14:paraId="3B1767A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917149C" w14:textId="77777777" w:rsidR="00A85D8A" w:rsidRPr="00614B7A" w:rsidRDefault="00A85D8A" w:rsidP="00BE3F9E">
            <w:pPr>
              <w:pStyle w:val="TAL"/>
            </w:pPr>
            <w:r w:rsidRPr="00614B7A">
              <w:t>5.2.3.2.3_1</w:t>
            </w:r>
          </w:p>
        </w:tc>
        <w:tc>
          <w:tcPr>
            <w:tcW w:w="4520" w:type="dxa"/>
            <w:tcBorders>
              <w:top w:val="single" w:sz="4" w:space="0" w:color="auto"/>
              <w:left w:val="single" w:sz="4" w:space="0" w:color="auto"/>
              <w:bottom w:val="single" w:sz="4" w:space="0" w:color="auto"/>
              <w:right w:val="single" w:sz="4" w:space="0" w:color="auto"/>
            </w:tcBorders>
            <w:hideMark/>
          </w:tcPr>
          <w:p w14:paraId="657E8F98" w14:textId="77777777" w:rsidR="00A85D8A" w:rsidRPr="00614B7A" w:rsidRDefault="00A85D8A" w:rsidP="00BE3F9E">
            <w:pPr>
              <w:pStyle w:val="TAL"/>
            </w:pPr>
            <w:r w:rsidRPr="00614B7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579BC7" w14:textId="77777777" w:rsidR="00A85D8A" w:rsidRPr="00614B7A" w:rsidRDefault="00A85D8A" w:rsidP="00BE3F9E">
            <w:pPr>
              <w:pStyle w:val="TAC"/>
              <w:rPr>
                <w:rFonts w:eastAsia="SimSun"/>
                <w:lang w:eastAsia="zh-CN"/>
              </w:rPr>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FFE7CE" w14:textId="77777777" w:rsidR="00A85D8A" w:rsidRPr="00614B7A" w:rsidRDefault="00A85D8A" w:rsidP="00BE3F9E">
            <w:pPr>
              <w:pStyle w:val="TAL"/>
              <w:rPr>
                <w:rFonts w:eastAsia="SimSun"/>
                <w:lang w:eastAsia="zh-CN"/>
              </w:rPr>
            </w:pPr>
            <w:r w:rsidRPr="00614B7A">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7E6C7A63" w14:textId="77777777" w:rsidR="00A85D8A" w:rsidRPr="00614B7A" w:rsidRDefault="00A85D8A" w:rsidP="00BE3F9E">
            <w:pPr>
              <w:pStyle w:val="TAL"/>
              <w:rPr>
                <w:lang w:eastAsia="zh-CN"/>
              </w:rPr>
            </w:pPr>
            <w:r w:rsidRPr="00614B7A">
              <w:rPr>
                <w:rFonts w:cs="Arial"/>
              </w:rPr>
              <w:t>U</w:t>
            </w:r>
            <w:r w:rsidRPr="00614B7A">
              <w:rPr>
                <w:rFonts w:eastAsia="SimSun" w:cs="Arial"/>
                <w:lang w:eastAsia="zh-CN"/>
              </w:rPr>
              <w:t>E</w:t>
            </w:r>
            <w:r w:rsidRPr="00614B7A">
              <w:rPr>
                <w:rFonts w:cs="Arial"/>
              </w:rPr>
              <w:t>s supporting 5GS TDD FR1 and  4Rx antenna ports and PDSCH</w:t>
            </w:r>
            <w:r w:rsidRPr="00614B7A">
              <w:t xml:space="preserve"> </w:t>
            </w:r>
            <w:r w:rsidRPr="00614B7A">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22A01CC8" w14:textId="77777777" w:rsidR="00A85D8A" w:rsidRPr="00614B7A" w:rsidRDefault="00A85D8A" w:rsidP="00BE3F9E">
            <w:pPr>
              <w:pStyle w:val="TAL"/>
              <w:rPr>
                <w:rFonts w:cs="Arial"/>
              </w:rPr>
            </w:pPr>
            <w:r w:rsidRPr="00614B7A">
              <w:rPr>
                <w:rFonts w:cs="Arial"/>
              </w:rPr>
              <w:t>D009</w:t>
            </w:r>
          </w:p>
          <w:p w14:paraId="737CDF06" w14:textId="77777777" w:rsidR="00A85D8A" w:rsidRPr="00614B7A" w:rsidRDefault="00A85D8A" w:rsidP="00BE3F9E">
            <w:pPr>
              <w:pStyle w:val="TAL"/>
              <w:rPr>
                <w:rFonts w:eastAsia="SimSun"/>
                <w:lang w:eastAsia="zh-CN"/>
              </w:rPr>
            </w:pPr>
            <w:r w:rsidRPr="00614B7A">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884D621" w14:textId="77777777" w:rsidR="00A85D8A" w:rsidRPr="00614B7A" w:rsidRDefault="00A85D8A" w:rsidP="00BE3F9E">
            <w:pPr>
              <w:pStyle w:val="TAL"/>
            </w:pPr>
          </w:p>
        </w:tc>
      </w:tr>
      <w:tr w:rsidR="00A85D8A" w:rsidRPr="00614B7A" w14:paraId="255DFEF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BF096AA" w14:textId="77777777" w:rsidR="00A85D8A" w:rsidRPr="00614B7A" w:rsidRDefault="00A85D8A" w:rsidP="00BE3F9E">
            <w:pPr>
              <w:keepNext/>
              <w:keepLines/>
              <w:spacing w:after="0"/>
              <w:rPr>
                <w:rFonts w:ascii="Arial" w:hAnsi="Arial"/>
                <w:sz w:val="18"/>
              </w:rPr>
            </w:pPr>
            <w:r w:rsidRPr="00614B7A">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27D0AA30" w14:textId="77777777" w:rsidR="00A85D8A" w:rsidRPr="00614B7A" w:rsidRDefault="00A85D8A" w:rsidP="00BE3F9E">
            <w:pPr>
              <w:keepNext/>
              <w:keepLines/>
              <w:spacing w:after="0"/>
              <w:rPr>
                <w:rFonts w:ascii="Arial" w:hAnsi="Arial"/>
                <w:sz w:val="18"/>
              </w:rPr>
            </w:pPr>
            <w:r w:rsidRPr="00614B7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B1DB048" w14:textId="77777777" w:rsidR="00A85D8A" w:rsidRPr="00614B7A" w:rsidRDefault="00A85D8A" w:rsidP="00BE3F9E">
            <w:pPr>
              <w:keepNext/>
              <w:keepLines/>
              <w:spacing w:after="0"/>
              <w:jc w:val="center"/>
              <w:rPr>
                <w:rFonts w:ascii="Arial" w:eastAsia="SimSun" w:hAnsi="Arial" w:cs="Arial"/>
                <w:sz w:val="18"/>
                <w:lang w:eastAsia="zh-CN"/>
              </w:rPr>
            </w:pPr>
            <w:r w:rsidRPr="00614B7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008084" w14:textId="77777777" w:rsidR="00A85D8A" w:rsidRPr="00614B7A" w:rsidRDefault="00A85D8A" w:rsidP="00BE3F9E">
            <w:pPr>
              <w:keepNext/>
              <w:keepLines/>
              <w:spacing w:after="0"/>
              <w:rPr>
                <w:rFonts w:ascii="Arial" w:eastAsia="SimSun" w:hAnsi="Arial" w:cs="Arial"/>
                <w:sz w:val="18"/>
                <w:lang w:eastAsia="zh-CN"/>
              </w:rPr>
            </w:pPr>
            <w:r w:rsidRPr="00614B7A">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674F10EE" w14:textId="77777777" w:rsidR="00A85D8A" w:rsidRPr="00614B7A" w:rsidRDefault="00A85D8A" w:rsidP="00BE3F9E">
            <w:pPr>
              <w:keepNext/>
              <w:keepLines/>
              <w:spacing w:after="0"/>
              <w:rPr>
                <w:rFonts w:ascii="Arial" w:hAnsi="Arial" w:cs="Arial"/>
                <w:sz w:val="18"/>
              </w:rPr>
            </w:pPr>
            <w:r w:rsidRPr="00614B7A">
              <w:rPr>
                <w:rFonts w:ascii="Arial" w:hAnsi="Arial"/>
                <w:sz w:val="18"/>
                <w:lang w:eastAsia="zh-CN"/>
              </w:rPr>
              <w:t>UEs supporting 5GS TDD FR1</w:t>
            </w:r>
            <w:r w:rsidRPr="00614B7A">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5F497784" w14:textId="77777777" w:rsidR="00A85D8A" w:rsidRPr="00614B7A" w:rsidRDefault="00A85D8A" w:rsidP="00BE3F9E">
            <w:pPr>
              <w:keepNext/>
              <w:keepLines/>
              <w:spacing w:after="0"/>
              <w:rPr>
                <w:rFonts w:ascii="Arial" w:hAnsi="Arial" w:cs="Arial"/>
                <w:sz w:val="18"/>
              </w:rPr>
            </w:pPr>
            <w:r w:rsidRPr="00614B7A">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207AE2DD" w14:textId="77777777" w:rsidR="00A85D8A" w:rsidRPr="00614B7A" w:rsidRDefault="00A85D8A" w:rsidP="00BE3F9E">
            <w:pPr>
              <w:keepNext/>
              <w:keepLines/>
              <w:spacing w:after="0"/>
              <w:rPr>
                <w:rFonts w:ascii="Arial" w:hAnsi="Arial"/>
                <w:sz w:val="18"/>
              </w:rPr>
            </w:pPr>
          </w:p>
        </w:tc>
      </w:tr>
      <w:tr w:rsidR="00A85D8A" w:rsidRPr="00614B7A" w14:paraId="1DB95E4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20A4868" w14:textId="77777777" w:rsidR="00A85D8A" w:rsidRPr="00614B7A" w:rsidRDefault="00A85D8A" w:rsidP="00BE3F9E">
            <w:pPr>
              <w:pStyle w:val="TAL"/>
            </w:pPr>
            <w:r w:rsidRPr="00614B7A">
              <w:t>5.2.3.2.5_1</w:t>
            </w:r>
          </w:p>
        </w:tc>
        <w:tc>
          <w:tcPr>
            <w:tcW w:w="4520" w:type="dxa"/>
            <w:tcBorders>
              <w:top w:val="single" w:sz="4" w:space="0" w:color="auto"/>
              <w:left w:val="single" w:sz="4" w:space="0" w:color="auto"/>
              <w:bottom w:val="single" w:sz="4" w:space="0" w:color="auto"/>
              <w:right w:val="single" w:sz="4" w:space="0" w:color="auto"/>
            </w:tcBorders>
            <w:hideMark/>
          </w:tcPr>
          <w:p w14:paraId="7F8883FC" w14:textId="77777777" w:rsidR="00A85D8A" w:rsidRPr="00614B7A" w:rsidRDefault="00A85D8A" w:rsidP="00BE3F9E">
            <w:pPr>
              <w:pStyle w:val="TAL"/>
            </w:pPr>
            <w:r w:rsidRPr="00614B7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3C6251" w14:textId="77777777" w:rsidR="00A85D8A" w:rsidRPr="00614B7A" w:rsidRDefault="00A85D8A" w:rsidP="00BE3F9E">
            <w:pPr>
              <w:pStyle w:val="TAC"/>
              <w:rPr>
                <w:lang w:eastAsia="zh-CN"/>
              </w:rPr>
            </w:pPr>
            <w:r w:rsidRPr="00614B7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E949C5C" w14:textId="77777777" w:rsidR="00A85D8A" w:rsidRPr="00614B7A" w:rsidRDefault="00A85D8A" w:rsidP="00BE3F9E">
            <w:pPr>
              <w:pStyle w:val="TAL"/>
              <w:rPr>
                <w:lang w:eastAsia="zh-CN"/>
              </w:rPr>
            </w:pPr>
            <w:r w:rsidRPr="00614B7A">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163F5495" w14:textId="77777777" w:rsidR="00A85D8A" w:rsidRPr="00614B7A" w:rsidRDefault="00A85D8A" w:rsidP="00BE3F9E">
            <w:pPr>
              <w:pStyle w:val="TAL"/>
              <w:rPr>
                <w:lang w:eastAsia="zh-CN"/>
              </w:rPr>
            </w:pPr>
            <w:r w:rsidRPr="00614B7A">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69CA5D5" w14:textId="77777777" w:rsidR="00A85D8A" w:rsidRPr="00614B7A" w:rsidRDefault="00A85D8A" w:rsidP="00BE3F9E">
            <w:pPr>
              <w:pStyle w:val="TAL"/>
              <w:rPr>
                <w:lang w:eastAsia="ko-KR"/>
              </w:rPr>
            </w:pPr>
            <w:r w:rsidRPr="00614B7A">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2929DB8" w14:textId="77777777" w:rsidR="00A85D8A" w:rsidRPr="00614B7A" w:rsidRDefault="00A85D8A" w:rsidP="00BE3F9E">
            <w:pPr>
              <w:pStyle w:val="TAL"/>
            </w:pPr>
          </w:p>
        </w:tc>
      </w:tr>
      <w:tr w:rsidR="00A85D8A" w:rsidRPr="00614B7A" w14:paraId="56EBC90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B63B498" w14:textId="77777777" w:rsidR="00A85D8A" w:rsidRPr="00614B7A" w:rsidRDefault="00A85D8A" w:rsidP="00BE3F9E">
            <w:pPr>
              <w:pStyle w:val="TAL"/>
            </w:pPr>
            <w:r w:rsidRPr="00614B7A">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6B141863" w14:textId="77777777" w:rsidR="00A85D8A" w:rsidRPr="00614B7A" w:rsidRDefault="00A85D8A" w:rsidP="00BE3F9E">
            <w:pPr>
              <w:pStyle w:val="TAL"/>
            </w:pPr>
            <w:r w:rsidRPr="00614B7A">
              <w:t xml:space="preserve">4Rx TDD FR1 PDSCH repetitions over multiple slots performance - </w:t>
            </w:r>
            <w:r w:rsidRPr="00614B7A">
              <w:rPr>
                <w:lang w:eastAsia="zh-TW"/>
              </w:rPr>
              <w:t>2</w:t>
            </w:r>
            <w:r w:rsidRPr="00614B7A">
              <w:t>x</w:t>
            </w:r>
            <w:r w:rsidRPr="00614B7A">
              <w:rPr>
                <w:lang w:eastAsia="zh-TW"/>
              </w:rPr>
              <w:t>4</w:t>
            </w:r>
            <w:r w:rsidRPr="00614B7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F880D4" w14:textId="77777777" w:rsidR="00A85D8A" w:rsidRPr="00614B7A" w:rsidRDefault="00A85D8A" w:rsidP="00BE3F9E">
            <w:pPr>
              <w:pStyle w:val="TAC"/>
              <w:rPr>
                <w:lang w:eastAsia="zh-CN"/>
              </w:rPr>
            </w:pPr>
            <w:r w:rsidRPr="00614B7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4733063" w14:textId="77777777" w:rsidR="00A85D8A" w:rsidRPr="00614B7A" w:rsidRDefault="00A85D8A" w:rsidP="00BE3F9E">
            <w:pPr>
              <w:pStyle w:val="TAL"/>
              <w:rPr>
                <w:lang w:eastAsia="zh-CN"/>
              </w:rPr>
            </w:pPr>
            <w:r w:rsidRPr="00614B7A">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32142B0B" w14:textId="77777777" w:rsidR="00A85D8A" w:rsidRPr="00614B7A" w:rsidRDefault="00A85D8A" w:rsidP="00BE3F9E">
            <w:pPr>
              <w:pStyle w:val="TAL"/>
              <w:rPr>
                <w:lang w:eastAsia="zh-CN"/>
              </w:rPr>
            </w:pPr>
            <w:r w:rsidRPr="00614B7A">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4AC4201C" w14:textId="77777777" w:rsidR="00A85D8A" w:rsidRPr="00614B7A" w:rsidRDefault="00A85D8A" w:rsidP="00BE3F9E">
            <w:pPr>
              <w:pStyle w:val="TAL"/>
              <w:rPr>
                <w:lang w:eastAsia="ko-KR"/>
              </w:rPr>
            </w:pPr>
            <w:r w:rsidRPr="00614B7A">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110A737" w14:textId="77777777" w:rsidR="00A85D8A" w:rsidRPr="00614B7A" w:rsidRDefault="00A85D8A" w:rsidP="00BE3F9E">
            <w:pPr>
              <w:pStyle w:val="TAL"/>
            </w:pPr>
            <w:r w:rsidRPr="00614B7A">
              <w:rPr>
                <w:lang w:eastAsia="zh-CN"/>
              </w:rPr>
              <w:t>NOTE 1</w:t>
            </w:r>
          </w:p>
        </w:tc>
      </w:tr>
      <w:tr w:rsidR="00A85D8A" w:rsidRPr="00614B7A" w14:paraId="13D1FBB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E8C593A" w14:textId="77777777" w:rsidR="00A85D8A" w:rsidRPr="00614B7A" w:rsidRDefault="00A85D8A" w:rsidP="00BE3F9E">
            <w:pPr>
              <w:pStyle w:val="TAL"/>
            </w:pPr>
            <w:r w:rsidRPr="00614B7A">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5947E2AE" w14:textId="77777777" w:rsidR="00A85D8A" w:rsidRPr="00614B7A" w:rsidRDefault="00A85D8A" w:rsidP="00BE3F9E">
            <w:pPr>
              <w:pStyle w:val="TAL"/>
            </w:pPr>
            <w:r w:rsidRPr="00614B7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5D01A88" w14:textId="77777777" w:rsidR="00A85D8A" w:rsidRPr="00614B7A" w:rsidRDefault="00A85D8A" w:rsidP="00BE3F9E">
            <w:pPr>
              <w:pStyle w:val="TAC"/>
              <w:rPr>
                <w:lang w:eastAsia="zh-CN"/>
              </w:rPr>
            </w:pPr>
            <w:r w:rsidRPr="00614B7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96ADC6" w14:textId="77777777" w:rsidR="00A85D8A" w:rsidRPr="00614B7A" w:rsidRDefault="00A85D8A" w:rsidP="00BE3F9E">
            <w:pPr>
              <w:pStyle w:val="TAL"/>
              <w:rPr>
                <w:lang w:eastAsia="zh-CN"/>
              </w:rPr>
            </w:pPr>
            <w:r w:rsidRPr="00614B7A">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2E953AA8" w14:textId="77777777" w:rsidR="00A85D8A" w:rsidRPr="00614B7A" w:rsidRDefault="00A85D8A" w:rsidP="00BE3F9E">
            <w:pPr>
              <w:pStyle w:val="TAL"/>
              <w:rPr>
                <w:lang w:eastAsia="zh-CN"/>
              </w:rPr>
            </w:pPr>
            <w:r w:rsidRPr="00614B7A">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DF7FB93" w14:textId="77777777" w:rsidR="00A85D8A" w:rsidRPr="00614B7A" w:rsidRDefault="00A85D8A" w:rsidP="00BE3F9E">
            <w:pPr>
              <w:pStyle w:val="TAL"/>
              <w:rPr>
                <w:lang w:eastAsia="ko-KR"/>
              </w:rPr>
            </w:pPr>
            <w:r w:rsidRPr="00614B7A">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D7B0741" w14:textId="77777777" w:rsidR="00A85D8A" w:rsidRPr="00614B7A" w:rsidRDefault="00A85D8A" w:rsidP="00BE3F9E">
            <w:pPr>
              <w:pStyle w:val="TAL"/>
            </w:pPr>
          </w:p>
        </w:tc>
      </w:tr>
      <w:tr w:rsidR="00A85D8A" w:rsidRPr="00614B7A" w14:paraId="04FC39E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9B270AC" w14:textId="77777777" w:rsidR="00A85D8A" w:rsidRPr="00614B7A" w:rsidRDefault="00A85D8A" w:rsidP="00BE3F9E">
            <w:pPr>
              <w:pStyle w:val="TAL"/>
              <w:rPr>
                <w:lang w:eastAsia="zh-CN"/>
              </w:rPr>
            </w:pPr>
            <w:r w:rsidRPr="00614B7A">
              <w:rPr>
                <w:lang w:eastAsia="zh-CN"/>
              </w:rPr>
              <w:lastRenderedPageBreak/>
              <w:t>5.2.3.2.8_1</w:t>
            </w:r>
          </w:p>
        </w:tc>
        <w:tc>
          <w:tcPr>
            <w:tcW w:w="4520" w:type="dxa"/>
            <w:tcBorders>
              <w:top w:val="single" w:sz="4" w:space="0" w:color="auto"/>
              <w:left w:val="single" w:sz="4" w:space="0" w:color="auto"/>
              <w:bottom w:val="single" w:sz="4" w:space="0" w:color="auto"/>
              <w:right w:val="single" w:sz="4" w:space="0" w:color="auto"/>
            </w:tcBorders>
          </w:tcPr>
          <w:p w14:paraId="4D99647B" w14:textId="77777777" w:rsidR="00A85D8A" w:rsidRPr="00614B7A" w:rsidRDefault="00A85D8A" w:rsidP="00BE3F9E">
            <w:pPr>
              <w:pStyle w:val="TAL"/>
            </w:pPr>
            <w:r w:rsidRPr="00614B7A">
              <w:rPr>
                <w:rFonts w:eastAsia="Malgun Gothic"/>
              </w:rPr>
              <w:t xml:space="preserve">4Rx </w:t>
            </w:r>
            <w:r w:rsidRPr="00614B7A">
              <w:rPr>
                <w:rFonts w:eastAsia="Malgun Gothic"/>
                <w:lang w:eastAsia="zh-TW"/>
              </w:rPr>
              <w:t>T</w:t>
            </w:r>
            <w:r w:rsidRPr="00614B7A">
              <w:rPr>
                <w:rFonts w:eastAsia="Malgun Gothic"/>
              </w:rPr>
              <w:t xml:space="preserve">DD FR1 PDSCH pre-emption performance - </w:t>
            </w:r>
            <w:r w:rsidRPr="00614B7A">
              <w:rPr>
                <w:rFonts w:eastAsia="Malgun Gothic"/>
                <w:lang w:eastAsia="zh-TW"/>
              </w:rPr>
              <w:t>2</w:t>
            </w:r>
            <w:r w:rsidRPr="00614B7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B08F0A" w14:textId="77777777" w:rsidR="00A85D8A" w:rsidRPr="00614B7A" w:rsidRDefault="00A85D8A" w:rsidP="00BE3F9E">
            <w:pPr>
              <w:pStyle w:val="TAC"/>
              <w:rPr>
                <w:lang w:eastAsia="zh-CN"/>
              </w:rPr>
            </w:pPr>
            <w:r w:rsidRPr="00614B7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06C29A1" w14:textId="77777777" w:rsidR="00A85D8A" w:rsidRPr="00614B7A" w:rsidRDefault="00A85D8A" w:rsidP="00BE3F9E">
            <w:pPr>
              <w:pStyle w:val="TAL"/>
              <w:rPr>
                <w:lang w:eastAsia="zh-CN"/>
              </w:rPr>
            </w:pPr>
            <w:r w:rsidRPr="00614B7A">
              <w:t>C170</w:t>
            </w:r>
          </w:p>
        </w:tc>
        <w:tc>
          <w:tcPr>
            <w:tcW w:w="3197" w:type="dxa"/>
            <w:tcBorders>
              <w:top w:val="single" w:sz="4" w:space="0" w:color="auto"/>
              <w:left w:val="single" w:sz="4" w:space="0" w:color="auto"/>
              <w:bottom w:val="single" w:sz="4" w:space="0" w:color="auto"/>
              <w:right w:val="single" w:sz="4" w:space="0" w:color="auto"/>
            </w:tcBorders>
          </w:tcPr>
          <w:p w14:paraId="3085EBC4" w14:textId="77777777" w:rsidR="00A85D8A" w:rsidRPr="00614B7A" w:rsidRDefault="00A85D8A" w:rsidP="00BE3F9E">
            <w:pPr>
              <w:pStyle w:val="TAL"/>
              <w:rPr>
                <w:lang w:eastAsia="zh-CN"/>
              </w:rPr>
            </w:pPr>
            <w:r w:rsidRPr="00614B7A">
              <w:rPr>
                <w:lang w:eastAsia="zh-TW"/>
              </w:rPr>
              <w:t xml:space="preserve">UEs supporting 5GS TDD FR1 and PDSCH pre-emption indication </w:t>
            </w:r>
            <w:r w:rsidRPr="00614B7A">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CB295B9" w14:textId="77777777" w:rsidR="00A85D8A" w:rsidRPr="00614B7A" w:rsidRDefault="00A85D8A" w:rsidP="00BE3F9E">
            <w:pPr>
              <w:pStyle w:val="TAL"/>
              <w:rPr>
                <w:lang w:eastAsia="ko-KR"/>
              </w:rPr>
            </w:pPr>
            <w:r w:rsidRPr="00614B7A">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A2693AE" w14:textId="77777777" w:rsidR="00A85D8A" w:rsidRPr="00614B7A" w:rsidRDefault="00A85D8A" w:rsidP="00BE3F9E">
            <w:pPr>
              <w:pStyle w:val="TAL"/>
            </w:pPr>
          </w:p>
        </w:tc>
      </w:tr>
      <w:tr w:rsidR="00A85D8A" w:rsidRPr="00614B7A" w14:paraId="2BE4CC5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B461587" w14:textId="77777777" w:rsidR="00A85D8A" w:rsidRPr="00614B7A" w:rsidRDefault="00A85D8A" w:rsidP="00BE3F9E">
            <w:pPr>
              <w:keepNext/>
              <w:keepLines/>
              <w:spacing w:after="0"/>
              <w:rPr>
                <w:rFonts w:ascii="Arial" w:hAnsi="Arial"/>
                <w:sz w:val="18"/>
                <w:lang w:eastAsia="zh-CN"/>
              </w:rPr>
            </w:pPr>
            <w:r w:rsidRPr="00614B7A">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2AB4C83E" w14:textId="77777777" w:rsidR="00A85D8A" w:rsidRPr="00614B7A" w:rsidRDefault="00A85D8A" w:rsidP="00BE3F9E">
            <w:pPr>
              <w:keepNext/>
              <w:keepLines/>
              <w:spacing w:after="0"/>
              <w:rPr>
                <w:rFonts w:ascii="Arial" w:hAnsi="Arial"/>
                <w:sz w:val="18"/>
              </w:rPr>
            </w:pPr>
            <w:r w:rsidRPr="00614B7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472B116" w14:textId="77777777" w:rsidR="00A85D8A" w:rsidRPr="00614B7A" w:rsidRDefault="00A85D8A" w:rsidP="00BE3F9E">
            <w:pPr>
              <w:keepNext/>
              <w:keepLines/>
              <w:spacing w:after="0"/>
              <w:jc w:val="center"/>
              <w:rPr>
                <w:rFonts w:ascii="Arial" w:hAnsi="Arial"/>
                <w:sz w:val="18"/>
                <w:lang w:eastAsia="zh-CN"/>
              </w:rPr>
            </w:pPr>
            <w:r w:rsidRPr="00614B7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6F008C87" w14:textId="77777777" w:rsidR="00A85D8A" w:rsidRPr="00614B7A" w:rsidRDefault="00A85D8A" w:rsidP="00BE3F9E">
            <w:pPr>
              <w:keepNext/>
              <w:keepLines/>
              <w:spacing w:after="0"/>
              <w:rPr>
                <w:rFonts w:ascii="Arial" w:hAnsi="Arial"/>
                <w:sz w:val="18"/>
                <w:lang w:eastAsia="zh-CN"/>
              </w:rPr>
            </w:pPr>
            <w:r w:rsidRPr="00614B7A">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031C1AD9" w14:textId="77777777" w:rsidR="00A85D8A" w:rsidRPr="00614B7A" w:rsidRDefault="00A85D8A" w:rsidP="00BE3F9E">
            <w:pPr>
              <w:keepNext/>
              <w:keepLines/>
              <w:spacing w:after="0"/>
              <w:rPr>
                <w:rFonts w:ascii="Arial" w:hAnsi="Arial"/>
                <w:sz w:val="18"/>
                <w:lang w:eastAsia="zh-CN"/>
              </w:rPr>
            </w:pPr>
            <w:r w:rsidRPr="00614B7A">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83E976C" w14:textId="77777777" w:rsidR="00A85D8A" w:rsidRPr="00614B7A" w:rsidRDefault="00A85D8A" w:rsidP="00BE3F9E">
            <w:pPr>
              <w:keepNext/>
              <w:keepLines/>
              <w:spacing w:after="0"/>
              <w:rPr>
                <w:rFonts w:ascii="Arial" w:hAnsi="Arial" w:cs="Arial"/>
                <w:sz w:val="18"/>
              </w:rPr>
            </w:pPr>
            <w:r w:rsidRPr="00614B7A">
              <w:rPr>
                <w:rFonts w:ascii="Arial" w:hAnsi="Arial" w:cs="Arial"/>
                <w:sz w:val="18"/>
              </w:rPr>
              <w:t>D010</w:t>
            </w:r>
          </w:p>
          <w:p w14:paraId="44440AF7" w14:textId="77777777" w:rsidR="00A85D8A" w:rsidRPr="00614B7A" w:rsidRDefault="00A85D8A" w:rsidP="00BE3F9E">
            <w:pPr>
              <w:keepNext/>
              <w:keepLines/>
              <w:spacing w:after="0"/>
              <w:rPr>
                <w:rFonts w:ascii="Arial" w:hAnsi="Arial"/>
                <w:sz w:val="18"/>
                <w:lang w:eastAsia="ko-KR"/>
              </w:rPr>
            </w:pPr>
            <w:r w:rsidRPr="00614B7A">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01657276" w14:textId="77777777" w:rsidR="00A85D8A" w:rsidRPr="00614B7A" w:rsidRDefault="00A85D8A" w:rsidP="00BE3F9E">
            <w:pPr>
              <w:keepNext/>
              <w:keepLines/>
              <w:spacing w:after="0"/>
              <w:rPr>
                <w:rFonts w:ascii="Arial" w:hAnsi="Arial"/>
                <w:sz w:val="18"/>
              </w:rPr>
            </w:pPr>
            <w:r w:rsidRPr="00614B7A">
              <w:rPr>
                <w:rFonts w:ascii="Arial" w:hAnsi="Arial"/>
                <w:sz w:val="18"/>
              </w:rPr>
              <w:t>NOTE 1</w:t>
            </w:r>
          </w:p>
        </w:tc>
      </w:tr>
      <w:tr w:rsidR="00A85D8A" w:rsidRPr="00614B7A" w14:paraId="12323DD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3801DA5" w14:textId="77777777" w:rsidR="00A85D8A" w:rsidRPr="00614B7A" w:rsidRDefault="00A85D8A" w:rsidP="00BE3F9E">
            <w:pPr>
              <w:keepNext/>
              <w:keepLines/>
              <w:spacing w:after="0"/>
              <w:rPr>
                <w:rFonts w:ascii="Arial" w:hAnsi="Arial"/>
                <w:sz w:val="18"/>
                <w:lang w:eastAsia="zh-CN"/>
              </w:rPr>
            </w:pPr>
            <w:r w:rsidRPr="00614B7A">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4FE0178" w14:textId="77777777" w:rsidR="00A85D8A" w:rsidRPr="00614B7A" w:rsidRDefault="00A85D8A" w:rsidP="00BE3F9E">
            <w:pPr>
              <w:keepNext/>
              <w:keepLines/>
              <w:spacing w:after="0"/>
              <w:rPr>
                <w:rFonts w:ascii="Arial" w:hAnsi="Arial"/>
                <w:sz w:val="18"/>
              </w:rPr>
            </w:pPr>
            <w:r w:rsidRPr="00614B7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8B3577" w14:textId="77777777" w:rsidR="00A85D8A" w:rsidRPr="00614B7A" w:rsidRDefault="00A85D8A" w:rsidP="00BE3F9E">
            <w:pPr>
              <w:keepNext/>
              <w:keepLines/>
              <w:spacing w:after="0"/>
              <w:jc w:val="center"/>
              <w:rPr>
                <w:rFonts w:ascii="Arial" w:hAnsi="Arial"/>
                <w:sz w:val="18"/>
                <w:lang w:eastAsia="zh-CN"/>
              </w:rPr>
            </w:pPr>
            <w:r w:rsidRPr="00614B7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1A8F08B9" w14:textId="77777777" w:rsidR="00A85D8A" w:rsidRPr="00614B7A" w:rsidRDefault="00A85D8A" w:rsidP="00BE3F9E">
            <w:pPr>
              <w:keepNext/>
              <w:keepLines/>
              <w:spacing w:after="0"/>
              <w:rPr>
                <w:rFonts w:ascii="Arial" w:hAnsi="Arial"/>
                <w:sz w:val="18"/>
                <w:lang w:eastAsia="zh-CN"/>
              </w:rPr>
            </w:pPr>
            <w:r w:rsidRPr="00614B7A">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7C4E69A9" w14:textId="77777777" w:rsidR="00A85D8A" w:rsidRPr="00614B7A" w:rsidRDefault="00A85D8A" w:rsidP="00BE3F9E">
            <w:pPr>
              <w:keepNext/>
              <w:keepLines/>
              <w:spacing w:after="0"/>
              <w:rPr>
                <w:rFonts w:ascii="Arial" w:hAnsi="Arial"/>
                <w:sz w:val="18"/>
                <w:lang w:eastAsia="zh-CN"/>
              </w:rPr>
            </w:pPr>
            <w:r w:rsidRPr="00614B7A">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7386B08" w14:textId="77777777" w:rsidR="00A85D8A" w:rsidRPr="00614B7A" w:rsidRDefault="00A85D8A" w:rsidP="00BE3F9E">
            <w:pPr>
              <w:keepNext/>
              <w:keepLines/>
              <w:spacing w:after="0"/>
              <w:rPr>
                <w:rFonts w:ascii="Arial" w:hAnsi="Arial" w:cs="Arial"/>
                <w:sz w:val="18"/>
              </w:rPr>
            </w:pPr>
            <w:r w:rsidRPr="00614B7A">
              <w:rPr>
                <w:rFonts w:ascii="Arial" w:hAnsi="Arial" w:cs="Arial"/>
                <w:sz w:val="18"/>
              </w:rPr>
              <w:t>D010</w:t>
            </w:r>
          </w:p>
          <w:p w14:paraId="7A6F0ECF" w14:textId="77777777" w:rsidR="00A85D8A" w:rsidRPr="00614B7A" w:rsidRDefault="00A85D8A" w:rsidP="00BE3F9E">
            <w:pPr>
              <w:keepNext/>
              <w:keepLines/>
              <w:spacing w:after="0"/>
              <w:rPr>
                <w:rFonts w:ascii="Arial" w:hAnsi="Arial"/>
                <w:sz w:val="18"/>
                <w:lang w:eastAsia="ko-KR"/>
              </w:rPr>
            </w:pPr>
            <w:r w:rsidRPr="00614B7A">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198138A" w14:textId="77777777" w:rsidR="00A85D8A" w:rsidRPr="00614B7A" w:rsidRDefault="00A85D8A" w:rsidP="00BE3F9E">
            <w:pPr>
              <w:keepNext/>
              <w:keepLines/>
              <w:spacing w:after="0"/>
              <w:rPr>
                <w:rFonts w:ascii="Arial" w:hAnsi="Arial"/>
                <w:sz w:val="18"/>
              </w:rPr>
            </w:pPr>
            <w:r w:rsidRPr="00614B7A">
              <w:rPr>
                <w:rFonts w:ascii="Arial" w:hAnsi="Arial"/>
                <w:sz w:val="18"/>
              </w:rPr>
              <w:t>NOTE 1</w:t>
            </w:r>
          </w:p>
        </w:tc>
      </w:tr>
      <w:tr w:rsidR="00A85D8A" w:rsidRPr="00614B7A" w14:paraId="17759F6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C7A6CF8" w14:textId="77777777" w:rsidR="00A85D8A" w:rsidRPr="00614B7A" w:rsidRDefault="00A85D8A" w:rsidP="00BE3F9E">
            <w:pPr>
              <w:pStyle w:val="TAL"/>
            </w:pPr>
            <w:r w:rsidRPr="00614B7A">
              <w:t>5.2.3.2.11_1</w:t>
            </w:r>
          </w:p>
        </w:tc>
        <w:tc>
          <w:tcPr>
            <w:tcW w:w="4520" w:type="dxa"/>
            <w:tcBorders>
              <w:top w:val="single" w:sz="4" w:space="0" w:color="auto"/>
              <w:left w:val="single" w:sz="4" w:space="0" w:color="auto"/>
              <w:bottom w:val="single" w:sz="4" w:space="0" w:color="auto"/>
              <w:right w:val="single" w:sz="4" w:space="0" w:color="auto"/>
            </w:tcBorders>
            <w:hideMark/>
          </w:tcPr>
          <w:p w14:paraId="6FB32B1A" w14:textId="77777777" w:rsidR="00A85D8A" w:rsidRPr="00614B7A" w:rsidRDefault="00A85D8A" w:rsidP="00BE3F9E">
            <w:pPr>
              <w:pStyle w:val="TAL"/>
            </w:pPr>
            <w:r w:rsidRPr="00614B7A">
              <w:t xml:space="preserve">4Rx TDD FR1 PDSCH Single-DCI based SDM scheme performance - </w:t>
            </w:r>
            <w:r w:rsidRPr="00614B7A">
              <w:rPr>
                <w:lang w:eastAsia="ja-JP"/>
              </w:rPr>
              <w:t>2</w:t>
            </w:r>
            <w:r w:rsidRPr="00614B7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896973" w14:textId="77777777" w:rsidR="00A85D8A" w:rsidRPr="00614B7A" w:rsidRDefault="00A85D8A" w:rsidP="00BE3F9E">
            <w:pPr>
              <w:pStyle w:val="TAC"/>
              <w:rPr>
                <w:lang w:eastAsia="zh-CN"/>
              </w:rPr>
            </w:pPr>
            <w:r w:rsidRPr="00614B7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D9F34EB" w14:textId="77777777" w:rsidR="00A85D8A" w:rsidRPr="00614B7A" w:rsidRDefault="00A85D8A" w:rsidP="00BE3F9E">
            <w:pPr>
              <w:pStyle w:val="TAL"/>
              <w:rPr>
                <w:lang w:eastAsia="zh-CN"/>
              </w:rPr>
            </w:pPr>
            <w:r w:rsidRPr="00614B7A">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5FBE1AE6" w14:textId="77777777" w:rsidR="00A85D8A" w:rsidRPr="00614B7A" w:rsidRDefault="00A85D8A" w:rsidP="00BE3F9E">
            <w:pPr>
              <w:pStyle w:val="TAL"/>
              <w:rPr>
                <w:lang w:eastAsia="zh-CN"/>
              </w:rPr>
            </w:pPr>
            <w:r w:rsidRPr="00614B7A">
              <w:rPr>
                <w:lang w:eastAsia="zh-CN"/>
              </w:rPr>
              <w:t xml:space="preserve">UEs supporting 5GS TDD FR1 and </w:t>
            </w:r>
            <w:r w:rsidRPr="00614B7A">
              <w:rPr>
                <w:bCs/>
                <w:iCs/>
              </w:rPr>
              <w:t>single DCI based spatial division multiplexing scheme</w:t>
            </w:r>
            <w:r w:rsidRPr="00614B7A">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1AC964" w14:textId="77777777" w:rsidR="00A85D8A" w:rsidRPr="00614B7A" w:rsidRDefault="00A85D8A" w:rsidP="00BE3F9E">
            <w:pPr>
              <w:pStyle w:val="TAL"/>
              <w:rPr>
                <w:lang w:eastAsia="ko-KR"/>
              </w:rPr>
            </w:pPr>
            <w:r w:rsidRPr="00614B7A">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DACC104" w14:textId="77777777" w:rsidR="00A85D8A" w:rsidRPr="00614B7A" w:rsidRDefault="00A85D8A" w:rsidP="00BE3F9E">
            <w:pPr>
              <w:pStyle w:val="TAL"/>
            </w:pPr>
          </w:p>
        </w:tc>
      </w:tr>
      <w:tr w:rsidR="00A85D8A" w:rsidRPr="00614B7A" w14:paraId="2429CBA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67204DF" w14:textId="77777777" w:rsidR="00A85D8A" w:rsidRPr="00614B7A" w:rsidRDefault="00A85D8A" w:rsidP="00BE3F9E">
            <w:pPr>
              <w:pStyle w:val="TAL"/>
            </w:pPr>
            <w:r w:rsidRPr="00614B7A">
              <w:t>5.2.3.2.12_1</w:t>
            </w:r>
          </w:p>
        </w:tc>
        <w:tc>
          <w:tcPr>
            <w:tcW w:w="4520" w:type="dxa"/>
            <w:tcBorders>
              <w:top w:val="single" w:sz="4" w:space="0" w:color="auto"/>
              <w:left w:val="single" w:sz="4" w:space="0" w:color="auto"/>
              <w:bottom w:val="single" w:sz="4" w:space="0" w:color="auto"/>
              <w:right w:val="single" w:sz="4" w:space="0" w:color="auto"/>
            </w:tcBorders>
          </w:tcPr>
          <w:p w14:paraId="2F31A48C" w14:textId="77777777" w:rsidR="00A85D8A" w:rsidRPr="00614B7A" w:rsidRDefault="00A85D8A" w:rsidP="00BE3F9E">
            <w:pPr>
              <w:pStyle w:val="TAL"/>
            </w:pPr>
            <w:r w:rsidRPr="00614B7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E8257EB" w14:textId="77777777" w:rsidR="00A85D8A" w:rsidRPr="00614B7A" w:rsidRDefault="00A85D8A" w:rsidP="00BE3F9E">
            <w:pPr>
              <w:pStyle w:val="TAC"/>
              <w:rPr>
                <w:lang w:eastAsia="zh-CN"/>
              </w:rPr>
            </w:pPr>
            <w:r w:rsidRPr="00614B7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7389AC" w14:textId="77777777" w:rsidR="00A85D8A" w:rsidRPr="00614B7A" w:rsidRDefault="00A85D8A" w:rsidP="00BE3F9E">
            <w:pPr>
              <w:pStyle w:val="TAL"/>
              <w:rPr>
                <w:lang w:eastAsia="zh-CN"/>
              </w:rPr>
            </w:pPr>
            <w:r w:rsidRPr="00614B7A">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307540E9" w14:textId="77777777" w:rsidR="00A85D8A" w:rsidRPr="00614B7A" w:rsidRDefault="00A85D8A" w:rsidP="00BE3F9E">
            <w:pPr>
              <w:pStyle w:val="TAL"/>
              <w:rPr>
                <w:lang w:eastAsia="zh-CN"/>
              </w:rPr>
            </w:pPr>
            <w:r w:rsidRPr="00614B7A">
              <w:rPr>
                <w:lang w:eastAsia="zh-CN"/>
              </w:rPr>
              <w:t xml:space="preserve">UEs supporting 5GS TDD FR1 and </w:t>
            </w:r>
            <w:r w:rsidRPr="00614B7A">
              <w:t>multi-DCI based multi-TRP</w:t>
            </w:r>
            <w:r w:rsidRPr="00614B7A">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D47F1AE" w14:textId="77777777" w:rsidR="00A85D8A" w:rsidRPr="00614B7A" w:rsidRDefault="00A85D8A" w:rsidP="00BE3F9E">
            <w:pPr>
              <w:pStyle w:val="TAL"/>
              <w:rPr>
                <w:lang w:eastAsia="ko-KR"/>
              </w:rPr>
            </w:pPr>
            <w:r w:rsidRPr="00614B7A">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C0F5B2D" w14:textId="77777777" w:rsidR="00A85D8A" w:rsidRPr="00614B7A" w:rsidRDefault="00A85D8A" w:rsidP="00BE3F9E">
            <w:pPr>
              <w:pStyle w:val="TAL"/>
            </w:pPr>
          </w:p>
        </w:tc>
      </w:tr>
      <w:tr w:rsidR="00A85D8A" w:rsidRPr="00614B7A" w14:paraId="4743482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2778F46" w14:textId="77777777" w:rsidR="00A85D8A" w:rsidRPr="00614B7A" w:rsidRDefault="00A85D8A" w:rsidP="00BE3F9E">
            <w:pPr>
              <w:pStyle w:val="TAL"/>
            </w:pPr>
            <w:r w:rsidRPr="00614B7A">
              <w:t>5.2.3.2.13_1</w:t>
            </w:r>
          </w:p>
        </w:tc>
        <w:tc>
          <w:tcPr>
            <w:tcW w:w="4520" w:type="dxa"/>
            <w:tcBorders>
              <w:top w:val="single" w:sz="4" w:space="0" w:color="auto"/>
              <w:left w:val="single" w:sz="4" w:space="0" w:color="auto"/>
              <w:bottom w:val="single" w:sz="4" w:space="0" w:color="auto"/>
              <w:right w:val="single" w:sz="4" w:space="0" w:color="auto"/>
            </w:tcBorders>
          </w:tcPr>
          <w:p w14:paraId="6FC0720E" w14:textId="77777777" w:rsidR="00A85D8A" w:rsidRPr="00614B7A" w:rsidRDefault="00A85D8A" w:rsidP="00BE3F9E">
            <w:pPr>
              <w:pStyle w:val="TAL"/>
            </w:pPr>
            <w:r w:rsidRPr="00614B7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4E46637" w14:textId="77777777" w:rsidR="00A85D8A" w:rsidRPr="00614B7A" w:rsidRDefault="00A85D8A" w:rsidP="00BE3F9E">
            <w:pPr>
              <w:pStyle w:val="TAC"/>
              <w:rPr>
                <w:lang w:eastAsia="zh-CN"/>
              </w:rPr>
            </w:pPr>
            <w:r w:rsidRPr="00614B7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3231D0" w14:textId="77777777" w:rsidR="00A85D8A" w:rsidRPr="00614B7A" w:rsidRDefault="00A85D8A" w:rsidP="00BE3F9E">
            <w:pPr>
              <w:pStyle w:val="TAL"/>
              <w:rPr>
                <w:lang w:eastAsia="zh-CN"/>
              </w:rPr>
            </w:pPr>
            <w:r w:rsidRPr="00614B7A">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65ADA644" w14:textId="77777777" w:rsidR="00A85D8A" w:rsidRPr="00614B7A" w:rsidRDefault="00A85D8A" w:rsidP="00BE3F9E">
            <w:pPr>
              <w:pStyle w:val="TAL"/>
              <w:rPr>
                <w:lang w:eastAsia="zh-CN"/>
              </w:rPr>
            </w:pPr>
            <w:r w:rsidRPr="00614B7A">
              <w:rPr>
                <w:lang w:eastAsia="zh-CN"/>
              </w:rPr>
              <w:t xml:space="preserve">UEs supporting 5GS TDD FR1 and </w:t>
            </w:r>
            <w:r w:rsidRPr="00614B7A">
              <w:rPr>
                <w:bCs/>
                <w:iCs/>
              </w:rPr>
              <w:t>single DCI based FDMSchemeA</w:t>
            </w:r>
            <w:r w:rsidRPr="00614B7A">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1D07743" w14:textId="77777777" w:rsidR="00A85D8A" w:rsidRPr="00614B7A" w:rsidRDefault="00A85D8A" w:rsidP="00BE3F9E">
            <w:pPr>
              <w:pStyle w:val="TAL"/>
              <w:rPr>
                <w:lang w:eastAsia="ko-KR"/>
              </w:rPr>
            </w:pPr>
            <w:r w:rsidRPr="00614B7A">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57C2925" w14:textId="77777777" w:rsidR="00A85D8A" w:rsidRPr="00614B7A" w:rsidRDefault="00A85D8A" w:rsidP="00BE3F9E">
            <w:pPr>
              <w:pStyle w:val="TAL"/>
            </w:pPr>
          </w:p>
        </w:tc>
      </w:tr>
      <w:tr w:rsidR="00A85D8A" w:rsidRPr="00614B7A" w14:paraId="2F4E5C4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B350172" w14:textId="77777777" w:rsidR="00A85D8A" w:rsidRPr="00614B7A" w:rsidRDefault="00A85D8A" w:rsidP="00BE3F9E">
            <w:pPr>
              <w:pStyle w:val="TAL"/>
            </w:pPr>
            <w:r w:rsidRPr="00614B7A">
              <w:t>5.2.3.2.14_1</w:t>
            </w:r>
          </w:p>
        </w:tc>
        <w:tc>
          <w:tcPr>
            <w:tcW w:w="4520" w:type="dxa"/>
            <w:tcBorders>
              <w:top w:val="single" w:sz="4" w:space="0" w:color="auto"/>
              <w:left w:val="single" w:sz="4" w:space="0" w:color="auto"/>
              <w:bottom w:val="single" w:sz="4" w:space="0" w:color="auto"/>
              <w:right w:val="single" w:sz="4" w:space="0" w:color="auto"/>
            </w:tcBorders>
          </w:tcPr>
          <w:p w14:paraId="3B857278" w14:textId="77777777" w:rsidR="00A85D8A" w:rsidRPr="00614B7A" w:rsidRDefault="00A85D8A" w:rsidP="00BE3F9E">
            <w:pPr>
              <w:pStyle w:val="TAL"/>
            </w:pPr>
            <w:r w:rsidRPr="00614B7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9852968" w14:textId="77777777" w:rsidR="00A85D8A" w:rsidRPr="00614B7A" w:rsidRDefault="00A85D8A" w:rsidP="00BE3F9E">
            <w:pPr>
              <w:pStyle w:val="TAC"/>
              <w:rPr>
                <w:lang w:eastAsia="zh-CN"/>
              </w:rPr>
            </w:pPr>
            <w:r w:rsidRPr="00614B7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923D04" w14:textId="77777777" w:rsidR="00A85D8A" w:rsidRPr="00614B7A" w:rsidRDefault="00A85D8A" w:rsidP="00BE3F9E">
            <w:pPr>
              <w:pStyle w:val="TAL"/>
              <w:rPr>
                <w:lang w:eastAsia="zh-CN"/>
              </w:rPr>
            </w:pPr>
            <w:r w:rsidRPr="00614B7A">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093BB22D" w14:textId="77777777" w:rsidR="00A85D8A" w:rsidRPr="00614B7A" w:rsidRDefault="00A85D8A" w:rsidP="00BE3F9E">
            <w:pPr>
              <w:pStyle w:val="TAL"/>
              <w:rPr>
                <w:lang w:eastAsia="zh-CN"/>
              </w:rPr>
            </w:pPr>
            <w:r w:rsidRPr="00614B7A">
              <w:rPr>
                <w:lang w:eastAsia="zh-CN"/>
              </w:rPr>
              <w:t xml:space="preserve">UEs supporting 5GS TDD FR1 and </w:t>
            </w:r>
            <w:r w:rsidRPr="00614B7A">
              <w:t>single-DCI based inter-slot TDM</w:t>
            </w:r>
            <w:r w:rsidRPr="00614B7A">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22F1527" w14:textId="77777777" w:rsidR="00A85D8A" w:rsidRPr="00614B7A" w:rsidRDefault="00A85D8A" w:rsidP="00BE3F9E">
            <w:pPr>
              <w:pStyle w:val="TAL"/>
              <w:rPr>
                <w:lang w:eastAsia="ko-KR"/>
              </w:rPr>
            </w:pPr>
            <w:r w:rsidRPr="00614B7A">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34B6AD5" w14:textId="77777777" w:rsidR="00A85D8A" w:rsidRPr="00614B7A" w:rsidRDefault="00A85D8A" w:rsidP="00BE3F9E">
            <w:pPr>
              <w:pStyle w:val="TAL"/>
            </w:pPr>
          </w:p>
        </w:tc>
      </w:tr>
      <w:tr w:rsidR="00A85D8A" w:rsidRPr="00614B7A" w14:paraId="139991A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C36BCAC" w14:textId="77777777" w:rsidR="00A85D8A" w:rsidRPr="00614B7A" w:rsidRDefault="00A85D8A" w:rsidP="00BE3F9E">
            <w:pPr>
              <w:pStyle w:val="TAL"/>
            </w:pPr>
            <w:r w:rsidRPr="00614B7A">
              <w:t>5.2A.2.1.1</w:t>
            </w:r>
          </w:p>
        </w:tc>
        <w:tc>
          <w:tcPr>
            <w:tcW w:w="4520" w:type="dxa"/>
            <w:tcBorders>
              <w:top w:val="single" w:sz="4" w:space="0" w:color="auto"/>
              <w:left w:val="single" w:sz="4" w:space="0" w:color="auto"/>
              <w:bottom w:val="single" w:sz="4" w:space="0" w:color="auto"/>
              <w:right w:val="single" w:sz="4" w:space="0" w:color="auto"/>
            </w:tcBorders>
          </w:tcPr>
          <w:p w14:paraId="0AF10B1F" w14:textId="77777777" w:rsidR="00A85D8A" w:rsidRPr="00614B7A" w:rsidRDefault="00A85D8A" w:rsidP="00BE3F9E">
            <w:pPr>
              <w:pStyle w:val="TAL"/>
            </w:pPr>
            <w:r w:rsidRPr="00614B7A">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5C4468D2" w14:textId="77777777" w:rsidR="00A85D8A" w:rsidRPr="00614B7A" w:rsidRDefault="00A85D8A" w:rsidP="00BE3F9E">
            <w:pPr>
              <w:pStyle w:val="TAC"/>
              <w:rPr>
                <w:lang w:eastAsia="zh-CN"/>
              </w:rPr>
            </w:pPr>
            <w:r w:rsidRPr="00614B7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7621D8" w14:textId="77777777" w:rsidR="00A85D8A" w:rsidRPr="00614B7A" w:rsidRDefault="00A85D8A" w:rsidP="00BE3F9E">
            <w:pPr>
              <w:pStyle w:val="TAL"/>
              <w:rPr>
                <w:lang w:eastAsia="zh-CN"/>
              </w:rPr>
            </w:pPr>
            <w:r w:rsidRPr="00614B7A">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9FD4858" w14:textId="77777777" w:rsidR="00A85D8A" w:rsidRPr="00614B7A" w:rsidRDefault="00A85D8A" w:rsidP="00BE3F9E">
            <w:pPr>
              <w:pStyle w:val="TAL"/>
              <w:rPr>
                <w:lang w:eastAsia="zh-CN"/>
              </w:rPr>
            </w:pPr>
            <w:r w:rsidRPr="00614B7A">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4CD0886" w14:textId="77777777" w:rsidR="00A85D8A" w:rsidRPr="00614B7A" w:rsidRDefault="00A85D8A" w:rsidP="00BE3F9E">
            <w:pPr>
              <w:pStyle w:val="TAL"/>
              <w:rPr>
                <w:lang w:eastAsia="ko-KR"/>
              </w:rPr>
            </w:pPr>
            <w:r w:rsidRPr="00614B7A">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68CCCB21" w14:textId="77777777" w:rsidR="00A85D8A" w:rsidRPr="00614B7A" w:rsidRDefault="00A85D8A" w:rsidP="00BE3F9E">
            <w:pPr>
              <w:pStyle w:val="TAL"/>
            </w:pPr>
            <w:r w:rsidRPr="00614B7A">
              <w:t>NOTE 1</w:t>
            </w:r>
          </w:p>
        </w:tc>
      </w:tr>
      <w:tr w:rsidR="00A85D8A" w:rsidRPr="00614B7A" w14:paraId="3FB8A84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5754CEC" w14:textId="77777777" w:rsidR="00A85D8A" w:rsidRPr="00614B7A" w:rsidRDefault="00A85D8A" w:rsidP="00BE3F9E">
            <w:pPr>
              <w:pStyle w:val="TAL"/>
            </w:pPr>
            <w:r w:rsidRPr="00614B7A">
              <w:t>5.2A.2.1.2</w:t>
            </w:r>
          </w:p>
        </w:tc>
        <w:tc>
          <w:tcPr>
            <w:tcW w:w="4520" w:type="dxa"/>
            <w:tcBorders>
              <w:top w:val="single" w:sz="4" w:space="0" w:color="auto"/>
              <w:left w:val="single" w:sz="4" w:space="0" w:color="auto"/>
              <w:bottom w:val="single" w:sz="4" w:space="0" w:color="auto"/>
              <w:right w:val="single" w:sz="4" w:space="0" w:color="auto"/>
            </w:tcBorders>
          </w:tcPr>
          <w:p w14:paraId="0014B562" w14:textId="77777777" w:rsidR="00A85D8A" w:rsidRPr="00614B7A" w:rsidRDefault="00A85D8A" w:rsidP="00BE3F9E">
            <w:pPr>
              <w:pStyle w:val="TAL"/>
            </w:pPr>
            <w:r w:rsidRPr="00614B7A">
              <w:t>2Rx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57F1432" w14:textId="77777777" w:rsidR="00A85D8A" w:rsidRPr="00614B7A" w:rsidRDefault="00A85D8A" w:rsidP="00BE3F9E">
            <w:pPr>
              <w:pStyle w:val="TAC"/>
              <w:rPr>
                <w:lang w:eastAsia="zh-CN"/>
              </w:rPr>
            </w:pPr>
            <w:r w:rsidRPr="00614B7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36805B" w14:textId="77777777" w:rsidR="00A85D8A" w:rsidRPr="00614B7A" w:rsidRDefault="00A85D8A" w:rsidP="00BE3F9E">
            <w:pPr>
              <w:pStyle w:val="TAL"/>
              <w:rPr>
                <w:lang w:eastAsia="zh-CN"/>
              </w:rPr>
            </w:pPr>
            <w:r w:rsidRPr="00614B7A">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0E70165" w14:textId="77777777" w:rsidR="00A85D8A" w:rsidRPr="00614B7A" w:rsidRDefault="00A85D8A" w:rsidP="00BE3F9E">
            <w:pPr>
              <w:pStyle w:val="TAL"/>
              <w:rPr>
                <w:lang w:eastAsia="zh-CN"/>
              </w:rPr>
            </w:pPr>
            <w:r w:rsidRPr="00614B7A">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92D4D78" w14:textId="77777777" w:rsidR="00A85D8A" w:rsidRPr="00614B7A" w:rsidRDefault="00A85D8A" w:rsidP="00BE3F9E">
            <w:pPr>
              <w:pStyle w:val="TAL"/>
              <w:rPr>
                <w:lang w:eastAsia="ko-KR"/>
              </w:rPr>
            </w:pPr>
            <w:r w:rsidRPr="00614B7A">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4A01BCE6" w14:textId="77777777" w:rsidR="00A85D8A" w:rsidRPr="00614B7A" w:rsidRDefault="00A85D8A" w:rsidP="00BE3F9E">
            <w:pPr>
              <w:pStyle w:val="TAL"/>
            </w:pPr>
            <w:r w:rsidRPr="00614B7A">
              <w:t>NOTE 1</w:t>
            </w:r>
          </w:p>
        </w:tc>
      </w:tr>
      <w:tr w:rsidR="00A85D8A" w:rsidRPr="00614B7A" w14:paraId="05AE21A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A1BCA9D" w14:textId="77777777" w:rsidR="00A85D8A" w:rsidRPr="00614B7A" w:rsidRDefault="00A85D8A" w:rsidP="00BE3F9E">
            <w:pPr>
              <w:pStyle w:val="TAL"/>
            </w:pPr>
            <w:r w:rsidRPr="00614B7A">
              <w:t>5.2A.2.1.3</w:t>
            </w:r>
          </w:p>
        </w:tc>
        <w:tc>
          <w:tcPr>
            <w:tcW w:w="4520" w:type="dxa"/>
            <w:tcBorders>
              <w:top w:val="single" w:sz="4" w:space="0" w:color="auto"/>
              <w:left w:val="single" w:sz="4" w:space="0" w:color="auto"/>
              <w:bottom w:val="single" w:sz="4" w:space="0" w:color="auto"/>
              <w:right w:val="single" w:sz="4" w:space="0" w:color="auto"/>
            </w:tcBorders>
          </w:tcPr>
          <w:p w14:paraId="0738AC53" w14:textId="77777777" w:rsidR="00A85D8A" w:rsidRPr="00614B7A" w:rsidRDefault="00A85D8A" w:rsidP="00BE3F9E">
            <w:pPr>
              <w:pStyle w:val="TAL"/>
            </w:pPr>
            <w:r w:rsidRPr="00614B7A">
              <w:t>2Rx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437A3FA" w14:textId="77777777" w:rsidR="00A85D8A" w:rsidRPr="00614B7A" w:rsidRDefault="00A85D8A" w:rsidP="00BE3F9E">
            <w:pPr>
              <w:pStyle w:val="TAC"/>
              <w:rPr>
                <w:lang w:eastAsia="zh-CN"/>
              </w:rPr>
            </w:pPr>
            <w:r w:rsidRPr="00614B7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9A6DAA" w14:textId="77777777" w:rsidR="00A85D8A" w:rsidRPr="00614B7A" w:rsidRDefault="00A85D8A" w:rsidP="00BE3F9E">
            <w:pPr>
              <w:pStyle w:val="TAL"/>
              <w:rPr>
                <w:lang w:eastAsia="zh-CN"/>
              </w:rPr>
            </w:pPr>
            <w:r w:rsidRPr="00614B7A">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06DBCF2" w14:textId="77777777" w:rsidR="00A85D8A" w:rsidRPr="00614B7A" w:rsidRDefault="00A85D8A" w:rsidP="00BE3F9E">
            <w:pPr>
              <w:pStyle w:val="TAL"/>
              <w:rPr>
                <w:lang w:eastAsia="zh-CN"/>
              </w:rPr>
            </w:pPr>
            <w:r w:rsidRPr="00614B7A">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CF64D81" w14:textId="77777777" w:rsidR="00A85D8A" w:rsidRPr="00614B7A" w:rsidRDefault="00A85D8A" w:rsidP="00BE3F9E">
            <w:pPr>
              <w:pStyle w:val="TAL"/>
              <w:rPr>
                <w:lang w:eastAsia="ko-KR"/>
              </w:rPr>
            </w:pPr>
            <w:r w:rsidRPr="00614B7A">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7008338A" w14:textId="77777777" w:rsidR="00A85D8A" w:rsidRPr="00614B7A" w:rsidRDefault="00A85D8A" w:rsidP="00BE3F9E">
            <w:pPr>
              <w:pStyle w:val="TAL"/>
            </w:pPr>
            <w:r w:rsidRPr="00614B7A">
              <w:t>NOTE 1</w:t>
            </w:r>
          </w:p>
        </w:tc>
      </w:tr>
      <w:tr w:rsidR="00A85D8A" w:rsidRPr="00614B7A" w14:paraId="5957349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44CF7EE" w14:textId="77777777" w:rsidR="00A85D8A" w:rsidRPr="00614B7A" w:rsidRDefault="00A85D8A" w:rsidP="00BE3F9E">
            <w:pPr>
              <w:pStyle w:val="TAL"/>
            </w:pPr>
            <w:r w:rsidRPr="00614B7A">
              <w:t>5.2A.2.2.1</w:t>
            </w:r>
          </w:p>
        </w:tc>
        <w:tc>
          <w:tcPr>
            <w:tcW w:w="4520" w:type="dxa"/>
            <w:tcBorders>
              <w:top w:val="single" w:sz="4" w:space="0" w:color="auto"/>
              <w:left w:val="single" w:sz="4" w:space="0" w:color="auto"/>
              <w:bottom w:val="single" w:sz="4" w:space="0" w:color="auto"/>
              <w:right w:val="single" w:sz="4" w:space="0" w:color="auto"/>
            </w:tcBorders>
          </w:tcPr>
          <w:p w14:paraId="17D02228" w14:textId="77777777" w:rsidR="00A85D8A" w:rsidRPr="00614B7A" w:rsidRDefault="00A85D8A" w:rsidP="00BE3F9E">
            <w:pPr>
              <w:pStyle w:val="TAL"/>
            </w:pPr>
            <w:r w:rsidRPr="00614B7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6BB10F4" w14:textId="77777777" w:rsidR="00A85D8A" w:rsidRPr="00614B7A" w:rsidRDefault="00A85D8A" w:rsidP="00BE3F9E">
            <w:pPr>
              <w:pStyle w:val="TAC"/>
              <w:rPr>
                <w:lang w:eastAsia="zh-CN"/>
              </w:rPr>
            </w:pPr>
            <w:r w:rsidRPr="00614B7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8631DC" w14:textId="77777777" w:rsidR="00A85D8A" w:rsidRPr="00614B7A" w:rsidRDefault="00A85D8A" w:rsidP="00BE3F9E">
            <w:pPr>
              <w:pStyle w:val="TAL"/>
              <w:rPr>
                <w:lang w:eastAsia="zh-CN"/>
              </w:rPr>
            </w:pPr>
            <w:r w:rsidRPr="00614B7A">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433C13A" w14:textId="77777777" w:rsidR="00A85D8A" w:rsidRPr="00614B7A" w:rsidRDefault="00A85D8A" w:rsidP="00BE3F9E">
            <w:pPr>
              <w:pStyle w:val="TAL"/>
              <w:rPr>
                <w:lang w:eastAsia="zh-CN"/>
              </w:rPr>
            </w:pPr>
            <w:r w:rsidRPr="00614B7A">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088B51A" w14:textId="77777777" w:rsidR="00A85D8A" w:rsidRPr="00614B7A" w:rsidRDefault="00A85D8A" w:rsidP="00BE3F9E">
            <w:pPr>
              <w:pStyle w:val="TAL"/>
              <w:rPr>
                <w:lang w:eastAsia="ko-KR"/>
              </w:rPr>
            </w:pPr>
            <w:r w:rsidRPr="00614B7A">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6798508E" w14:textId="77777777" w:rsidR="00A85D8A" w:rsidRPr="00614B7A" w:rsidRDefault="00A85D8A" w:rsidP="00BE3F9E">
            <w:pPr>
              <w:pStyle w:val="TAL"/>
            </w:pPr>
            <w:r w:rsidRPr="00614B7A">
              <w:t>NOTE 1</w:t>
            </w:r>
          </w:p>
        </w:tc>
      </w:tr>
      <w:tr w:rsidR="00A85D8A" w:rsidRPr="00614B7A" w14:paraId="0D79145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188AED8" w14:textId="77777777" w:rsidR="00A85D8A" w:rsidRPr="00614B7A" w:rsidRDefault="00A85D8A" w:rsidP="00BE3F9E">
            <w:pPr>
              <w:pStyle w:val="TAL"/>
            </w:pPr>
            <w:r w:rsidRPr="00614B7A">
              <w:t>5.2A.2.2.2</w:t>
            </w:r>
          </w:p>
        </w:tc>
        <w:tc>
          <w:tcPr>
            <w:tcW w:w="4520" w:type="dxa"/>
            <w:tcBorders>
              <w:top w:val="single" w:sz="4" w:space="0" w:color="auto"/>
              <w:left w:val="single" w:sz="4" w:space="0" w:color="auto"/>
              <w:bottom w:val="single" w:sz="4" w:space="0" w:color="auto"/>
              <w:right w:val="single" w:sz="4" w:space="0" w:color="auto"/>
            </w:tcBorders>
          </w:tcPr>
          <w:p w14:paraId="73A833DC" w14:textId="77777777" w:rsidR="00A85D8A" w:rsidRPr="00614B7A" w:rsidRDefault="00A85D8A" w:rsidP="00BE3F9E">
            <w:pPr>
              <w:pStyle w:val="TAL"/>
            </w:pPr>
            <w:r w:rsidRPr="00614B7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6DA8340" w14:textId="77777777" w:rsidR="00A85D8A" w:rsidRPr="00614B7A" w:rsidRDefault="00A85D8A" w:rsidP="00BE3F9E">
            <w:pPr>
              <w:pStyle w:val="TAC"/>
              <w:rPr>
                <w:lang w:eastAsia="zh-CN"/>
              </w:rPr>
            </w:pPr>
            <w:r w:rsidRPr="00614B7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E9E4B9" w14:textId="77777777" w:rsidR="00A85D8A" w:rsidRPr="00614B7A" w:rsidRDefault="00A85D8A" w:rsidP="00BE3F9E">
            <w:pPr>
              <w:pStyle w:val="TAL"/>
              <w:rPr>
                <w:lang w:eastAsia="zh-CN"/>
              </w:rPr>
            </w:pPr>
            <w:r w:rsidRPr="00614B7A">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2F86912" w14:textId="77777777" w:rsidR="00A85D8A" w:rsidRPr="00614B7A" w:rsidRDefault="00A85D8A" w:rsidP="00BE3F9E">
            <w:pPr>
              <w:pStyle w:val="TAL"/>
              <w:rPr>
                <w:lang w:eastAsia="zh-CN"/>
              </w:rPr>
            </w:pPr>
            <w:r w:rsidRPr="00614B7A">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EE3A58A" w14:textId="77777777" w:rsidR="00A85D8A" w:rsidRPr="00614B7A" w:rsidRDefault="00A85D8A" w:rsidP="00BE3F9E">
            <w:pPr>
              <w:pStyle w:val="TAL"/>
              <w:rPr>
                <w:lang w:eastAsia="ko-KR"/>
              </w:rPr>
            </w:pPr>
            <w:r w:rsidRPr="00614B7A">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0E527C59" w14:textId="77777777" w:rsidR="00A85D8A" w:rsidRPr="00614B7A" w:rsidRDefault="00A85D8A" w:rsidP="00BE3F9E">
            <w:pPr>
              <w:pStyle w:val="TAL"/>
            </w:pPr>
            <w:r w:rsidRPr="00614B7A">
              <w:t>NOTE 1</w:t>
            </w:r>
          </w:p>
        </w:tc>
      </w:tr>
      <w:tr w:rsidR="00A85D8A" w:rsidRPr="00614B7A" w14:paraId="0D37A0C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90CFA74" w14:textId="77777777" w:rsidR="00A85D8A" w:rsidRPr="00614B7A" w:rsidRDefault="00A85D8A" w:rsidP="00BE3F9E">
            <w:pPr>
              <w:pStyle w:val="TAL"/>
            </w:pPr>
            <w:r w:rsidRPr="00614B7A">
              <w:t>5.2A.2.2.3</w:t>
            </w:r>
          </w:p>
        </w:tc>
        <w:tc>
          <w:tcPr>
            <w:tcW w:w="4520" w:type="dxa"/>
            <w:tcBorders>
              <w:top w:val="single" w:sz="4" w:space="0" w:color="auto"/>
              <w:left w:val="single" w:sz="4" w:space="0" w:color="auto"/>
              <w:bottom w:val="single" w:sz="4" w:space="0" w:color="auto"/>
              <w:right w:val="single" w:sz="4" w:space="0" w:color="auto"/>
            </w:tcBorders>
          </w:tcPr>
          <w:p w14:paraId="01F13998" w14:textId="77777777" w:rsidR="00A85D8A" w:rsidRPr="00614B7A" w:rsidRDefault="00A85D8A" w:rsidP="00BE3F9E">
            <w:pPr>
              <w:pStyle w:val="TAL"/>
            </w:pPr>
            <w:r w:rsidRPr="00614B7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1E3B1CAA" w14:textId="77777777" w:rsidR="00A85D8A" w:rsidRPr="00614B7A" w:rsidRDefault="00A85D8A" w:rsidP="00BE3F9E">
            <w:pPr>
              <w:pStyle w:val="TAC"/>
              <w:rPr>
                <w:lang w:eastAsia="zh-CN"/>
              </w:rPr>
            </w:pPr>
            <w:r w:rsidRPr="00614B7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CC77230" w14:textId="77777777" w:rsidR="00A85D8A" w:rsidRPr="00614B7A" w:rsidRDefault="00A85D8A" w:rsidP="00BE3F9E">
            <w:pPr>
              <w:pStyle w:val="TAL"/>
              <w:rPr>
                <w:lang w:eastAsia="zh-CN"/>
              </w:rPr>
            </w:pPr>
            <w:r w:rsidRPr="00614B7A">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A747067" w14:textId="77777777" w:rsidR="00A85D8A" w:rsidRPr="00614B7A" w:rsidRDefault="00A85D8A" w:rsidP="00BE3F9E">
            <w:pPr>
              <w:pStyle w:val="TAL"/>
              <w:rPr>
                <w:lang w:eastAsia="zh-CN"/>
              </w:rPr>
            </w:pPr>
            <w:r w:rsidRPr="00614B7A">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10091EE0" w14:textId="77777777" w:rsidR="00A85D8A" w:rsidRPr="00614B7A" w:rsidRDefault="00A85D8A" w:rsidP="00BE3F9E">
            <w:pPr>
              <w:pStyle w:val="TAL"/>
              <w:rPr>
                <w:lang w:eastAsia="ko-KR"/>
              </w:rPr>
            </w:pPr>
            <w:r w:rsidRPr="00614B7A">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48F229BA" w14:textId="77777777" w:rsidR="00A85D8A" w:rsidRPr="00614B7A" w:rsidRDefault="00A85D8A" w:rsidP="00BE3F9E">
            <w:pPr>
              <w:pStyle w:val="TAL"/>
            </w:pPr>
            <w:r w:rsidRPr="00614B7A">
              <w:t>NOTE 1</w:t>
            </w:r>
          </w:p>
        </w:tc>
      </w:tr>
      <w:tr w:rsidR="00A85D8A" w:rsidRPr="00614B7A" w14:paraId="725E701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A20EFAE" w14:textId="77777777" w:rsidR="00A85D8A" w:rsidRPr="00614B7A" w:rsidRDefault="00A85D8A" w:rsidP="00BE3F9E">
            <w:pPr>
              <w:pStyle w:val="TAL"/>
            </w:pPr>
            <w:r w:rsidRPr="00614B7A">
              <w:t>5.2A.3.1.1</w:t>
            </w:r>
          </w:p>
        </w:tc>
        <w:tc>
          <w:tcPr>
            <w:tcW w:w="4520" w:type="dxa"/>
            <w:tcBorders>
              <w:top w:val="single" w:sz="4" w:space="0" w:color="auto"/>
              <w:left w:val="single" w:sz="4" w:space="0" w:color="auto"/>
              <w:bottom w:val="single" w:sz="4" w:space="0" w:color="auto"/>
              <w:right w:val="single" w:sz="4" w:space="0" w:color="auto"/>
            </w:tcBorders>
          </w:tcPr>
          <w:p w14:paraId="4C97AED1" w14:textId="77777777" w:rsidR="00A85D8A" w:rsidRPr="00614B7A" w:rsidRDefault="00A85D8A" w:rsidP="00BE3F9E">
            <w:pPr>
              <w:pStyle w:val="TAL"/>
            </w:pPr>
            <w:r w:rsidRPr="00614B7A">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721A6223" w14:textId="77777777" w:rsidR="00A85D8A" w:rsidRPr="00614B7A" w:rsidRDefault="00A85D8A" w:rsidP="00BE3F9E">
            <w:pPr>
              <w:pStyle w:val="TAC"/>
              <w:rPr>
                <w:lang w:eastAsia="zh-CN"/>
              </w:rPr>
            </w:pPr>
            <w:r w:rsidRPr="00614B7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33CD3A" w14:textId="77777777" w:rsidR="00A85D8A" w:rsidRPr="00614B7A" w:rsidRDefault="00A85D8A" w:rsidP="00BE3F9E">
            <w:pPr>
              <w:pStyle w:val="TAL"/>
              <w:rPr>
                <w:lang w:eastAsia="zh-CN"/>
              </w:rPr>
            </w:pPr>
            <w:r w:rsidRPr="00614B7A">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355154B" w14:textId="77777777" w:rsidR="00A85D8A" w:rsidRPr="00614B7A" w:rsidRDefault="00A85D8A" w:rsidP="00BE3F9E">
            <w:pPr>
              <w:pStyle w:val="TAL"/>
              <w:rPr>
                <w:lang w:eastAsia="zh-CN"/>
              </w:rPr>
            </w:pPr>
            <w:r w:rsidRPr="00614B7A">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21EB564" w14:textId="77777777" w:rsidR="00A85D8A" w:rsidRPr="00614B7A" w:rsidRDefault="00A85D8A" w:rsidP="00BE3F9E">
            <w:pPr>
              <w:pStyle w:val="TAL"/>
              <w:rPr>
                <w:lang w:eastAsia="ko-KR"/>
              </w:rPr>
            </w:pPr>
            <w:r w:rsidRPr="00614B7A">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6F217A51" w14:textId="77777777" w:rsidR="00A85D8A" w:rsidRPr="00614B7A" w:rsidRDefault="00A85D8A" w:rsidP="00BE3F9E">
            <w:pPr>
              <w:pStyle w:val="TAL"/>
            </w:pPr>
            <w:r w:rsidRPr="00614B7A">
              <w:t>NOTE 1</w:t>
            </w:r>
          </w:p>
        </w:tc>
      </w:tr>
      <w:tr w:rsidR="00A85D8A" w:rsidRPr="00614B7A" w14:paraId="66B5290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BFED3BC" w14:textId="77777777" w:rsidR="00A85D8A" w:rsidRPr="00614B7A" w:rsidRDefault="00A85D8A" w:rsidP="00BE3F9E">
            <w:pPr>
              <w:pStyle w:val="TAL"/>
            </w:pPr>
            <w:r w:rsidRPr="00614B7A">
              <w:lastRenderedPageBreak/>
              <w:t>5.2A.3.1.2</w:t>
            </w:r>
          </w:p>
        </w:tc>
        <w:tc>
          <w:tcPr>
            <w:tcW w:w="4520" w:type="dxa"/>
            <w:tcBorders>
              <w:top w:val="single" w:sz="4" w:space="0" w:color="auto"/>
              <w:left w:val="single" w:sz="4" w:space="0" w:color="auto"/>
              <w:bottom w:val="single" w:sz="4" w:space="0" w:color="auto"/>
              <w:right w:val="single" w:sz="4" w:space="0" w:color="auto"/>
            </w:tcBorders>
          </w:tcPr>
          <w:p w14:paraId="6A0DA1BF" w14:textId="77777777" w:rsidR="00A85D8A" w:rsidRPr="00614B7A" w:rsidRDefault="00A85D8A" w:rsidP="00BE3F9E">
            <w:pPr>
              <w:pStyle w:val="TAL"/>
            </w:pPr>
            <w:r w:rsidRPr="00614B7A">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802FD0C" w14:textId="77777777" w:rsidR="00A85D8A" w:rsidRPr="00614B7A" w:rsidRDefault="00A85D8A" w:rsidP="00BE3F9E">
            <w:pPr>
              <w:pStyle w:val="TAC"/>
              <w:rPr>
                <w:lang w:eastAsia="zh-CN"/>
              </w:rPr>
            </w:pPr>
            <w:r w:rsidRPr="00614B7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5B274FA" w14:textId="77777777" w:rsidR="00A85D8A" w:rsidRPr="00614B7A" w:rsidRDefault="00A85D8A" w:rsidP="00BE3F9E">
            <w:pPr>
              <w:pStyle w:val="TAL"/>
              <w:rPr>
                <w:lang w:eastAsia="zh-CN"/>
              </w:rPr>
            </w:pPr>
            <w:r w:rsidRPr="00614B7A">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A3E5676" w14:textId="77777777" w:rsidR="00A85D8A" w:rsidRPr="00614B7A" w:rsidRDefault="00A85D8A" w:rsidP="00BE3F9E">
            <w:pPr>
              <w:pStyle w:val="TAL"/>
              <w:rPr>
                <w:lang w:eastAsia="zh-CN"/>
              </w:rPr>
            </w:pPr>
            <w:r w:rsidRPr="00614B7A">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487DD2F" w14:textId="77777777" w:rsidR="00A85D8A" w:rsidRPr="00614B7A" w:rsidRDefault="00A85D8A" w:rsidP="00BE3F9E">
            <w:pPr>
              <w:pStyle w:val="TAL"/>
              <w:rPr>
                <w:lang w:eastAsia="ko-KR"/>
              </w:rPr>
            </w:pPr>
            <w:r w:rsidRPr="00614B7A">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2B3D38B4" w14:textId="77777777" w:rsidR="00A85D8A" w:rsidRPr="00614B7A" w:rsidRDefault="00A85D8A" w:rsidP="00BE3F9E">
            <w:pPr>
              <w:pStyle w:val="TAL"/>
            </w:pPr>
            <w:r w:rsidRPr="00614B7A">
              <w:t>NOTE 1</w:t>
            </w:r>
          </w:p>
        </w:tc>
      </w:tr>
      <w:tr w:rsidR="00A85D8A" w:rsidRPr="00614B7A" w14:paraId="4C71B47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4EF4EBDB" w14:textId="77777777" w:rsidR="00A85D8A" w:rsidRPr="00614B7A" w:rsidRDefault="00A85D8A" w:rsidP="00BE3F9E">
            <w:pPr>
              <w:pStyle w:val="TAL"/>
            </w:pPr>
            <w:r w:rsidRPr="00614B7A">
              <w:t>5.2A.3.1.3</w:t>
            </w:r>
          </w:p>
        </w:tc>
        <w:tc>
          <w:tcPr>
            <w:tcW w:w="4520" w:type="dxa"/>
            <w:tcBorders>
              <w:top w:val="single" w:sz="4" w:space="0" w:color="auto"/>
              <w:left w:val="single" w:sz="4" w:space="0" w:color="auto"/>
              <w:bottom w:val="single" w:sz="4" w:space="0" w:color="auto"/>
              <w:right w:val="single" w:sz="4" w:space="0" w:color="auto"/>
            </w:tcBorders>
          </w:tcPr>
          <w:p w14:paraId="25090E5F" w14:textId="77777777" w:rsidR="00A85D8A" w:rsidRPr="00614B7A" w:rsidRDefault="00A85D8A" w:rsidP="00BE3F9E">
            <w:pPr>
              <w:pStyle w:val="TAL"/>
            </w:pPr>
            <w:r w:rsidRPr="00614B7A">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77915DF" w14:textId="77777777" w:rsidR="00A85D8A" w:rsidRPr="00614B7A" w:rsidRDefault="00A85D8A" w:rsidP="00BE3F9E">
            <w:pPr>
              <w:pStyle w:val="TAC"/>
              <w:rPr>
                <w:lang w:eastAsia="zh-CN"/>
              </w:rPr>
            </w:pPr>
            <w:r w:rsidRPr="00614B7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B48F12B" w14:textId="77777777" w:rsidR="00A85D8A" w:rsidRPr="00614B7A" w:rsidRDefault="00A85D8A" w:rsidP="00BE3F9E">
            <w:pPr>
              <w:pStyle w:val="TAL"/>
              <w:rPr>
                <w:lang w:eastAsia="zh-CN"/>
              </w:rPr>
            </w:pPr>
            <w:r w:rsidRPr="00614B7A">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858BA57" w14:textId="77777777" w:rsidR="00A85D8A" w:rsidRPr="00614B7A" w:rsidRDefault="00A85D8A" w:rsidP="00BE3F9E">
            <w:pPr>
              <w:pStyle w:val="TAL"/>
              <w:rPr>
                <w:lang w:eastAsia="zh-CN"/>
              </w:rPr>
            </w:pPr>
            <w:r w:rsidRPr="00614B7A">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EF16C87" w14:textId="77777777" w:rsidR="00A85D8A" w:rsidRPr="00614B7A" w:rsidRDefault="00A85D8A" w:rsidP="00BE3F9E">
            <w:pPr>
              <w:pStyle w:val="TAL"/>
              <w:rPr>
                <w:lang w:eastAsia="ko-KR"/>
              </w:rPr>
            </w:pPr>
            <w:r w:rsidRPr="00614B7A">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3EDD577A" w14:textId="77777777" w:rsidR="00A85D8A" w:rsidRPr="00614B7A" w:rsidRDefault="00A85D8A" w:rsidP="00BE3F9E">
            <w:pPr>
              <w:pStyle w:val="TAL"/>
            </w:pPr>
            <w:r w:rsidRPr="00614B7A">
              <w:t>NOTE 1</w:t>
            </w:r>
          </w:p>
        </w:tc>
      </w:tr>
      <w:tr w:rsidR="00A85D8A" w:rsidRPr="00614B7A" w14:paraId="295632A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41252E92" w14:textId="77777777" w:rsidR="00A85D8A" w:rsidRPr="00614B7A" w:rsidRDefault="00A85D8A" w:rsidP="00BE3F9E">
            <w:pPr>
              <w:pStyle w:val="TAL"/>
            </w:pPr>
            <w:r w:rsidRPr="00614B7A">
              <w:t>5.2A.3A.1.1</w:t>
            </w:r>
          </w:p>
        </w:tc>
        <w:tc>
          <w:tcPr>
            <w:tcW w:w="4520" w:type="dxa"/>
            <w:tcBorders>
              <w:top w:val="single" w:sz="4" w:space="0" w:color="auto"/>
              <w:left w:val="single" w:sz="4" w:space="0" w:color="auto"/>
              <w:bottom w:val="single" w:sz="4" w:space="0" w:color="auto"/>
              <w:right w:val="single" w:sz="4" w:space="0" w:color="auto"/>
            </w:tcBorders>
          </w:tcPr>
          <w:p w14:paraId="4A785BBF" w14:textId="77777777" w:rsidR="00A85D8A" w:rsidRPr="00614B7A" w:rsidRDefault="00A85D8A" w:rsidP="00BE3F9E">
            <w:pPr>
              <w:pStyle w:val="TAL"/>
            </w:pPr>
            <w:r w:rsidRPr="00614B7A">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6649DE2" w14:textId="77777777" w:rsidR="00A85D8A" w:rsidRPr="00614B7A" w:rsidRDefault="00A85D8A" w:rsidP="00BE3F9E">
            <w:pPr>
              <w:pStyle w:val="TAC"/>
              <w:rPr>
                <w:lang w:eastAsia="zh-CN"/>
              </w:rPr>
            </w:pPr>
            <w:r w:rsidRPr="00614B7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D09A55E" w14:textId="77777777" w:rsidR="00A85D8A" w:rsidRPr="00614B7A" w:rsidRDefault="00A85D8A" w:rsidP="00BE3F9E">
            <w:pPr>
              <w:pStyle w:val="TAL"/>
              <w:rPr>
                <w:lang w:eastAsia="zh-CN"/>
              </w:rPr>
            </w:pPr>
            <w:r w:rsidRPr="00614B7A">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619DED0" w14:textId="77777777" w:rsidR="00A85D8A" w:rsidRPr="00614B7A" w:rsidRDefault="00A85D8A" w:rsidP="00BE3F9E">
            <w:pPr>
              <w:pStyle w:val="TAL"/>
              <w:rPr>
                <w:lang w:eastAsia="zh-CN"/>
              </w:rPr>
            </w:pPr>
            <w:r w:rsidRPr="00614B7A">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985BF55" w14:textId="77777777" w:rsidR="00A85D8A" w:rsidRPr="00614B7A" w:rsidRDefault="00A85D8A" w:rsidP="00BE3F9E">
            <w:pPr>
              <w:pStyle w:val="TAL"/>
              <w:rPr>
                <w:lang w:eastAsia="ko-KR"/>
              </w:rPr>
            </w:pPr>
            <w:r w:rsidRPr="00614B7A">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5B09FDB0" w14:textId="77777777" w:rsidR="00A85D8A" w:rsidRPr="00614B7A" w:rsidRDefault="00A85D8A" w:rsidP="00BE3F9E">
            <w:pPr>
              <w:pStyle w:val="TAL"/>
            </w:pPr>
            <w:r w:rsidRPr="00614B7A">
              <w:t>NOTE 1</w:t>
            </w:r>
          </w:p>
        </w:tc>
      </w:tr>
      <w:tr w:rsidR="00A85D8A" w:rsidRPr="00614B7A" w14:paraId="4017DB5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AE2628C" w14:textId="77777777" w:rsidR="00A85D8A" w:rsidRPr="00614B7A" w:rsidRDefault="00A85D8A" w:rsidP="00BE3F9E">
            <w:pPr>
              <w:pStyle w:val="TAL"/>
            </w:pPr>
            <w:r w:rsidRPr="00614B7A">
              <w:t>5.2A.3A.1.2</w:t>
            </w:r>
          </w:p>
        </w:tc>
        <w:tc>
          <w:tcPr>
            <w:tcW w:w="4520" w:type="dxa"/>
            <w:tcBorders>
              <w:top w:val="single" w:sz="4" w:space="0" w:color="auto"/>
              <w:left w:val="single" w:sz="4" w:space="0" w:color="auto"/>
              <w:bottom w:val="single" w:sz="4" w:space="0" w:color="auto"/>
              <w:right w:val="single" w:sz="4" w:space="0" w:color="auto"/>
            </w:tcBorders>
          </w:tcPr>
          <w:p w14:paraId="09EB76F2" w14:textId="77777777" w:rsidR="00A85D8A" w:rsidRPr="00614B7A" w:rsidRDefault="00A85D8A" w:rsidP="00BE3F9E">
            <w:pPr>
              <w:pStyle w:val="TAL"/>
            </w:pPr>
            <w:r w:rsidRPr="00614B7A">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93ECC8D" w14:textId="77777777" w:rsidR="00A85D8A" w:rsidRPr="00614B7A" w:rsidRDefault="00A85D8A" w:rsidP="00BE3F9E">
            <w:pPr>
              <w:pStyle w:val="TAC"/>
              <w:rPr>
                <w:lang w:eastAsia="zh-CN"/>
              </w:rPr>
            </w:pPr>
            <w:r w:rsidRPr="00614B7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39FE42" w14:textId="77777777" w:rsidR="00A85D8A" w:rsidRPr="00614B7A" w:rsidRDefault="00A85D8A" w:rsidP="00BE3F9E">
            <w:pPr>
              <w:pStyle w:val="TAL"/>
              <w:rPr>
                <w:lang w:eastAsia="zh-CN"/>
              </w:rPr>
            </w:pPr>
            <w:r w:rsidRPr="00614B7A">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0DC1D4A" w14:textId="77777777" w:rsidR="00A85D8A" w:rsidRPr="00614B7A" w:rsidRDefault="00A85D8A" w:rsidP="00BE3F9E">
            <w:pPr>
              <w:pStyle w:val="TAL"/>
              <w:rPr>
                <w:lang w:eastAsia="zh-CN"/>
              </w:rPr>
            </w:pPr>
            <w:r w:rsidRPr="00614B7A">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75C8EA0" w14:textId="77777777" w:rsidR="00A85D8A" w:rsidRPr="00614B7A" w:rsidRDefault="00A85D8A" w:rsidP="00BE3F9E">
            <w:pPr>
              <w:pStyle w:val="TAL"/>
              <w:rPr>
                <w:lang w:eastAsia="ko-KR"/>
              </w:rPr>
            </w:pPr>
            <w:r w:rsidRPr="00614B7A">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44D87BF2" w14:textId="77777777" w:rsidR="00A85D8A" w:rsidRPr="00614B7A" w:rsidRDefault="00A85D8A" w:rsidP="00BE3F9E">
            <w:pPr>
              <w:pStyle w:val="TAL"/>
            </w:pPr>
            <w:r w:rsidRPr="00614B7A">
              <w:t>NOTE 1</w:t>
            </w:r>
          </w:p>
        </w:tc>
      </w:tr>
      <w:tr w:rsidR="00A85D8A" w:rsidRPr="00614B7A" w14:paraId="0DDB5A8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E476090" w14:textId="77777777" w:rsidR="00A85D8A" w:rsidRPr="00614B7A" w:rsidRDefault="00A85D8A" w:rsidP="00BE3F9E">
            <w:pPr>
              <w:pStyle w:val="TAL"/>
            </w:pPr>
            <w:r w:rsidRPr="00614B7A">
              <w:t>5.2A.3A.1.3</w:t>
            </w:r>
          </w:p>
        </w:tc>
        <w:tc>
          <w:tcPr>
            <w:tcW w:w="4520" w:type="dxa"/>
            <w:tcBorders>
              <w:top w:val="single" w:sz="4" w:space="0" w:color="auto"/>
              <w:left w:val="single" w:sz="4" w:space="0" w:color="auto"/>
              <w:bottom w:val="single" w:sz="4" w:space="0" w:color="auto"/>
              <w:right w:val="single" w:sz="4" w:space="0" w:color="auto"/>
            </w:tcBorders>
          </w:tcPr>
          <w:p w14:paraId="43507617" w14:textId="77777777" w:rsidR="00A85D8A" w:rsidRPr="00614B7A" w:rsidRDefault="00A85D8A" w:rsidP="00BE3F9E">
            <w:pPr>
              <w:pStyle w:val="TAL"/>
            </w:pPr>
            <w:r w:rsidRPr="00614B7A">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00CF1AEA" w14:textId="77777777" w:rsidR="00A85D8A" w:rsidRPr="00614B7A" w:rsidRDefault="00A85D8A" w:rsidP="00BE3F9E">
            <w:pPr>
              <w:pStyle w:val="TAC"/>
              <w:rPr>
                <w:lang w:eastAsia="zh-CN"/>
              </w:rPr>
            </w:pPr>
            <w:r w:rsidRPr="00614B7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482C38" w14:textId="77777777" w:rsidR="00A85D8A" w:rsidRPr="00614B7A" w:rsidRDefault="00A85D8A" w:rsidP="00BE3F9E">
            <w:pPr>
              <w:pStyle w:val="TAL"/>
              <w:rPr>
                <w:lang w:eastAsia="zh-CN"/>
              </w:rPr>
            </w:pPr>
            <w:r w:rsidRPr="00614B7A">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FD5366F" w14:textId="77777777" w:rsidR="00A85D8A" w:rsidRPr="00614B7A" w:rsidRDefault="00A85D8A" w:rsidP="00BE3F9E">
            <w:pPr>
              <w:pStyle w:val="TAL"/>
              <w:rPr>
                <w:lang w:eastAsia="zh-CN"/>
              </w:rPr>
            </w:pPr>
            <w:r w:rsidRPr="00614B7A">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19640B7" w14:textId="77777777" w:rsidR="00A85D8A" w:rsidRPr="00614B7A" w:rsidRDefault="00A85D8A" w:rsidP="00BE3F9E">
            <w:pPr>
              <w:pStyle w:val="TAL"/>
              <w:rPr>
                <w:lang w:eastAsia="ko-KR"/>
              </w:rPr>
            </w:pPr>
            <w:r w:rsidRPr="00614B7A">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6C3D7C6D" w14:textId="77777777" w:rsidR="00A85D8A" w:rsidRPr="00614B7A" w:rsidRDefault="00A85D8A" w:rsidP="00BE3F9E">
            <w:pPr>
              <w:pStyle w:val="TAL"/>
            </w:pPr>
            <w:r w:rsidRPr="00614B7A">
              <w:t>NOTE 1</w:t>
            </w:r>
          </w:p>
        </w:tc>
      </w:tr>
      <w:tr w:rsidR="00A85D8A" w:rsidRPr="00614B7A" w14:paraId="6DBF458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32CF3D7" w14:textId="77777777" w:rsidR="00A85D8A" w:rsidRPr="00614B7A" w:rsidRDefault="00A85D8A" w:rsidP="00BE3F9E">
            <w:pPr>
              <w:pStyle w:val="TAL"/>
              <w:rPr>
                <w:lang w:eastAsia="zh-CN"/>
              </w:rPr>
            </w:pPr>
            <w:r w:rsidRPr="00614B7A">
              <w:t>5.3.2.1.1</w:t>
            </w:r>
          </w:p>
        </w:tc>
        <w:tc>
          <w:tcPr>
            <w:tcW w:w="4520" w:type="dxa"/>
            <w:tcBorders>
              <w:top w:val="single" w:sz="4" w:space="0" w:color="auto"/>
              <w:left w:val="single" w:sz="4" w:space="0" w:color="auto"/>
              <w:bottom w:val="single" w:sz="4" w:space="0" w:color="auto"/>
              <w:right w:val="single" w:sz="4" w:space="0" w:color="auto"/>
            </w:tcBorders>
            <w:hideMark/>
          </w:tcPr>
          <w:p w14:paraId="5E93502D" w14:textId="77777777" w:rsidR="00A85D8A" w:rsidRPr="00614B7A" w:rsidRDefault="00A85D8A" w:rsidP="00BE3F9E">
            <w:pPr>
              <w:pStyle w:val="TAL"/>
              <w:rPr>
                <w:lang w:eastAsia="zh-CN"/>
              </w:rPr>
            </w:pPr>
            <w:r w:rsidRPr="00614B7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77BCB7" w14:textId="77777777" w:rsidR="00A85D8A" w:rsidRPr="00614B7A" w:rsidRDefault="00A85D8A" w:rsidP="00BE3F9E">
            <w:pPr>
              <w:pStyle w:val="TAC"/>
              <w:rPr>
                <w:rFonts w:eastAsia="SimSun"/>
              </w:rPr>
            </w:pPr>
            <w:r w:rsidRPr="00614B7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8FA7AD" w14:textId="77777777" w:rsidR="00A85D8A" w:rsidRPr="00614B7A" w:rsidRDefault="00A85D8A" w:rsidP="00BE3F9E">
            <w:pPr>
              <w:pStyle w:val="TAL"/>
              <w:rPr>
                <w:rFonts w:eastAsia="SimSun"/>
                <w:lang w:eastAsia="zh-CN"/>
              </w:rPr>
            </w:pPr>
            <w:r w:rsidRPr="00614B7A">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220609A" w14:textId="77777777" w:rsidR="00A85D8A" w:rsidRPr="00614B7A" w:rsidRDefault="00A85D8A" w:rsidP="00BE3F9E">
            <w:pPr>
              <w:pStyle w:val="TAL"/>
              <w:rPr>
                <w:rFonts w:eastAsia="SimSun"/>
                <w:lang w:eastAsia="zh-CN"/>
              </w:rPr>
            </w:pPr>
            <w:r w:rsidRPr="00614B7A">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F26DC18" w14:textId="77777777" w:rsidR="00A85D8A" w:rsidRPr="00614B7A" w:rsidRDefault="00A85D8A" w:rsidP="00BE3F9E">
            <w:pPr>
              <w:pStyle w:val="TAL"/>
              <w:rPr>
                <w:rFonts w:eastAsia="SimSun"/>
                <w:lang w:eastAsia="zh-CN"/>
              </w:rPr>
            </w:pPr>
            <w:r w:rsidRPr="00614B7A">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D67123" w14:textId="77777777" w:rsidR="00A85D8A" w:rsidRPr="00614B7A" w:rsidRDefault="00A85D8A" w:rsidP="00BE3F9E">
            <w:pPr>
              <w:pStyle w:val="TAL"/>
            </w:pPr>
          </w:p>
        </w:tc>
      </w:tr>
      <w:tr w:rsidR="00A85D8A" w:rsidRPr="00614B7A" w14:paraId="2F76986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DDBF32F" w14:textId="77777777" w:rsidR="00A85D8A" w:rsidRPr="00614B7A" w:rsidRDefault="00A85D8A" w:rsidP="00BE3F9E">
            <w:pPr>
              <w:pStyle w:val="TAL"/>
              <w:rPr>
                <w:lang w:eastAsia="zh-CN"/>
              </w:rPr>
            </w:pPr>
            <w:r w:rsidRPr="00614B7A">
              <w:t>5.3.2.1.2</w:t>
            </w:r>
          </w:p>
        </w:tc>
        <w:tc>
          <w:tcPr>
            <w:tcW w:w="4520" w:type="dxa"/>
            <w:tcBorders>
              <w:top w:val="single" w:sz="4" w:space="0" w:color="auto"/>
              <w:left w:val="single" w:sz="4" w:space="0" w:color="auto"/>
              <w:bottom w:val="single" w:sz="4" w:space="0" w:color="auto"/>
              <w:right w:val="single" w:sz="4" w:space="0" w:color="auto"/>
            </w:tcBorders>
            <w:hideMark/>
          </w:tcPr>
          <w:p w14:paraId="5A0D3E7F" w14:textId="77777777" w:rsidR="00A85D8A" w:rsidRPr="00614B7A" w:rsidRDefault="00A85D8A" w:rsidP="00BE3F9E">
            <w:pPr>
              <w:pStyle w:val="TAL"/>
              <w:rPr>
                <w:lang w:eastAsia="zh-CN"/>
              </w:rPr>
            </w:pPr>
            <w:r w:rsidRPr="00614B7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23619B" w14:textId="77777777" w:rsidR="00A85D8A" w:rsidRPr="00614B7A" w:rsidRDefault="00A85D8A" w:rsidP="00BE3F9E">
            <w:pPr>
              <w:pStyle w:val="TAC"/>
              <w:rPr>
                <w:rFonts w:eastAsia="SimSun"/>
              </w:rPr>
            </w:pPr>
            <w:r w:rsidRPr="00614B7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645E7B" w14:textId="77777777" w:rsidR="00A85D8A" w:rsidRPr="00614B7A" w:rsidRDefault="00A85D8A" w:rsidP="00BE3F9E">
            <w:pPr>
              <w:pStyle w:val="TAL"/>
              <w:rPr>
                <w:rFonts w:eastAsia="SimSun"/>
                <w:lang w:eastAsia="zh-CN"/>
              </w:rPr>
            </w:pPr>
            <w:r w:rsidRPr="00614B7A">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E899975" w14:textId="77777777" w:rsidR="00A85D8A" w:rsidRPr="00614B7A" w:rsidRDefault="00A85D8A" w:rsidP="00BE3F9E">
            <w:pPr>
              <w:pStyle w:val="TAL"/>
              <w:rPr>
                <w:rFonts w:eastAsia="SimSun"/>
                <w:lang w:eastAsia="zh-CN"/>
              </w:rPr>
            </w:pPr>
            <w:r w:rsidRPr="00614B7A">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D0F240" w14:textId="77777777" w:rsidR="00A85D8A" w:rsidRPr="00614B7A" w:rsidRDefault="00A85D8A" w:rsidP="00BE3F9E">
            <w:pPr>
              <w:pStyle w:val="TAL"/>
              <w:rPr>
                <w:rFonts w:eastAsia="SimSun"/>
                <w:lang w:eastAsia="zh-CN"/>
              </w:rPr>
            </w:pPr>
            <w:r w:rsidRPr="00614B7A">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DEA456F" w14:textId="77777777" w:rsidR="00A85D8A" w:rsidRPr="00614B7A" w:rsidRDefault="00A85D8A" w:rsidP="00BE3F9E">
            <w:pPr>
              <w:pStyle w:val="TAL"/>
            </w:pPr>
          </w:p>
        </w:tc>
      </w:tr>
      <w:tr w:rsidR="00A85D8A" w:rsidRPr="00614B7A" w14:paraId="0723E46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3C18287" w14:textId="77777777" w:rsidR="00A85D8A" w:rsidRPr="00614B7A" w:rsidRDefault="00A85D8A" w:rsidP="00BE3F9E">
            <w:pPr>
              <w:pStyle w:val="TAL"/>
            </w:pPr>
            <w:r w:rsidRPr="00614B7A">
              <w:t>5.3.2.1.</w:t>
            </w:r>
            <w:r w:rsidRPr="00614B7A">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1B97073" w14:textId="77777777" w:rsidR="00A85D8A" w:rsidRPr="00614B7A" w:rsidRDefault="00A85D8A" w:rsidP="00BE3F9E">
            <w:pPr>
              <w:pStyle w:val="TAL"/>
            </w:pPr>
            <w:r w:rsidRPr="00614B7A">
              <w:t xml:space="preserve">2Rx FDD FR1 PDCCH </w:t>
            </w:r>
            <w:r w:rsidRPr="00614B7A">
              <w:rPr>
                <w:rFonts w:cs="Arial"/>
                <w:szCs w:val="22"/>
              </w:rPr>
              <w:t xml:space="preserve">1 Tx antenna performance for </w:t>
            </w:r>
            <w:r w:rsidRPr="00614B7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21BCBEA" w14:textId="77777777" w:rsidR="00A85D8A" w:rsidRPr="00614B7A" w:rsidRDefault="00A85D8A" w:rsidP="00BE3F9E">
            <w:pPr>
              <w:pStyle w:val="TAC"/>
              <w:rPr>
                <w:rFonts w:eastAsia="SimSun"/>
                <w:lang w:eastAsia="zh-CN"/>
              </w:rPr>
            </w:pPr>
            <w:r w:rsidRPr="00614B7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6A8536" w14:textId="77777777" w:rsidR="00A85D8A" w:rsidRPr="00614B7A" w:rsidRDefault="00A85D8A" w:rsidP="00BE3F9E">
            <w:pPr>
              <w:pStyle w:val="TAL"/>
              <w:rPr>
                <w:rFonts w:eastAsia="SimSun"/>
                <w:lang w:eastAsia="zh-CN"/>
              </w:rPr>
            </w:pPr>
            <w:r w:rsidRPr="00614B7A">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54851ABE" w14:textId="77777777" w:rsidR="00A85D8A" w:rsidRPr="00614B7A" w:rsidRDefault="00A85D8A" w:rsidP="00BE3F9E">
            <w:pPr>
              <w:pStyle w:val="TAL"/>
              <w:rPr>
                <w:lang w:eastAsia="zh-CN"/>
              </w:rPr>
            </w:pPr>
            <w:r w:rsidRPr="00614B7A">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15FD8B9" w14:textId="77777777" w:rsidR="00A85D8A" w:rsidRPr="00614B7A" w:rsidRDefault="00A85D8A" w:rsidP="00BE3F9E">
            <w:pPr>
              <w:pStyle w:val="TAL"/>
              <w:rPr>
                <w:rFonts w:eastAsia="SimSun"/>
                <w:lang w:eastAsia="zh-CN"/>
              </w:rPr>
            </w:pPr>
            <w:r w:rsidRPr="00614B7A">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509E1B0" w14:textId="77777777" w:rsidR="00A85D8A" w:rsidRPr="00614B7A" w:rsidRDefault="00A85D8A" w:rsidP="00BE3F9E">
            <w:pPr>
              <w:pStyle w:val="TAL"/>
            </w:pPr>
          </w:p>
        </w:tc>
      </w:tr>
      <w:tr w:rsidR="00A85D8A" w:rsidRPr="00614B7A" w14:paraId="3A559E4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6FEC1A7" w14:textId="77777777" w:rsidR="00A85D8A" w:rsidRPr="00614B7A" w:rsidRDefault="00A85D8A" w:rsidP="00BE3F9E">
            <w:pPr>
              <w:pStyle w:val="TAL"/>
            </w:pPr>
            <w:r w:rsidRPr="00614B7A">
              <w:t>5.3.2.2.1</w:t>
            </w:r>
          </w:p>
        </w:tc>
        <w:tc>
          <w:tcPr>
            <w:tcW w:w="4520" w:type="dxa"/>
            <w:tcBorders>
              <w:top w:val="single" w:sz="4" w:space="0" w:color="auto"/>
              <w:left w:val="single" w:sz="4" w:space="0" w:color="auto"/>
              <w:bottom w:val="single" w:sz="4" w:space="0" w:color="auto"/>
              <w:right w:val="single" w:sz="4" w:space="0" w:color="auto"/>
            </w:tcBorders>
            <w:hideMark/>
          </w:tcPr>
          <w:p w14:paraId="7657E2E8" w14:textId="77777777" w:rsidR="00A85D8A" w:rsidRPr="00614B7A" w:rsidRDefault="00A85D8A" w:rsidP="00BE3F9E">
            <w:pPr>
              <w:pStyle w:val="TAL"/>
            </w:pPr>
            <w:r w:rsidRPr="00614B7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A8C3D0" w14:textId="77777777" w:rsidR="00A85D8A" w:rsidRPr="00614B7A" w:rsidRDefault="00A85D8A" w:rsidP="00BE3F9E">
            <w:pPr>
              <w:pStyle w:val="TAC"/>
              <w:rPr>
                <w:rFonts w:eastAsia="SimSun"/>
              </w:rPr>
            </w:pPr>
            <w:r w:rsidRPr="00614B7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6CBAD5" w14:textId="77777777" w:rsidR="00A85D8A" w:rsidRPr="00614B7A" w:rsidRDefault="00A85D8A" w:rsidP="00BE3F9E">
            <w:pPr>
              <w:pStyle w:val="TAL"/>
              <w:rPr>
                <w:rFonts w:eastAsia="SimSun"/>
              </w:rPr>
            </w:pPr>
            <w:r w:rsidRPr="00614B7A">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B486707" w14:textId="77777777" w:rsidR="00A85D8A" w:rsidRPr="00614B7A" w:rsidRDefault="00A85D8A" w:rsidP="00BE3F9E">
            <w:pPr>
              <w:pStyle w:val="TAL"/>
              <w:rPr>
                <w:rFonts w:eastAsia="SimSun"/>
              </w:rPr>
            </w:pPr>
            <w:r w:rsidRPr="00614B7A">
              <w:rPr>
                <w:rFonts w:cs="Arial"/>
              </w:rPr>
              <w:t>U</w:t>
            </w:r>
            <w:r w:rsidRPr="00614B7A">
              <w:rPr>
                <w:rFonts w:eastAsia="SimSun" w:cs="Arial"/>
                <w:lang w:eastAsia="zh-CN"/>
              </w:rPr>
              <w:t>E</w:t>
            </w:r>
            <w:r w:rsidRPr="00614B7A">
              <w:rPr>
                <w:rFonts w:cs="Arial"/>
              </w:rPr>
              <w:t>s supporting 5GS TDD FR1</w:t>
            </w:r>
            <w:r w:rsidRPr="00614B7A">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A555E2" w14:textId="77777777" w:rsidR="00A85D8A" w:rsidRPr="00614B7A" w:rsidRDefault="00A85D8A" w:rsidP="00BE3F9E">
            <w:pPr>
              <w:pStyle w:val="TAL"/>
              <w:rPr>
                <w:rFonts w:eastAsia="SimSun"/>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DC6683" w14:textId="77777777" w:rsidR="00A85D8A" w:rsidRPr="00614B7A" w:rsidRDefault="00A85D8A" w:rsidP="00BE3F9E">
            <w:pPr>
              <w:pStyle w:val="TAL"/>
            </w:pPr>
          </w:p>
        </w:tc>
      </w:tr>
      <w:tr w:rsidR="00A85D8A" w:rsidRPr="00614B7A" w14:paraId="191AF2C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1A52EC2" w14:textId="77777777" w:rsidR="00A85D8A" w:rsidRPr="00614B7A" w:rsidRDefault="00A85D8A" w:rsidP="00BE3F9E">
            <w:pPr>
              <w:pStyle w:val="TAL"/>
            </w:pPr>
            <w:r w:rsidRPr="00614B7A">
              <w:t>5.3.2.2.2</w:t>
            </w:r>
          </w:p>
        </w:tc>
        <w:tc>
          <w:tcPr>
            <w:tcW w:w="4520" w:type="dxa"/>
            <w:tcBorders>
              <w:top w:val="single" w:sz="4" w:space="0" w:color="auto"/>
              <w:left w:val="single" w:sz="4" w:space="0" w:color="auto"/>
              <w:bottom w:val="single" w:sz="4" w:space="0" w:color="auto"/>
              <w:right w:val="single" w:sz="4" w:space="0" w:color="auto"/>
            </w:tcBorders>
            <w:hideMark/>
          </w:tcPr>
          <w:p w14:paraId="38FF87B8" w14:textId="77777777" w:rsidR="00A85D8A" w:rsidRPr="00614B7A" w:rsidRDefault="00A85D8A" w:rsidP="00BE3F9E">
            <w:pPr>
              <w:pStyle w:val="TAL"/>
            </w:pPr>
            <w:r w:rsidRPr="00614B7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065D03" w14:textId="77777777" w:rsidR="00A85D8A" w:rsidRPr="00614B7A" w:rsidRDefault="00A85D8A" w:rsidP="00BE3F9E">
            <w:pPr>
              <w:pStyle w:val="TAC"/>
            </w:pPr>
            <w:r w:rsidRPr="00614B7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2AFFC1" w14:textId="77777777" w:rsidR="00A85D8A" w:rsidRPr="00614B7A" w:rsidRDefault="00A85D8A" w:rsidP="00BE3F9E">
            <w:pPr>
              <w:pStyle w:val="TAL"/>
            </w:pPr>
            <w:r w:rsidRPr="00614B7A">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DA2436A" w14:textId="77777777" w:rsidR="00A85D8A" w:rsidRPr="00614B7A" w:rsidRDefault="00A85D8A" w:rsidP="00BE3F9E">
            <w:pPr>
              <w:pStyle w:val="TAL"/>
            </w:pPr>
            <w:r w:rsidRPr="00614B7A">
              <w:rPr>
                <w:rFonts w:cs="Arial"/>
              </w:rPr>
              <w:t>U</w:t>
            </w:r>
            <w:r w:rsidRPr="00614B7A">
              <w:rPr>
                <w:rFonts w:eastAsia="SimSun" w:cs="Arial"/>
                <w:lang w:eastAsia="zh-CN"/>
              </w:rPr>
              <w:t>E</w:t>
            </w:r>
            <w:r w:rsidRPr="00614B7A">
              <w:rPr>
                <w:rFonts w:cs="Arial"/>
              </w:rPr>
              <w:t>s supporting 5GS TDD FR1</w:t>
            </w:r>
            <w:r w:rsidRPr="00614B7A">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5010B1B" w14:textId="77777777" w:rsidR="00A85D8A" w:rsidRPr="00614B7A" w:rsidRDefault="00A85D8A" w:rsidP="00BE3F9E">
            <w:pPr>
              <w:pStyle w:val="TAL"/>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413DD3B" w14:textId="77777777" w:rsidR="00A85D8A" w:rsidRPr="00614B7A" w:rsidRDefault="00A85D8A" w:rsidP="00BE3F9E">
            <w:pPr>
              <w:pStyle w:val="TAL"/>
              <w:rPr>
                <w:lang w:eastAsia="ko-KR"/>
              </w:rPr>
            </w:pPr>
          </w:p>
        </w:tc>
      </w:tr>
      <w:tr w:rsidR="00A85D8A" w:rsidRPr="00614B7A" w14:paraId="733976A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9E0AE09" w14:textId="77777777" w:rsidR="00A85D8A" w:rsidRPr="00614B7A" w:rsidRDefault="00A85D8A" w:rsidP="00BE3F9E">
            <w:pPr>
              <w:pStyle w:val="TAL"/>
            </w:pPr>
            <w:r w:rsidRPr="00614B7A">
              <w:t>5.3.2.2.</w:t>
            </w:r>
            <w:r w:rsidRPr="00614B7A">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B815EC4" w14:textId="77777777" w:rsidR="00A85D8A" w:rsidRPr="00614B7A" w:rsidRDefault="00A85D8A" w:rsidP="00BE3F9E">
            <w:pPr>
              <w:pStyle w:val="TAL"/>
            </w:pPr>
            <w:r w:rsidRPr="00614B7A">
              <w:rPr>
                <w:rFonts w:cs="Arial"/>
                <w:szCs w:val="22"/>
              </w:rPr>
              <w:t xml:space="preserve">2Rx TDD FR1 PDCCH 1 Tx antenna performance for </w:t>
            </w:r>
            <w:r w:rsidRPr="00614B7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D1D7AB1" w14:textId="77777777" w:rsidR="00A85D8A" w:rsidRPr="00614B7A" w:rsidRDefault="00A85D8A" w:rsidP="00BE3F9E">
            <w:pPr>
              <w:pStyle w:val="TAC"/>
              <w:rPr>
                <w:rFonts w:cs="Arial"/>
                <w:lang w:eastAsia="zh-CN"/>
              </w:rPr>
            </w:pPr>
            <w:r w:rsidRPr="00614B7A">
              <w:rPr>
                <w:rFonts w:cs="Arial"/>
                <w:lang w:eastAsia="zh-CN"/>
              </w:rPr>
              <w:t>Rel-1</w:t>
            </w:r>
            <w:r w:rsidRPr="00614B7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EF8AAF2" w14:textId="77777777" w:rsidR="00A85D8A" w:rsidRPr="00614B7A" w:rsidRDefault="00A85D8A" w:rsidP="00BE3F9E">
            <w:pPr>
              <w:pStyle w:val="TAL"/>
              <w:rPr>
                <w:rFonts w:cs="Arial"/>
                <w:lang w:eastAsia="zh-CN"/>
              </w:rPr>
            </w:pPr>
            <w:r w:rsidRPr="00614B7A">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04C2ED2B"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TDD FR1</w:t>
            </w:r>
            <w:r w:rsidRPr="00614B7A">
              <w:rPr>
                <w:lang w:eastAsia="zh-CN"/>
              </w:rPr>
              <w:t xml:space="preserve"> and Long DRX Cycle and DRX adaptation but not supporting TDD bands with </w:t>
            </w:r>
            <w:r w:rsidRPr="00614B7A">
              <w:rPr>
                <w:rFonts w:eastAsia="SimSun"/>
                <w:lang w:eastAsia="zh-CN"/>
              </w:rPr>
              <w:t>4</w:t>
            </w:r>
            <w:r w:rsidRPr="00614B7A">
              <w:rPr>
                <w:lang w:eastAsia="zh-CN"/>
              </w:rPr>
              <w:t>Rx UE capability</w:t>
            </w:r>
            <w:r w:rsidRPr="00614B7A">
              <w:t xml:space="preserve"> </w:t>
            </w:r>
          </w:p>
        </w:tc>
        <w:tc>
          <w:tcPr>
            <w:tcW w:w="1559" w:type="dxa"/>
            <w:tcBorders>
              <w:top w:val="single" w:sz="4" w:space="0" w:color="auto"/>
              <w:left w:val="single" w:sz="4" w:space="0" w:color="auto"/>
              <w:bottom w:val="single" w:sz="4" w:space="0" w:color="auto"/>
              <w:right w:val="single" w:sz="4" w:space="0" w:color="auto"/>
            </w:tcBorders>
          </w:tcPr>
          <w:p w14:paraId="451149A3" w14:textId="77777777" w:rsidR="00A85D8A" w:rsidRPr="00614B7A" w:rsidRDefault="00A85D8A" w:rsidP="00BE3F9E">
            <w:pPr>
              <w:pStyle w:val="TAL"/>
              <w:rPr>
                <w:rFonts w:cs="Arial"/>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342C2D6" w14:textId="77777777" w:rsidR="00A85D8A" w:rsidRPr="00614B7A" w:rsidRDefault="00A85D8A" w:rsidP="00BE3F9E">
            <w:pPr>
              <w:pStyle w:val="TAL"/>
              <w:rPr>
                <w:lang w:eastAsia="ko-KR"/>
              </w:rPr>
            </w:pPr>
          </w:p>
        </w:tc>
      </w:tr>
      <w:tr w:rsidR="00A85D8A" w:rsidRPr="00614B7A" w14:paraId="23650DE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E8A3950" w14:textId="77777777" w:rsidR="00A85D8A" w:rsidRPr="00614B7A" w:rsidRDefault="00A85D8A" w:rsidP="00BE3F9E">
            <w:pPr>
              <w:pStyle w:val="TAL"/>
            </w:pPr>
            <w:r w:rsidRPr="00614B7A">
              <w:t>5.3.3.1.1</w:t>
            </w:r>
          </w:p>
        </w:tc>
        <w:tc>
          <w:tcPr>
            <w:tcW w:w="4520" w:type="dxa"/>
            <w:tcBorders>
              <w:top w:val="single" w:sz="4" w:space="0" w:color="auto"/>
              <w:left w:val="single" w:sz="4" w:space="0" w:color="auto"/>
              <w:bottom w:val="single" w:sz="4" w:space="0" w:color="auto"/>
              <w:right w:val="single" w:sz="4" w:space="0" w:color="auto"/>
            </w:tcBorders>
            <w:hideMark/>
          </w:tcPr>
          <w:p w14:paraId="17C59F16" w14:textId="77777777" w:rsidR="00A85D8A" w:rsidRPr="00614B7A" w:rsidRDefault="00A85D8A" w:rsidP="00BE3F9E">
            <w:pPr>
              <w:pStyle w:val="TAL"/>
            </w:pPr>
            <w:r w:rsidRPr="00614B7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74CD8F" w14:textId="77777777" w:rsidR="00A85D8A" w:rsidRPr="00614B7A" w:rsidRDefault="00A85D8A" w:rsidP="00BE3F9E">
            <w:pPr>
              <w:pStyle w:val="TAC"/>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FEB421" w14:textId="77777777" w:rsidR="00A85D8A" w:rsidRPr="00614B7A" w:rsidRDefault="00A85D8A" w:rsidP="00BE3F9E">
            <w:pPr>
              <w:pStyle w:val="TAL"/>
            </w:pPr>
            <w:r w:rsidRPr="00614B7A">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0510CEA" w14:textId="77777777" w:rsidR="00A85D8A" w:rsidRPr="00614B7A" w:rsidRDefault="00A85D8A" w:rsidP="00BE3F9E">
            <w:pPr>
              <w:pStyle w:val="TAL"/>
            </w:pPr>
            <w:r w:rsidRPr="00614B7A">
              <w:rPr>
                <w:rFonts w:cs="Arial"/>
              </w:rPr>
              <w:t>U</w:t>
            </w:r>
            <w:r w:rsidRPr="00614B7A">
              <w:rPr>
                <w:rFonts w:eastAsia="SimSun" w:cs="Arial"/>
                <w:lang w:eastAsia="zh-CN"/>
              </w:rPr>
              <w:t>E</w:t>
            </w:r>
            <w:r w:rsidRPr="00614B7A">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6925F5" w14:textId="77777777" w:rsidR="00A85D8A" w:rsidRPr="00614B7A" w:rsidRDefault="00A85D8A" w:rsidP="00BE3F9E">
            <w:pPr>
              <w:pStyle w:val="TAL"/>
            </w:pPr>
            <w:r w:rsidRPr="00614B7A">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CE1F447" w14:textId="77777777" w:rsidR="00A85D8A" w:rsidRPr="00614B7A" w:rsidRDefault="00A85D8A" w:rsidP="00BE3F9E">
            <w:pPr>
              <w:pStyle w:val="TAL"/>
              <w:rPr>
                <w:lang w:eastAsia="ko-KR"/>
              </w:rPr>
            </w:pPr>
          </w:p>
        </w:tc>
      </w:tr>
      <w:tr w:rsidR="00A85D8A" w:rsidRPr="00614B7A" w14:paraId="644CACC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6D41788" w14:textId="77777777" w:rsidR="00A85D8A" w:rsidRPr="00614B7A" w:rsidRDefault="00A85D8A" w:rsidP="00BE3F9E">
            <w:pPr>
              <w:pStyle w:val="TAL"/>
            </w:pPr>
            <w:r w:rsidRPr="00614B7A">
              <w:t>5.3.3.1.2</w:t>
            </w:r>
          </w:p>
        </w:tc>
        <w:tc>
          <w:tcPr>
            <w:tcW w:w="4520" w:type="dxa"/>
            <w:tcBorders>
              <w:top w:val="single" w:sz="4" w:space="0" w:color="auto"/>
              <w:left w:val="single" w:sz="4" w:space="0" w:color="auto"/>
              <w:bottom w:val="single" w:sz="4" w:space="0" w:color="auto"/>
              <w:right w:val="single" w:sz="4" w:space="0" w:color="auto"/>
            </w:tcBorders>
            <w:hideMark/>
          </w:tcPr>
          <w:p w14:paraId="4197C5D3" w14:textId="77777777" w:rsidR="00A85D8A" w:rsidRPr="00614B7A" w:rsidRDefault="00A85D8A" w:rsidP="00BE3F9E">
            <w:pPr>
              <w:pStyle w:val="TAL"/>
            </w:pPr>
            <w:r w:rsidRPr="00614B7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8D0E95" w14:textId="77777777" w:rsidR="00A85D8A" w:rsidRPr="00614B7A" w:rsidRDefault="00A85D8A" w:rsidP="00BE3F9E">
            <w:pPr>
              <w:pStyle w:val="TAC"/>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756FA7" w14:textId="77777777" w:rsidR="00A85D8A" w:rsidRPr="00614B7A" w:rsidRDefault="00A85D8A" w:rsidP="00BE3F9E">
            <w:pPr>
              <w:pStyle w:val="TAL"/>
            </w:pPr>
            <w:r w:rsidRPr="00614B7A">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0492784" w14:textId="77777777" w:rsidR="00A85D8A" w:rsidRPr="00614B7A" w:rsidRDefault="00A85D8A" w:rsidP="00BE3F9E">
            <w:pPr>
              <w:pStyle w:val="TAL"/>
            </w:pPr>
            <w:r w:rsidRPr="00614B7A">
              <w:rPr>
                <w:rFonts w:cs="Arial"/>
              </w:rPr>
              <w:t>U</w:t>
            </w:r>
            <w:r w:rsidRPr="00614B7A">
              <w:rPr>
                <w:rFonts w:eastAsia="SimSun" w:cs="Arial"/>
                <w:lang w:eastAsia="zh-CN"/>
              </w:rPr>
              <w:t>E</w:t>
            </w:r>
            <w:r w:rsidRPr="00614B7A">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17DE896" w14:textId="77777777" w:rsidR="00A85D8A" w:rsidRPr="00614B7A" w:rsidRDefault="00A85D8A" w:rsidP="00BE3F9E">
            <w:pPr>
              <w:pStyle w:val="TAL"/>
            </w:pPr>
            <w:r w:rsidRPr="00614B7A">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650C971" w14:textId="77777777" w:rsidR="00A85D8A" w:rsidRPr="00614B7A" w:rsidRDefault="00A85D8A" w:rsidP="00BE3F9E">
            <w:pPr>
              <w:pStyle w:val="TAL"/>
              <w:rPr>
                <w:lang w:eastAsia="ko-KR"/>
              </w:rPr>
            </w:pPr>
          </w:p>
        </w:tc>
      </w:tr>
      <w:tr w:rsidR="00A85D8A" w:rsidRPr="00614B7A" w14:paraId="424348B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C8CEEA9" w14:textId="77777777" w:rsidR="00A85D8A" w:rsidRPr="00614B7A" w:rsidRDefault="00A85D8A" w:rsidP="00BE3F9E">
            <w:pPr>
              <w:pStyle w:val="TAL"/>
            </w:pPr>
            <w:r w:rsidRPr="00614B7A">
              <w:t>5.3.3.1.</w:t>
            </w:r>
            <w:r w:rsidRPr="00614B7A">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5ACB537" w14:textId="77777777" w:rsidR="00A85D8A" w:rsidRPr="00614B7A" w:rsidRDefault="00A85D8A" w:rsidP="00BE3F9E">
            <w:pPr>
              <w:pStyle w:val="TAL"/>
            </w:pPr>
            <w:r w:rsidRPr="00614B7A">
              <w:t xml:space="preserve">4Rx FDD FR1 PDCCH </w:t>
            </w:r>
            <w:r w:rsidRPr="00614B7A">
              <w:rPr>
                <w:rFonts w:cs="Arial"/>
                <w:szCs w:val="22"/>
              </w:rPr>
              <w:t xml:space="preserve">1 Tx antenna performance for </w:t>
            </w:r>
            <w:r w:rsidRPr="00614B7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DB0E781" w14:textId="77777777" w:rsidR="00A85D8A" w:rsidRPr="00614B7A" w:rsidRDefault="00A85D8A" w:rsidP="00BE3F9E">
            <w:pPr>
              <w:pStyle w:val="TAC"/>
              <w:rPr>
                <w:rFonts w:eastAsia="SimSun" w:cs="Arial"/>
                <w:lang w:eastAsia="zh-CN"/>
              </w:rPr>
            </w:pPr>
            <w:r w:rsidRPr="00614B7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AE28B1" w14:textId="77777777" w:rsidR="00A85D8A" w:rsidRPr="00614B7A" w:rsidRDefault="00A85D8A" w:rsidP="00BE3F9E">
            <w:pPr>
              <w:pStyle w:val="TAL"/>
              <w:rPr>
                <w:rFonts w:eastAsia="SimSun" w:cs="Arial"/>
                <w:lang w:eastAsia="zh-CN"/>
              </w:rPr>
            </w:pPr>
            <w:r w:rsidRPr="00614B7A">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625BC645"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FDD FR1 and 4Rx antenna ports</w:t>
            </w:r>
            <w:r w:rsidRPr="00614B7A">
              <w:t xml:space="preserve"> </w:t>
            </w:r>
            <w:r w:rsidRPr="00614B7A">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5D23934" w14:textId="77777777" w:rsidR="00A85D8A" w:rsidRPr="00614B7A" w:rsidRDefault="00A85D8A" w:rsidP="00BE3F9E">
            <w:pPr>
              <w:pStyle w:val="TAL"/>
              <w:rPr>
                <w:rFonts w:cs="Arial"/>
              </w:rPr>
            </w:pPr>
            <w:r w:rsidRPr="00614B7A">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CE96E90" w14:textId="77777777" w:rsidR="00A85D8A" w:rsidRPr="00614B7A" w:rsidRDefault="00A85D8A" w:rsidP="00BE3F9E">
            <w:pPr>
              <w:pStyle w:val="TAL"/>
              <w:rPr>
                <w:lang w:eastAsia="ko-KR"/>
              </w:rPr>
            </w:pPr>
          </w:p>
        </w:tc>
      </w:tr>
      <w:tr w:rsidR="00A85D8A" w:rsidRPr="00614B7A" w14:paraId="3D3A1DE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A49ED2D" w14:textId="77777777" w:rsidR="00A85D8A" w:rsidRPr="00614B7A" w:rsidRDefault="00A85D8A" w:rsidP="00BE3F9E">
            <w:pPr>
              <w:pStyle w:val="TAL"/>
            </w:pPr>
            <w:r w:rsidRPr="00614B7A">
              <w:lastRenderedPageBreak/>
              <w:t>5.3.3.2.1</w:t>
            </w:r>
          </w:p>
        </w:tc>
        <w:tc>
          <w:tcPr>
            <w:tcW w:w="4520" w:type="dxa"/>
            <w:tcBorders>
              <w:top w:val="single" w:sz="4" w:space="0" w:color="auto"/>
              <w:left w:val="single" w:sz="4" w:space="0" w:color="auto"/>
              <w:bottom w:val="single" w:sz="4" w:space="0" w:color="auto"/>
              <w:right w:val="single" w:sz="4" w:space="0" w:color="auto"/>
            </w:tcBorders>
            <w:hideMark/>
          </w:tcPr>
          <w:p w14:paraId="711C9682" w14:textId="77777777" w:rsidR="00A85D8A" w:rsidRPr="00614B7A" w:rsidRDefault="00A85D8A" w:rsidP="00BE3F9E">
            <w:pPr>
              <w:pStyle w:val="TAL"/>
            </w:pPr>
            <w:r w:rsidRPr="00614B7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C6FE26" w14:textId="77777777" w:rsidR="00A85D8A" w:rsidRPr="00614B7A" w:rsidRDefault="00A85D8A" w:rsidP="00BE3F9E">
            <w:pPr>
              <w:pStyle w:val="TAC"/>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10DAA3" w14:textId="77777777" w:rsidR="00A85D8A" w:rsidRPr="00614B7A" w:rsidRDefault="00A85D8A" w:rsidP="00BE3F9E">
            <w:pPr>
              <w:pStyle w:val="TAL"/>
              <w:rPr>
                <w:lang w:eastAsia="zh-CN"/>
              </w:rPr>
            </w:pPr>
            <w:r w:rsidRPr="00614B7A">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AA0692C" w14:textId="77777777" w:rsidR="00A85D8A" w:rsidRPr="00614B7A" w:rsidRDefault="00A85D8A" w:rsidP="00BE3F9E">
            <w:pPr>
              <w:pStyle w:val="TAL"/>
              <w:rPr>
                <w:lang w:eastAsia="zh-CN"/>
              </w:rPr>
            </w:pPr>
            <w:r w:rsidRPr="00614B7A">
              <w:rPr>
                <w:rFonts w:cs="Arial"/>
              </w:rPr>
              <w:t>U</w:t>
            </w:r>
            <w:r w:rsidRPr="00614B7A">
              <w:rPr>
                <w:rFonts w:eastAsia="SimSun" w:cs="Arial"/>
                <w:lang w:eastAsia="zh-CN"/>
              </w:rPr>
              <w:t>E</w:t>
            </w:r>
            <w:r w:rsidRPr="00614B7A">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6EF7B2C" w14:textId="77777777" w:rsidR="00A85D8A" w:rsidRPr="00614B7A" w:rsidRDefault="00A85D8A" w:rsidP="00BE3F9E">
            <w:pPr>
              <w:pStyle w:val="TAL"/>
              <w:rPr>
                <w:lang w:eastAsia="zh-CN"/>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C553E0D" w14:textId="77777777" w:rsidR="00A85D8A" w:rsidRPr="00614B7A" w:rsidRDefault="00A85D8A" w:rsidP="00BE3F9E">
            <w:pPr>
              <w:pStyle w:val="TAL"/>
              <w:rPr>
                <w:lang w:eastAsia="ko-KR"/>
              </w:rPr>
            </w:pPr>
          </w:p>
        </w:tc>
      </w:tr>
      <w:tr w:rsidR="00A85D8A" w:rsidRPr="00614B7A" w14:paraId="616A14D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9996AE6" w14:textId="77777777" w:rsidR="00A85D8A" w:rsidRPr="00614B7A" w:rsidRDefault="00A85D8A" w:rsidP="00BE3F9E">
            <w:pPr>
              <w:pStyle w:val="TAL"/>
            </w:pPr>
            <w:r w:rsidRPr="00614B7A">
              <w:t>5.3.3.2.2</w:t>
            </w:r>
          </w:p>
        </w:tc>
        <w:tc>
          <w:tcPr>
            <w:tcW w:w="4520" w:type="dxa"/>
            <w:tcBorders>
              <w:top w:val="single" w:sz="4" w:space="0" w:color="auto"/>
              <w:left w:val="single" w:sz="4" w:space="0" w:color="auto"/>
              <w:bottom w:val="single" w:sz="4" w:space="0" w:color="auto"/>
              <w:right w:val="single" w:sz="4" w:space="0" w:color="auto"/>
            </w:tcBorders>
            <w:hideMark/>
          </w:tcPr>
          <w:p w14:paraId="0DA6E6CE" w14:textId="77777777" w:rsidR="00A85D8A" w:rsidRPr="00614B7A" w:rsidRDefault="00A85D8A" w:rsidP="00BE3F9E">
            <w:pPr>
              <w:pStyle w:val="TAL"/>
            </w:pPr>
            <w:r w:rsidRPr="00614B7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F11A04" w14:textId="77777777" w:rsidR="00A85D8A" w:rsidRPr="00614B7A" w:rsidRDefault="00A85D8A" w:rsidP="00BE3F9E">
            <w:pPr>
              <w:pStyle w:val="TAC"/>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7FF998" w14:textId="77777777" w:rsidR="00A85D8A" w:rsidRPr="00614B7A" w:rsidRDefault="00A85D8A" w:rsidP="00BE3F9E">
            <w:pPr>
              <w:pStyle w:val="TAL"/>
              <w:rPr>
                <w:lang w:eastAsia="zh-CN"/>
              </w:rPr>
            </w:pPr>
            <w:r w:rsidRPr="00614B7A">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A973CE0" w14:textId="77777777" w:rsidR="00A85D8A" w:rsidRPr="00614B7A" w:rsidRDefault="00A85D8A" w:rsidP="00BE3F9E">
            <w:pPr>
              <w:pStyle w:val="TAL"/>
              <w:rPr>
                <w:lang w:eastAsia="zh-CN"/>
              </w:rPr>
            </w:pPr>
            <w:r w:rsidRPr="00614B7A">
              <w:rPr>
                <w:rFonts w:cs="Arial"/>
              </w:rPr>
              <w:t>U</w:t>
            </w:r>
            <w:r w:rsidRPr="00614B7A">
              <w:rPr>
                <w:rFonts w:eastAsia="SimSun" w:cs="Arial"/>
                <w:lang w:eastAsia="zh-CN"/>
              </w:rPr>
              <w:t>E</w:t>
            </w:r>
            <w:r w:rsidRPr="00614B7A">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070C35" w14:textId="77777777" w:rsidR="00A85D8A" w:rsidRPr="00614B7A" w:rsidRDefault="00A85D8A" w:rsidP="00BE3F9E">
            <w:pPr>
              <w:pStyle w:val="TAL"/>
              <w:rPr>
                <w:lang w:eastAsia="zh-CN"/>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6C14E3" w14:textId="77777777" w:rsidR="00A85D8A" w:rsidRPr="00614B7A" w:rsidRDefault="00A85D8A" w:rsidP="00BE3F9E">
            <w:pPr>
              <w:pStyle w:val="TAL"/>
            </w:pPr>
          </w:p>
        </w:tc>
      </w:tr>
      <w:tr w:rsidR="00A85D8A" w:rsidRPr="00614B7A" w14:paraId="591567A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DAD7349" w14:textId="77777777" w:rsidR="00A85D8A" w:rsidRPr="00614B7A" w:rsidRDefault="00A85D8A" w:rsidP="00BE3F9E">
            <w:pPr>
              <w:pStyle w:val="TAL"/>
            </w:pPr>
            <w:r w:rsidRPr="00614B7A">
              <w:t>5.3.3.2.</w:t>
            </w:r>
            <w:r w:rsidRPr="00614B7A">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22C9DCC" w14:textId="77777777" w:rsidR="00A85D8A" w:rsidRPr="00614B7A" w:rsidRDefault="00A85D8A" w:rsidP="00BE3F9E">
            <w:pPr>
              <w:pStyle w:val="TAL"/>
            </w:pPr>
            <w:r w:rsidRPr="00614B7A">
              <w:rPr>
                <w:rFonts w:cs="Arial"/>
                <w:szCs w:val="22"/>
                <w:lang w:eastAsia="zh-CN"/>
              </w:rPr>
              <w:t>4</w:t>
            </w:r>
            <w:r w:rsidRPr="00614B7A">
              <w:rPr>
                <w:rFonts w:cs="Arial"/>
                <w:szCs w:val="22"/>
              </w:rPr>
              <w:t xml:space="preserve">Rx TDD FR1 PDCCH 1 Tx antenna performance for </w:t>
            </w:r>
            <w:r w:rsidRPr="00614B7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4AE72A0" w14:textId="77777777" w:rsidR="00A85D8A" w:rsidRPr="00614B7A" w:rsidRDefault="00A85D8A" w:rsidP="00BE3F9E">
            <w:pPr>
              <w:pStyle w:val="TAC"/>
              <w:rPr>
                <w:rFonts w:eastAsia="SimSun" w:cs="Arial"/>
                <w:lang w:eastAsia="zh-CN"/>
              </w:rPr>
            </w:pPr>
            <w:r w:rsidRPr="00614B7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7043F5" w14:textId="77777777" w:rsidR="00A85D8A" w:rsidRPr="00614B7A" w:rsidRDefault="00A85D8A" w:rsidP="00BE3F9E">
            <w:pPr>
              <w:pStyle w:val="TAL"/>
              <w:rPr>
                <w:rFonts w:eastAsia="SimSun" w:cs="Arial"/>
                <w:lang w:eastAsia="zh-CN"/>
              </w:rPr>
            </w:pPr>
            <w:r w:rsidRPr="00614B7A">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34EBF40F"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TDD FR1 and  4Rx antenna ports</w:t>
            </w:r>
            <w:r w:rsidRPr="00614B7A">
              <w:t xml:space="preserve"> </w:t>
            </w:r>
            <w:r w:rsidRPr="00614B7A">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AFEA636" w14:textId="77777777" w:rsidR="00A85D8A" w:rsidRPr="00614B7A" w:rsidRDefault="00A85D8A" w:rsidP="00BE3F9E">
            <w:pPr>
              <w:pStyle w:val="TAL"/>
              <w:rPr>
                <w:rFonts w:cs="Arial"/>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63B3962" w14:textId="77777777" w:rsidR="00A85D8A" w:rsidRPr="00614B7A" w:rsidRDefault="00A85D8A" w:rsidP="00BE3F9E">
            <w:pPr>
              <w:pStyle w:val="TAL"/>
            </w:pPr>
          </w:p>
        </w:tc>
      </w:tr>
      <w:tr w:rsidR="00A85D8A" w:rsidRPr="00614B7A" w14:paraId="57B0B5E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5363FAC" w14:textId="77777777" w:rsidR="00A85D8A" w:rsidRPr="00614B7A" w:rsidRDefault="00A85D8A" w:rsidP="00BE3F9E">
            <w:pPr>
              <w:pStyle w:val="TAL"/>
            </w:pPr>
            <w:r w:rsidRPr="00614B7A">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2D356055" w14:textId="77777777" w:rsidR="00A85D8A" w:rsidRPr="00614B7A" w:rsidRDefault="00A85D8A" w:rsidP="00BE3F9E">
            <w:pPr>
              <w:pStyle w:val="TAL"/>
            </w:pPr>
            <w:r w:rsidRPr="00614B7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73BD7537" w14:textId="77777777" w:rsidR="00A85D8A" w:rsidRPr="00614B7A" w:rsidRDefault="00A85D8A" w:rsidP="00BE3F9E">
            <w:pPr>
              <w:pStyle w:val="TAC"/>
              <w:rPr>
                <w:rFonts w:eastAsia="SimSun" w:cs="Arial"/>
                <w:lang w:eastAsia="zh-CN"/>
              </w:rPr>
            </w:pPr>
            <w:r w:rsidRPr="00614B7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646C51A" w14:textId="77777777" w:rsidR="00A85D8A" w:rsidRPr="00614B7A" w:rsidRDefault="00A85D8A" w:rsidP="00BE3F9E">
            <w:pPr>
              <w:pStyle w:val="TAL"/>
              <w:rPr>
                <w:rFonts w:eastAsia="SimSun" w:cs="Arial"/>
                <w:lang w:eastAsia="zh-CN"/>
              </w:rPr>
            </w:pPr>
            <w:r w:rsidRPr="00614B7A">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240455AE" w14:textId="77777777" w:rsidR="00A85D8A" w:rsidRPr="00614B7A" w:rsidRDefault="00A85D8A" w:rsidP="00BE3F9E">
            <w:pPr>
              <w:pStyle w:val="TAL"/>
              <w:rPr>
                <w:rFonts w:cs="Arial"/>
              </w:rPr>
            </w:pPr>
            <w:r w:rsidRPr="00614B7A">
              <w:rPr>
                <w:rFonts w:cs="Arial"/>
              </w:rPr>
              <w:t>UEs supporting 5GS FDD FR1 or TDD FR1</w:t>
            </w:r>
            <w:r w:rsidRPr="00614B7A">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5557C8E1" w14:textId="77777777" w:rsidR="00A85D8A" w:rsidRPr="00614B7A" w:rsidRDefault="00A85D8A" w:rsidP="00BE3F9E">
            <w:pPr>
              <w:pStyle w:val="TAL"/>
              <w:rPr>
                <w:rFonts w:cs="Arial"/>
              </w:rPr>
            </w:pPr>
            <w:r w:rsidRPr="00614B7A">
              <w:rPr>
                <w:rFonts w:cs="Arial"/>
              </w:rPr>
              <w:t>D008</w:t>
            </w:r>
          </w:p>
          <w:p w14:paraId="23C24352" w14:textId="77777777" w:rsidR="00A85D8A" w:rsidRPr="00614B7A" w:rsidRDefault="00A85D8A" w:rsidP="00BE3F9E">
            <w:pPr>
              <w:pStyle w:val="TAL"/>
              <w:rPr>
                <w:rFonts w:eastAsia="SimSun" w:cs="Arial"/>
                <w:lang w:eastAsia="zh-CN"/>
              </w:rPr>
            </w:pPr>
            <w:r w:rsidRPr="00614B7A">
              <w:rPr>
                <w:rFonts w:cs="Arial"/>
              </w:rPr>
              <w:t>D009</w:t>
            </w:r>
          </w:p>
          <w:p w14:paraId="6E9D639F" w14:textId="77777777" w:rsidR="00A85D8A" w:rsidRPr="00614B7A" w:rsidRDefault="00A85D8A" w:rsidP="00BE3F9E">
            <w:pPr>
              <w:pStyle w:val="TAL"/>
              <w:rPr>
                <w:rFonts w:cs="Arial"/>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703CBDD" w14:textId="77777777" w:rsidR="00A85D8A" w:rsidRPr="00614B7A" w:rsidRDefault="00A85D8A" w:rsidP="00BE3F9E">
            <w:pPr>
              <w:pStyle w:val="TAL"/>
            </w:pPr>
          </w:p>
        </w:tc>
      </w:tr>
      <w:tr w:rsidR="00A85D8A" w:rsidRPr="00614B7A" w14:paraId="2786C10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1401A5E" w14:textId="77777777" w:rsidR="00A85D8A" w:rsidRPr="00614B7A" w:rsidRDefault="00A85D8A" w:rsidP="00BE3F9E">
            <w:pPr>
              <w:pStyle w:val="TAL"/>
              <w:rPr>
                <w:rFonts w:cs="Arial"/>
              </w:rPr>
            </w:pPr>
            <w:r w:rsidRPr="00614B7A">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034056C1" w14:textId="77777777" w:rsidR="00A85D8A" w:rsidRPr="00614B7A" w:rsidRDefault="00A85D8A" w:rsidP="00BE3F9E">
            <w:pPr>
              <w:pStyle w:val="TAL"/>
              <w:rPr>
                <w:rFonts w:cs="Arial"/>
              </w:rPr>
            </w:pPr>
            <w:r w:rsidRPr="00614B7A">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564CCBFB" w14:textId="77777777" w:rsidR="00A85D8A" w:rsidRPr="00614B7A" w:rsidRDefault="00A85D8A" w:rsidP="00BE3F9E">
            <w:pPr>
              <w:pStyle w:val="TAC"/>
              <w:rPr>
                <w:rFonts w:cs="Arial"/>
              </w:rPr>
            </w:pPr>
            <w:r w:rsidRPr="00614B7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B3A39EB" w14:textId="77777777" w:rsidR="00A85D8A" w:rsidRPr="00614B7A" w:rsidRDefault="00A85D8A" w:rsidP="00BE3F9E">
            <w:pPr>
              <w:pStyle w:val="TAL"/>
              <w:rPr>
                <w:rFonts w:cs="Arial"/>
              </w:rPr>
            </w:pPr>
            <w:r w:rsidRPr="00614B7A">
              <w:rPr>
                <w:rFonts w:cs="Arial"/>
              </w:rPr>
              <w:t>FFS</w:t>
            </w:r>
          </w:p>
        </w:tc>
        <w:tc>
          <w:tcPr>
            <w:tcW w:w="3197" w:type="dxa"/>
            <w:tcBorders>
              <w:top w:val="single" w:sz="4" w:space="0" w:color="auto"/>
              <w:left w:val="single" w:sz="4" w:space="0" w:color="auto"/>
              <w:bottom w:val="single" w:sz="4" w:space="0" w:color="auto"/>
              <w:right w:val="single" w:sz="4" w:space="0" w:color="auto"/>
            </w:tcBorders>
          </w:tcPr>
          <w:p w14:paraId="63CCE621" w14:textId="77777777" w:rsidR="00A85D8A" w:rsidRPr="00614B7A" w:rsidRDefault="00A85D8A" w:rsidP="00BE3F9E">
            <w:pPr>
              <w:pStyle w:val="TAL"/>
              <w:rPr>
                <w:rFonts w:cs="Arial"/>
              </w:rPr>
            </w:pPr>
            <w:r w:rsidRPr="00614B7A">
              <w:rPr>
                <w:rFonts w:cs="Arial"/>
              </w:rPr>
              <w:t>UEs supporting 5GS FDD FR1 or TDD FR1</w:t>
            </w:r>
            <w:r w:rsidRPr="00614B7A">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46A56032" w14:textId="77777777" w:rsidR="00A85D8A" w:rsidRPr="00614B7A" w:rsidRDefault="00A85D8A" w:rsidP="00BE3F9E">
            <w:pPr>
              <w:pStyle w:val="TAL"/>
              <w:rPr>
                <w:rFonts w:cs="Arial"/>
              </w:rPr>
            </w:pPr>
            <w:r w:rsidRPr="00614B7A">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516840B2" w14:textId="77777777" w:rsidR="00A85D8A" w:rsidRPr="00614B7A" w:rsidRDefault="00A85D8A" w:rsidP="00BE3F9E">
            <w:pPr>
              <w:pStyle w:val="TAL"/>
            </w:pPr>
            <w:r w:rsidRPr="00614B7A">
              <w:t>Note 1</w:t>
            </w:r>
          </w:p>
        </w:tc>
      </w:tr>
      <w:tr w:rsidR="00A85D8A" w:rsidRPr="00614B7A" w14:paraId="30A5EC5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A83DF9" w14:textId="77777777" w:rsidR="00A85D8A" w:rsidRPr="00614B7A" w:rsidRDefault="00A85D8A" w:rsidP="00BE3F9E">
            <w:pPr>
              <w:pStyle w:val="TAL"/>
              <w:rPr>
                <w:b/>
                <w:lang w:eastAsia="zh-TW"/>
              </w:rPr>
            </w:pPr>
            <w:r w:rsidRPr="00614B7A">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C5E7325" w14:textId="77777777" w:rsidR="00A85D8A" w:rsidRPr="00614B7A" w:rsidRDefault="00A85D8A" w:rsidP="00BE3F9E">
            <w:pPr>
              <w:pStyle w:val="TAL"/>
              <w:rPr>
                <w:b/>
              </w:rPr>
            </w:pPr>
            <w:r w:rsidRPr="00614B7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740552"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FCDB13"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6D6242" w14:textId="77777777" w:rsidR="00A85D8A" w:rsidRPr="00614B7A" w:rsidRDefault="00A85D8A" w:rsidP="00BE3F9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D5F6F91" w14:textId="77777777" w:rsidR="00A85D8A" w:rsidRPr="00614B7A" w:rsidRDefault="00A85D8A" w:rsidP="00BE3F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147F59A" w14:textId="77777777" w:rsidR="00A85D8A" w:rsidRPr="00614B7A" w:rsidRDefault="00A85D8A" w:rsidP="00BE3F9E">
            <w:pPr>
              <w:pStyle w:val="TAL"/>
              <w:rPr>
                <w:b/>
              </w:rPr>
            </w:pPr>
          </w:p>
        </w:tc>
      </w:tr>
      <w:tr w:rsidR="00A85D8A" w:rsidRPr="00614B7A" w14:paraId="3EC6E98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8678AF5" w14:textId="77777777" w:rsidR="00A85D8A" w:rsidRPr="00614B7A" w:rsidRDefault="00A85D8A" w:rsidP="00BE3F9E">
            <w:pPr>
              <w:pStyle w:val="TAL"/>
              <w:rPr>
                <w:lang w:eastAsia="zh-TW"/>
              </w:rPr>
            </w:pPr>
            <w:r w:rsidRPr="00614B7A">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674AC74C" w14:textId="77777777" w:rsidR="00A85D8A" w:rsidRPr="00614B7A" w:rsidRDefault="00A85D8A" w:rsidP="00BE3F9E">
            <w:pPr>
              <w:pStyle w:val="TAL"/>
            </w:pPr>
            <w:r w:rsidRPr="00614B7A">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CC96D6" w14:textId="77777777" w:rsidR="00A85D8A" w:rsidRPr="00614B7A" w:rsidRDefault="00A85D8A" w:rsidP="00BE3F9E">
            <w:pPr>
              <w:pStyle w:val="TAC"/>
            </w:pPr>
            <w:r w:rsidRPr="00614B7A">
              <w:t>Rel-15</w:t>
            </w:r>
          </w:p>
        </w:tc>
        <w:tc>
          <w:tcPr>
            <w:tcW w:w="1134" w:type="dxa"/>
            <w:tcBorders>
              <w:top w:val="single" w:sz="4" w:space="0" w:color="auto"/>
              <w:left w:val="single" w:sz="4" w:space="0" w:color="auto"/>
              <w:bottom w:val="single" w:sz="4" w:space="0" w:color="auto"/>
              <w:right w:val="single" w:sz="4" w:space="0" w:color="auto"/>
            </w:tcBorders>
            <w:hideMark/>
          </w:tcPr>
          <w:p w14:paraId="55C35C9E" w14:textId="77777777" w:rsidR="00A85D8A" w:rsidRPr="00614B7A" w:rsidRDefault="00A85D8A" w:rsidP="00BE3F9E">
            <w:pPr>
              <w:pStyle w:val="TAL"/>
              <w:rPr>
                <w:lang w:eastAsia="zh-CN"/>
              </w:rPr>
            </w:pPr>
            <w:r w:rsidRPr="00614B7A">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2C5012D" w14:textId="77777777" w:rsidR="00A85D8A" w:rsidRPr="00614B7A" w:rsidRDefault="00A85D8A" w:rsidP="00BE3F9E">
            <w:pPr>
              <w:pStyle w:val="TAL"/>
              <w:rPr>
                <w:lang w:eastAsia="zh-CN"/>
              </w:rPr>
            </w:pPr>
            <w:r w:rsidRPr="00614B7A">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ACAE4C8" w14:textId="77777777" w:rsidR="00A85D8A" w:rsidRPr="00614B7A" w:rsidRDefault="00A85D8A" w:rsidP="00BE3F9E">
            <w:pPr>
              <w:pStyle w:val="TAL"/>
              <w:rPr>
                <w:lang w:eastAsia="zh-CN"/>
              </w:rPr>
            </w:pPr>
            <w:r w:rsidRPr="00614B7A">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4B7806E" w14:textId="77777777" w:rsidR="00A85D8A" w:rsidRPr="00614B7A" w:rsidRDefault="00A85D8A" w:rsidP="00BE3F9E">
            <w:pPr>
              <w:pStyle w:val="TAL"/>
            </w:pPr>
          </w:p>
        </w:tc>
      </w:tr>
      <w:tr w:rsidR="00A85D8A" w:rsidRPr="00614B7A" w14:paraId="09B5C73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FF8E947" w14:textId="77777777" w:rsidR="00A85D8A" w:rsidRPr="00614B7A" w:rsidRDefault="00A85D8A" w:rsidP="00BE3F9E">
            <w:pPr>
              <w:pStyle w:val="TAL"/>
              <w:rPr>
                <w:lang w:eastAsia="zh-TW"/>
              </w:rPr>
            </w:pPr>
            <w:r w:rsidRPr="00614B7A">
              <w:t>6.2.2.1.1.2</w:t>
            </w:r>
          </w:p>
        </w:tc>
        <w:tc>
          <w:tcPr>
            <w:tcW w:w="4520" w:type="dxa"/>
            <w:tcBorders>
              <w:top w:val="single" w:sz="4" w:space="0" w:color="auto"/>
              <w:left w:val="single" w:sz="4" w:space="0" w:color="auto"/>
              <w:bottom w:val="single" w:sz="4" w:space="0" w:color="auto"/>
              <w:right w:val="single" w:sz="4" w:space="0" w:color="auto"/>
            </w:tcBorders>
          </w:tcPr>
          <w:p w14:paraId="3B1A4CD1" w14:textId="77777777" w:rsidR="00A85D8A" w:rsidRPr="00614B7A" w:rsidRDefault="00A85D8A" w:rsidP="00BE3F9E">
            <w:pPr>
              <w:pStyle w:val="TAL"/>
            </w:pPr>
            <w:r w:rsidRPr="00614B7A">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B01C9DC" w14:textId="77777777" w:rsidR="00A85D8A" w:rsidRPr="00614B7A" w:rsidRDefault="00A85D8A" w:rsidP="00BE3F9E">
            <w:pPr>
              <w:pStyle w:val="TAC"/>
            </w:pPr>
            <w:r w:rsidRPr="00614B7A">
              <w:t>Rel-16</w:t>
            </w:r>
          </w:p>
        </w:tc>
        <w:tc>
          <w:tcPr>
            <w:tcW w:w="1134" w:type="dxa"/>
            <w:tcBorders>
              <w:top w:val="single" w:sz="4" w:space="0" w:color="auto"/>
              <w:left w:val="single" w:sz="4" w:space="0" w:color="auto"/>
              <w:bottom w:val="single" w:sz="4" w:space="0" w:color="auto"/>
              <w:right w:val="single" w:sz="4" w:space="0" w:color="auto"/>
            </w:tcBorders>
          </w:tcPr>
          <w:p w14:paraId="0EA9F842" w14:textId="77777777" w:rsidR="00A85D8A" w:rsidRPr="00614B7A" w:rsidRDefault="00A85D8A" w:rsidP="00BE3F9E">
            <w:pPr>
              <w:pStyle w:val="TAL"/>
              <w:rPr>
                <w:lang w:eastAsia="zh-CN"/>
              </w:rPr>
            </w:pPr>
            <w:r w:rsidRPr="00614B7A">
              <w:t>C074</w:t>
            </w:r>
          </w:p>
        </w:tc>
        <w:tc>
          <w:tcPr>
            <w:tcW w:w="3197" w:type="dxa"/>
            <w:tcBorders>
              <w:top w:val="single" w:sz="4" w:space="0" w:color="auto"/>
              <w:left w:val="single" w:sz="4" w:space="0" w:color="auto"/>
              <w:bottom w:val="single" w:sz="4" w:space="0" w:color="auto"/>
              <w:right w:val="single" w:sz="4" w:space="0" w:color="auto"/>
            </w:tcBorders>
          </w:tcPr>
          <w:p w14:paraId="29A5AEDB" w14:textId="77777777" w:rsidR="00A85D8A" w:rsidRPr="00614B7A" w:rsidRDefault="00A85D8A" w:rsidP="00BE3F9E">
            <w:pPr>
              <w:pStyle w:val="TAL"/>
              <w:rPr>
                <w:lang w:eastAsia="zh-CN"/>
              </w:rPr>
            </w:pPr>
            <w:r w:rsidRPr="00614B7A">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431C7D9" w14:textId="77777777" w:rsidR="00A85D8A" w:rsidRPr="00614B7A" w:rsidRDefault="00A85D8A" w:rsidP="00BE3F9E">
            <w:pPr>
              <w:pStyle w:val="TAL"/>
              <w:rPr>
                <w:lang w:eastAsia="zh-CN"/>
              </w:rPr>
            </w:pPr>
            <w:r w:rsidRPr="00614B7A">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4CCA3D4" w14:textId="77777777" w:rsidR="00A85D8A" w:rsidRPr="00614B7A" w:rsidRDefault="00A85D8A" w:rsidP="00BE3F9E">
            <w:pPr>
              <w:pStyle w:val="TAL"/>
            </w:pPr>
          </w:p>
        </w:tc>
      </w:tr>
      <w:tr w:rsidR="00A85D8A" w:rsidRPr="00614B7A" w14:paraId="4537009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DA97D74" w14:textId="77777777" w:rsidR="00A85D8A" w:rsidRPr="00614B7A" w:rsidRDefault="00A85D8A" w:rsidP="00BE3F9E">
            <w:pPr>
              <w:pStyle w:val="TAL"/>
            </w:pPr>
            <w:r w:rsidRPr="00614B7A">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0A3E7C26" w14:textId="77777777" w:rsidR="00A85D8A" w:rsidRPr="00614B7A" w:rsidRDefault="00A85D8A" w:rsidP="00BE3F9E">
            <w:pPr>
              <w:pStyle w:val="TAL"/>
            </w:pPr>
            <w:r w:rsidRPr="00614B7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2D6957" w14:textId="77777777" w:rsidR="00A85D8A" w:rsidRPr="00614B7A" w:rsidRDefault="00A85D8A" w:rsidP="00BE3F9E">
            <w:pPr>
              <w:pStyle w:val="TAC"/>
            </w:pPr>
            <w:r w:rsidRPr="00614B7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2EF689" w14:textId="77777777" w:rsidR="00A85D8A" w:rsidRPr="00614B7A" w:rsidRDefault="00A85D8A" w:rsidP="00BE3F9E">
            <w:pPr>
              <w:pStyle w:val="TAL"/>
              <w:rPr>
                <w:lang w:eastAsia="zh-CN"/>
              </w:rPr>
            </w:pPr>
            <w:r w:rsidRPr="00614B7A">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3B4CDFF" w14:textId="77777777" w:rsidR="00A85D8A" w:rsidRPr="00614B7A" w:rsidRDefault="00A85D8A" w:rsidP="00BE3F9E">
            <w:pPr>
              <w:pStyle w:val="TAL"/>
              <w:rPr>
                <w:lang w:eastAsia="zh-CN"/>
              </w:rPr>
            </w:pPr>
            <w:r w:rsidRPr="00614B7A">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4F7C84" w14:textId="77777777" w:rsidR="00A85D8A" w:rsidRPr="00614B7A" w:rsidRDefault="00A85D8A" w:rsidP="00BE3F9E">
            <w:pPr>
              <w:pStyle w:val="TAL"/>
              <w:rPr>
                <w:lang w:eastAsia="zh-CN"/>
              </w:rPr>
            </w:pPr>
            <w:r w:rsidRPr="00614B7A">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668955E" w14:textId="77777777" w:rsidR="00A85D8A" w:rsidRPr="00614B7A" w:rsidRDefault="00A85D8A" w:rsidP="00BE3F9E">
            <w:pPr>
              <w:pStyle w:val="TAL"/>
            </w:pPr>
          </w:p>
        </w:tc>
      </w:tr>
      <w:tr w:rsidR="00A85D8A" w:rsidRPr="00614B7A" w14:paraId="0DC4BFB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A1E07E7" w14:textId="77777777" w:rsidR="00A85D8A" w:rsidRPr="00614B7A" w:rsidRDefault="00A85D8A" w:rsidP="00BE3F9E">
            <w:pPr>
              <w:pStyle w:val="TAL"/>
              <w:rPr>
                <w:lang w:eastAsia="zh-CN"/>
              </w:rPr>
            </w:pPr>
            <w:r w:rsidRPr="00614B7A">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1D221677" w14:textId="77777777" w:rsidR="00A85D8A" w:rsidRPr="00614B7A" w:rsidRDefault="00A85D8A" w:rsidP="00BE3F9E">
            <w:pPr>
              <w:pStyle w:val="TAL"/>
              <w:rPr>
                <w:lang w:eastAsia="zh-CN"/>
              </w:rPr>
            </w:pPr>
            <w:r w:rsidRPr="00614B7A">
              <w:rPr>
                <w:rFonts w:cs="Arial"/>
              </w:rPr>
              <w:t xml:space="preserve">2Rx FDD FR1 </w:t>
            </w:r>
            <w:r w:rsidRPr="00614B7A">
              <w:rPr>
                <w:rFonts w:eastAsia="SimSun" w:cs="Arial"/>
                <w:lang w:eastAsia="zh-CN"/>
              </w:rPr>
              <w:t>a</w:t>
            </w:r>
            <w:r w:rsidRPr="00614B7A">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C49C23" w14:textId="77777777" w:rsidR="00A85D8A" w:rsidRPr="00614B7A" w:rsidRDefault="00A85D8A" w:rsidP="00BE3F9E">
            <w:pPr>
              <w:pStyle w:val="TAC"/>
              <w:rPr>
                <w:lang w:eastAsia="zh-CN"/>
              </w:rPr>
            </w:pPr>
            <w:r w:rsidRPr="00614B7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A6BA70" w14:textId="77777777" w:rsidR="00A85D8A" w:rsidRPr="00614B7A" w:rsidRDefault="00A85D8A" w:rsidP="00BE3F9E">
            <w:pPr>
              <w:pStyle w:val="TAL"/>
              <w:rPr>
                <w:lang w:eastAsia="zh-CN"/>
              </w:rPr>
            </w:pPr>
            <w:r w:rsidRPr="00614B7A">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B4B3EB8" w14:textId="77777777" w:rsidR="00A85D8A" w:rsidRPr="00614B7A" w:rsidRDefault="00A85D8A" w:rsidP="00BE3F9E">
            <w:pPr>
              <w:pStyle w:val="TAL"/>
              <w:rPr>
                <w:lang w:eastAsia="zh-CN"/>
              </w:rPr>
            </w:pPr>
            <w:r w:rsidRPr="00614B7A">
              <w:rPr>
                <w:rFonts w:cs="Arial"/>
              </w:rPr>
              <w:t>U</w:t>
            </w:r>
            <w:r w:rsidRPr="00614B7A">
              <w:rPr>
                <w:rFonts w:eastAsia="SimSun" w:cs="Arial"/>
                <w:lang w:eastAsia="zh-CN"/>
              </w:rPr>
              <w:t>E</w:t>
            </w:r>
            <w:r w:rsidRPr="00614B7A">
              <w:rPr>
                <w:rFonts w:cs="Arial"/>
              </w:rPr>
              <w:t>s supporting 5GS FDD FR1</w:t>
            </w:r>
            <w:r w:rsidRPr="00614B7A">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0B1DF33" w14:textId="77777777" w:rsidR="00A85D8A" w:rsidRPr="00614B7A" w:rsidRDefault="00A85D8A" w:rsidP="00BE3F9E">
            <w:pPr>
              <w:pStyle w:val="TAL"/>
              <w:rPr>
                <w:lang w:eastAsia="ko-KR"/>
              </w:rPr>
            </w:pPr>
            <w:r w:rsidRPr="00614B7A">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2CC96DF" w14:textId="77777777" w:rsidR="00A85D8A" w:rsidRPr="00614B7A" w:rsidRDefault="00A85D8A" w:rsidP="00BE3F9E">
            <w:pPr>
              <w:pStyle w:val="TAL"/>
            </w:pPr>
          </w:p>
        </w:tc>
      </w:tr>
      <w:tr w:rsidR="00A85D8A" w:rsidRPr="00614B7A" w14:paraId="4CFF3AC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FFB3C4C" w14:textId="77777777" w:rsidR="00A85D8A" w:rsidRPr="00614B7A" w:rsidRDefault="00A85D8A" w:rsidP="00BE3F9E">
            <w:pPr>
              <w:pStyle w:val="TAL"/>
            </w:pPr>
            <w:r w:rsidRPr="00614B7A">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74451CA1" w14:textId="77777777" w:rsidR="00A85D8A" w:rsidRPr="00614B7A" w:rsidRDefault="00A85D8A" w:rsidP="00BE3F9E">
            <w:pPr>
              <w:pStyle w:val="TAL"/>
            </w:pPr>
            <w:r w:rsidRPr="00614B7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683158" w14:textId="77777777" w:rsidR="00A85D8A" w:rsidRPr="00614B7A" w:rsidRDefault="00A85D8A" w:rsidP="00BE3F9E">
            <w:pPr>
              <w:pStyle w:val="TAC"/>
            </w:pPr>
            <w:r w:rsidRPr="00614B7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39C354" w14:textId="77777777" w:rsidR="00A85D8A" w:rsidRPr="00614B7A" w:rsidRDefault="00A85D8A" w:rsidP="00BE3F9E">
            <w:pPr>
              <w:pStyle w:val="TAL"/>
              <w:rPr>
                <w:lang w:eastAsia="zh-CN"/>
              </w:rPr>
            </w:pPr>
            <w:r w:rsidRPr="00614B7A">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5073680" w14:textId="77777777" w:rsidR="00A85D8A" w:rsidRPr="00614B7A" w:rsidRDefault="00A85D8A" w:rsidP="00BE3F9E">
            <w:pPr>
              <w:pStyle w:val="TAL"/>
              <w:rPr>
                <w:lang w:eastAsia="zh-CN"/>
              </w:rPr>
            </w:pPr>
            <w:r w:rsidRPr="00614B7A">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0C27CD5" w14:textId="77777777" w:rsidR="00A85D8A" w:rsidRPr="00614B7A" w:rsidRDefault="00A85D8A" w:rsidP="00BE3F9E">
            <w:pPr>
              <w:pStyle w:val="TAL"/>
              <w:rPr>
                <w:lang w:eastAsia="zh-CN"/>
              </w:rPr>
            </w:pPr>
            <w:r w:rsidRPr="00614B7A">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03BB0ED" w14:textId="77777777" w:rsidR="00A85D8A" w:rsidRPr="00614B7A" w:rsidRDefault="00A85D8A" w:rsidP="00BE3F9E">
            <w:pPr>
              <w:pStyle w:val="TAL"/>
            </w:pPr>
          </w:p>
        </w:tc>
      </w:tr>
      <w:tr w:rsidR="00A85D8A" w:rsidRPr="00614B7A" w14:paraId="7D125B2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67DEE6E" w14:textId="77777777" w:rsidR="00A85D8A" w:rsidRPr="00614B7A" w:rsidRDefault="00A85D8A" w:rsidP="00BE3F9E">
            <w:pPr>
              <w:pStyle w:val="TAL"/>
              <w:rPr>
                <w:lang w:eastAsia="zh-CN"/>
              </w:rPr>
            </w:pPr>
            <w:r w:rsidRPr="00614B7A">
              <w:t>6.2.2.2.1.2</w:t>
            </w:r>
          </w:p>
        </w:tc>
        <w:tc>
          <w:tcPr>
            <w:tcW w:w="4520" w:type="dxa"/>
            <w:tcBorders>
              <w:top w:val="single" w:sz="4" w:space="0" w:color="auto"/>
              <w:left w:val="single" w:sz="4" w:space="0" w:color="auto"/>
              <w:bottom w:val="single" w:sz="4" w:space="0" w:color="auto"/>
              <w:right w:val="single" w:sz="4" w:space="0" w:color="auto"/>
            </w:tcBorders>
          </w:tcPr>
          <w:p w14:paraId="5830D683" w14:textId="77777777" w:rsidR="00A85D8A" w:rsidRPr="00614B7A" w:rsidRDefault="00A85D8A" w:rsidP="00BE3F9E">
            <w:pPr>
              <w:pStyle w:val="TAL"/>
              <w:rPr>
                <w:lang w:eastAsia="zh-CN"/>
              </w:rPr>
            </w:pPr>
            <w:r w:rsidRPr="00614B7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4A256CD" w14:textId="77777777" w:rsidR="00A85D8A" w:rsidRPr="00614B7A" w:rsidRDefault="00A85D8A" w:rsidP="00BE3F9E">
            <w:pPr>
              <w:pStyle w:val="TAC"/>
              <w:rPr>
                <w:rFonts w:eastAsia="SimSun"/>
                <w:lang w:eastAsia="zh-CN"/>
              </w:rPr>
            </w:pPr>
            <w:r w:rsidRPr="00614B7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E8CFF0" w14:textId="77777777" w:rsidR="00A85D8A" w:rsidRPr="00614B7A" w:rsidRDefault="00A85D8A" w:rsidP="00BE3F9E">
            <w:pPr>
              <w:pStyle w:val="TAL"/>
              <w:rPr>
                <w:rFonts w:eastAsia="SimSun"/>
                <w:lang w:eastAsia="zh-CN"/>
              </w:rPr>
            </w:pPr>
            <w:r w:rsidRPr="00614B7A">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787DFF61" w14:textId="77777777" w:rsidR="00A85D8A" w:rsidRPr="00614B7A" w:rsidRDefault="00A85D8A" w:rsidP="00BE3F9E">
            <w:pPr>
              <w:pStyle w:val="TAL"/>
              <w:rPr>
                <w:lang w:eastAsia="zh-CN"/>
              </w:rPr>
            </w:pPr>
            <w:r w:rsidRPr="00614B7A">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4BB1A3C" w14:textId="77777777" w:rsidR="00A85D8A" w:rsidRPr="00614B7A" w:rsidRDefault="00A85D8A" w:rsidP="00BE3F9E">
            <w:pPr>
              <w:pStyle w:val="TAL"/>
              <w:rPr>
                <w:rFonts w:eastAsia="SimSun"/>
                <w:lang w:eastAsia="zh-CN"/>
              </w:rPr>
            </w:pPr>
            <w:r w:rsidRPr="00614B7A">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8EA3C26" w14:textId="77777777" w:rsidR="00A85D8A" w:rsidRPr="00614B7A" w:rsidRDefault="00A85D8A" w:rsidP="00BE3F9E">
            <w:pPr>
              <w:pStyle w:val="TAL"/>
            </w:pPr>
          </w:p>
        </w:tc>
      </w:tr>
      <w:tr w:rsidR="00A85D8A" w:rsidRPr="00614B7A" w14:paraId="7B79843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4404089" w14:textId="77777777" w:rsidR="00A85D8A" w:rsidRPr="00614B7A" w:rsidRDefault="00A85D8A" w:rsidP="00BE3F9E">
            <w:pPr>
              <w:pStyle w:val="TAL"/>
              <w:rPr>
                <w:lang w:eastAsia="zh-CN"/>
              </w:rPr>
            </w:pPr>
            <w:r w:rsidRPr="00614B7A">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6FF89F5C" w14:textId="77777777" w:rsidR="00A85D8A" w:rsidRPr="00614B7A" w:rsidRDefault="00A85D8A" w:rsidP="00BE3F9E">
            <w:pPr>
              <w:pStyle w:val="TAL"/>
              <w:rPr>
                <w:lang w:eastAsia="zh-CN"/>
              </w:rPr>
            </w:pPr>
            <w:r w:rsidRPr="00614B7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06733A" w14:textId="77777777" w:rsidR="00A85D8A" w:rsidRPr="00614B7A" w:rsidRDefault="00A85D8A" w:rsidP="00BE3F9E">
            <w:pPr>
              <w:pStyle w:val="TAC"/>
              <w:rPr>
                <w:rFonts w:eastAsia="SimSun"/>
                <w:lang w:eastAsia="zh-CN"/>
              </w:rPr>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7F33A4" w14:textId="77777777" w:rsidR="00A85D8A" w:rsidRPr="00614B7A" w:rsidRDefault="00A85D8A" w:rsidP="00BE3F9E">
            <w:pPr>
              <w:pStyle w:val="TAL"/>
              <w:rPr>
                <w:rFonts w:eastAsia="SimSun"/>
                <w:lang w:eastAsia="zh-CN"/>
              </w:rPr>
            </w:pPr>
            <w:r w:rsidRPr="00614B7A">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4ECDD90" w14:textId="77777777" w:rsidR="00A85D8A" w:rsidRPr="00614B7A" w:rsidRDefault="00A85D8A" w:rsidP="00BE3F9E">
            <w:pPr>
              <w:pStyle w:val="TAL"/>
              <w:rPr>
                <w:lang w:eastAsia="zh-CN"/>
              </w:rPr>
            </w:pPr>
            <w:r w:rsidRPr="00614B7A">
              <w:rPr>
                <w:rFonts w:cs="Arial"/>
              </w:rPr>
              <w:t>U</w:t>
            </w:r>
            <w:r w:rsidRPr="00614B7A">
              <w:rPr>
                <w:rFonts w:eastAsia="SimSun" w:cs="Arial"/>
                <w:lang w:eastAsia="zh-CN"/>
              </w:rPr>
              <w:t>E</w:t>
            </w:r>
            <w:r w:rsidRPr="00614B7A">
              <w:rPr>
                <w:rFonts w:cs="Arial"/>
              </w:rPr>
              <w:t>s supporting 5GS TDD FR1</w:t>
            </w:r>
            <w:r w:rsidRPr="00614B7A">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FCC5FD" w14:textId="77777777" w:rsidR="00A85D8A" w:rsidRPr="00614B7A" w:rsidRDefault="00A85D8A" w:rsidP="00BE3F9E">
            <w:pPr>
              <w:pStyle w:val="TAL"/>
              <w:rPr>
                <w:rFonts w:eastAsia="SimSun"/>
                <w:lang w:eastAsia="zh-CN"/>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544623D" w14:textId="77777777" w:rsidR="00A85D8A" w:rsidRPr="00614B7A" w:rsidRDefault="00A85D8A" w:rsidP="00BE3F9E">
            <w:pPr>
              <w:pStyle w:val="TAL"/>
            </w:pPr>
          </w:p>
        </w:tc>
      </w:tr>
      <w:tr w:rsidR="00A85D8A" w:rsidRPr="00614B7A" w14:paraId="2486250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FD22BCF" w14:textId="77777777" w:rsidR="00A85D8A" w:rsidRPr="00614B7A" w:rsidRDefault="00A85D8A" w:rsidP="00BE3F9E">
            <w:pPr>
              <w:pStyle w:val="TAL"/>
              <w:rPr>
                <w:lang w:eastAsia="zh-CN"/>
              </w:rPr>
            </w:pPr>
            <w:r w:rsidRPr="00614B7A">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3CE7B1E4" w14:textId="77777777" w:rsidR="00A85D8A" w:rsidRPr="00614B7A" w:rsidRDefault="00A85D8A" w:rsidP="00BE3F9E">
            <w:pPr>
              <w:pStyle w:val="TAL"/>
              <w:rPr>
                <w:lang w:eastAsia="zh-CN"/>
              </w:rPr>
            </w:pPr>
            <w:r w:rsidRPr="00614B7A">
              <w:rPr>
                <w:rFonts w:cs="Arial"/>
              </w:rPr>
              <w:t xml:space="preserve">2Rx TDD FR1 </w:t>
            </w:r>
            <w:r w:rsidRPr="00614B7A">
              <w:rPr>
                <w:rFonts w:eastAsia="SimSun" w:cs="Arial"/>
                <w:lang w:eastAsia="zh-CN"/>
              </w:rPr>
              <w:t>a</w:t>
            </w:r>
            <w:r w:rsidRPr="00614B7A">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A03DE3" w14:textId="77777777" w:rsidR="00A85D8A" w:rsidRPr="00614B7A" w:rsidRDefault="00A85D8A" w:rsidP="00BE3F9E">
            <w:pPr>
              <w:pStyle w:val="TAC"/>
              <w:rPr>
                <w:rFonts w:eastAsia="SimSun"/>
                <w:lang w:eastAsia="zh-CN"/>
              </w:rPr>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7300EF" w14:textId="77777777" w:rsidR="00A85D8A" w:rsidRPr="00614B7A" w:rsidRDefault="00A85D8A" w:rsidP="00BE3F9E">
            <w:pPr>
              <w:pStyle w:val="TAL"/>
              <w:rPr>
                <w:rFonts w:eastAsia="SimSun"/>
                <w:lang w:eastAsia="zh-CN"/>
              </w:rPr>
            </w:pPr>
            <w:r w:rsidRPr="00614B7A">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3F7B801" w14:textId="77777777" w:rsidR="00A85D8A" w:rsidRPr="00614B7A" w:rsidRDefault="00A85D8A" w:rsidP="00BE3F9E">
            <w:pPr>
              <w:pStyle w:val="TAL"/>
              <w:rPr>
                <w:lang w:eastAsia="zh-CN"/>
              </w:rPr>
            </w:pPr>
            <w:r w:rsidRPr="00614B7A">
              <w:rPr>
                <w:rFonts w:cs="Arial"/>
              </w:rPr>
              <w:t>U</w:t>
            </w:r>
            <w:r w:rsidRPr="00614B7A">
              <w:rPr>
                <w:rFonts w:eastAsia="SimSun" w:cs="Arial"/>
                <w:lang w:eastAsia="zh-CN"/>
              </w:rPr>
              <w:t>E</w:t>
            </w:r>
            <w:r w:rsidRPr="00614B7A">
              <w:rPr>
                <w:rFonts w:cs="Arial"/>
              </w:rPr>
              <w:t>s supporting 5GS TDD FR1</w:t>
            </w:r>
            <w:r w:rsidRPr="00614B7A">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5AB669" w14:textId="77777777" w:rsidR="00A85D8A" w:rsidRPr="00614B7A" w:rsidRDefault="00A85D8A" w:rsidP="00BE3F9E">
            <w:pPr>
              <w:pStyle w:val="TAL"/>
              <w:rPr>
                <w:rFonts w:eastAsia="SimSun"/>
                <w:lang w:eastAsia="zh-CN"/>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014AEE4" w14:textId="77777777" w:rsidR="00A85D8A" w:rsidRPr="00614B7A" w:rsidRDefault="00A85D8A" w:rsidP="00BE3F9E">
            <w:pPr>
              <w:pStyle w:val="TAL"/>
            </w:pPr>
          </w:p>
        </w:tc>
      </w:tr>
      <w:tr w:rsidR="00A85D8A" w:rsidRPr="00614B7A" w14:paraId="4189866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946C92B" w14:textId="77777777" w:rsidR="00A85D8A" w:rsidRPr="00614B7A" w:rsidRDefault="00A85D8A" w:rsidP="00BE3F9E">
            <w:pPr>
              <w:pStyle w:val="TAL"/>
              <w:rPr>
                <w:rFonts w:cs="Arial"/>
              </w:rPr>
            </w:pPr>
            <w:r w:rsidRPr="00614B7A">
              <w:lastRenderedPageBreak/>
              <w:t>6.2.3.1.1.1</w:t>
            </w:r>
          </w:p>
        </w:tc>
        <w:tc>
          <w:tcPr>
            <w:tcW w:w="4520" w:type="dxa"/>
            <w:tcBorders>
              <w:top w:val="single" w:sz="4" w:space="0" w:color="auto"/>
              <w:left w:val="single" w:sz="4" w:space="0" w:color="auto"/>
              <w:bottom w:val="single" w:sz="4" w:space="0" w:color="auto"/>
              <w:right w:val="single" w:sz="4" w:space="0" w:color="auto"/>
            </w:tcBorders>
            <w:hideMark/>
          </w:tcPr>
          <w:p w14:paraId="3BA051BC" w14:textId="77777777" w:rsidR="00A85D8A" w:rsidRPr="00614B7A" w:rsidRDefault="00A85D8A" w:rsidP="00BE3F9E">
            <w:pPr>
              <w:pStyle w:val="TAL"/>
              <w:rPr>
                <w:rFonts w:cs="Arial"/>
              </w:rPr>
            </w:pPr>
            <w:r w:rsidRPr="00614B7A">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6C6E58" w14:textId="77777777" w:rsidR="00A85D8A" w:rsidRPr="00614B7A" w:rsidRDefault="00A85D8A" w:rsidP="00BE3F9E">
            <w:pPr>
              <w:pStyle w:val="TAC"/>
              <w:rPr>
                <w:rFonts w:eastAsia="SimSun" w:cs="Arial"/>
                <w:lang w:eastAsia="zh-CN"/>
              </w:rPr>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D1DFAA" w14:textId="77777777" w:rsidR="00A85D8A" w:rsidRPr="00614B7A" w:rsidRDefault="00A85D8A" w:rsidP="00BE3F9E">
            <w:pPr>
              <w:pStyle w:val="TAL"/>
              <w:rPr>
                <w:rFonts w:eastAsia="SimSun" w:cs="Arial"/>
                <w:lang w:eastAsia="zh-CN"/>
              </w:rPr>
            </w:pPr>
            <w:r w:rsidRPr="00614B7A">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07E515A"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903C64F" w14:textId="77777777" w:rsidR="00A85D8A" w:rsidRPr="00614B7A" w:rsidRDefault="00A85D8A" w:rsidP="00BE3F9E">
            <w:pPr>
              <w:pStyle w:val="TAL"/>
              <w:rPr>
                <w:rFonts w:cs="Arial"/>
              </w:rPr>
            </w:pPr>
            <w:r w:rsidRPr="00614B7A">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0DB8BA8" w14:textId="77777777" w:rsidR="00A85D8A" w:rsidRPr="00614B7A" w:rsidRDefault="00A85D8A" w:rsidP="00BE3F9E">
            <w:pPr>
              <w:pStyle w:val="TAL"/>
            </w:pPr>
          </w:p>
        </w:tc>
      </w:tr>
      <w:tr w:rsidR="00A85D8A" w:rsidRPr="00614B7A" w14:paraId="6B2606B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3F5ACC7" w14:textId="77777777" w:rsidR="00A85D8A" w:rsidRPr="00614B7A" w:rsidRDefault="00A85D8A" w:rsidP="00BE3F9E">
            <w:pPr>
              <w:pStyle w:val="TAL"/>
            </w:pPr>
            <w:r w:rsidRPr="00614B7A">
              <w:t>6.2.3.1.1.2</w:t>
            </w:r>
          </w:p>
        </w:tc>
        <w:tc>
          <w:tcPr>
            <w:tcW w:w="4520" w:type="dxa"/>
            <w:tcBorders>
              <w:top w:val="single" w:sz="4" w:space="0" w:color="auto"/>
              <w:left w:val="single" w:sz="4" w:space="0" w:color="auto"/>
              <w:bottom w:val="single" w:sz="4" w:space="0" w:color="auto"/>
              <w:right w:val="single" w:sz="4" w:space="0" w:color="auto"/>
            </w:tcBorders>
          </w:tcPr>
          <w:p w14:paraId="12F23134" w14:textId="77777777" w:rsidR="00A85D8A" w:rsidRPr="00614B7A" w:rsidRDefault="00A85D8A" w:rsidP="00BE3F9E">
            <w:pPr>
              <w:pStyle w:val="TAL"/>
            </w:pPr>
            <w:r w:rsidRPr="00614B7A">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056425F" w14:textId="77777777" w:rsidR="00A85D8A" w:rsidRPr="00614B7A" w:rsidRDefault="00A85D8A" w:rsidP="00BE3F9E">
            <w:pPr>
              <w:pStyle w:val="TAC"/>
              <w:rPr>
                <w:rFonts w:eastAsia="SimSun" w:cs="Arial"/>
                <w:lang w:eastAsia="zh-CN"/>
              </w:rPr>
            </w:pPr>
            <w:r w:rsidRPr="00614B7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3D3657" w14:textId="77777777" w:rsidR="00A85D8A" w:rsidRPr="00614B7A" w:rsidRDefault="00A85D8A" w:rsidP="00BE3F9E">
            <w:pPr>
              <w:pStyle w:val="TAL"/>
              <w:rPr>
                <w:rFonts w:eastAsia="SimSun" w:cs="Arial"/>
                <w:lang w:eastAsia="zh-CN"/>
              </w:rPr>
            </w:pPr>
            <w:r w:rsidRPr="00614B7A">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1F5A7CF3"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FDD FR1</w:t>
            </w:r>
            <w:r w:rsidRPr="00614B7A">
              <w:rPr>
                <w:lang w:eastAsia="zh-CN"/>
              </w:rPr>
              <w:t xml:space="preserve"> and alternative 64QAM MCS table for PDSCH and CQI table with target BLER of 10^-5</w:t>
            </w:r>
            <w:r w:rsidRPr="00614B7A">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D784BD8" w14:textId="77777777" w:rsidR="00A85D8A" w:rsidRPr="00614B7A" w:rsidRDefault="00A85D8A" w:rsidP="00BE3F9E">
            <w:pPr>
              <w:pStyle w:val="TAL"/>
              <w:rPr>
                <w:rFonts w:cs="Arial"/>
              </w:rPr>
            </w:pPr>
            <w:r w:rsidRPr="00614B7A">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B0287F1" w14:textId="77777777" w:rsidR="00A85D8A" w:rsidRPr="00614B7A" w:rsidRDefault="00A85D8A" w:rsidP="00BE3F9E">
            <w:pPr>
              <w:pStyle w:val="TAL"/>
            </w:pPr>
          </w:p>
        </w:tc>
      </w:tr>
      <w:tr w:rsidR="00A85D8A" w:rsidRPr="00614B7A" w14:paraId="58C6B59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CDD4080" w14:textId="77777777" w:rsidR="00A85D8A" w:rsidRPr="00614B7A" w:rsidRDefault="00A85D8A" w:rsidP="00BE3F9E">
            <w:pPr>
              <w:pStyle w:val="TAL"/>
              <w:rPr>
                <w:rFonts w:cs="Arial"/>
              </w:rPr>
            </w:pPr>
            <w:r w:rsidRPr="00614B7A">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3F003F0C" w14:textId="77777777" w:rsidR="00A85D8A" w:rsidRPr="00614B7A" w:rsidRDefault="00A85D8A" w:rsidP="00BE3F9E">
            <w:pPr>
              <w:pStyle w:val="TAL"/>
              <w:rPr>
                <w:rFonts w:cs="Arial"/>
              </w:rPr>
            </w:pPr>
            <w:r w:rsidRPr="00614B7A">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7F9351" w14:textId="77777777" w:rsidR="00A85D8A" w:rsidRPr="00614B7A" w:rsidRDefault="00A85D8A" w:rsidP="00BE3F9E">
            <w:pPr>
              <w:pStyle w:val="TAC"/>
              <w:rPr>
                <w:rFonts w:eastAsia="SimSun" w:cs="Arial"/>
                <w:lang w:eastAsia="zh-CN"/>
              </w:rPr>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4349BE" w14:textId="77777777" w:rsidR="00A85D8A" w:rsidRPr="00614B7A" w:rsidRDefault="00A85D8A" w:rsidP="00BE3F9E">
            <w:pPr>
              <w:pStyle w:val="TAL"/>
              <w:rPr>
                <w:rFonts w:eastAsia="SimSun" w:cs="Arial"/>
                <w:lang w:eastAsia="zh-CN"/>
              </w:rPr>
            </w:pPr>
            <w:r w:rsidRPr="00614B7A">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470C428"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5220CF8" w14:textId="77777777" w:rsidR="00A85D8A" w:rsidRPr="00614B7A" w:rsidRDefault="00A85D8A" w:rsidP="00BE3F9E">
            <w:pPr>
              <w:pStyle w:val="TAL"/>
              <w:rPr>
                <w:rFonts w:cs="Arial"/>
              </w:rPr>
            </w:pPr>
            <w:r w:rsidRPr="00614B7A">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6586927" w14:textId="77777777" w:rsidR="00A85D8A" w:rsidRPr="00614B7A" w:rsidRDefault="00A85D8A" w:rsidP="00BE3F9E">
            <w:pPr>
              <w:pStyle w:val="TAL"/>
            </w:pPr>
          </w:p>
        </w:tc>
      </w:tr>
      <w:tr w:rsidR="00A85D8A" w:rsidRPr="00614B7A" w14:paraId="17A7A30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A313314" w14:textId="77777777" w:rsidR="00A85D8A" w:rsidRPr="00614B7A" w:rsidRDefault="00A85D8A" w:rsidP="00BE3F9E">
            <w:pPr>
              <w:pStyle w:val="TAL"/>
              <w:rPr>
                <w:rFonts w:cs="Arial"/>
              </w:rPr>
            </w:pPr>
            <w:r w:rsidRPr="00614B7A">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2C815C36" w14:textId="77777777" w:rsidR="00A85D8A" w:rsidRPr="00614B7A" w:rsidRDefault="00A85D8A" w:rsidP="00BE3F9E">
            <w:pPr>
              <w:pStyle w:val="TAL"/>
              <w:rPr>
                <w:rFonts w:cs="Arial"/>
              </w:rPr>
            </w:pPr>
            <w:r w:rsidRPr="00614B7A">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BB4434" w14:textId="77777777" w:rsidR="00A85D8A" w:rsidRPr="00614B7A" w:rsidRDefault="00A85D8A" w:rsidP="00BE3F9E">
            <w:pPr>
              <w:pStyle w:val="TAC"/>
              <w:rPr>
                <w:rFonts w:eastAsia="SimSun" w:cs="Arial"/>
                <w:lang w:eastAsia="zh-CN"/>
              </w:rPr>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346EC3" w14:textId="77777777" w:rsidR="00A85D8A" w:rsidRPr="00614B7A" w:rsidRDefault="00A85D8A" w:rsidP="00BE3F9E">
            <w:pPr>
              <w:pStyle w:val="TAL"/>
              <w:rPr>
                <w:rFonts w:eastAsia="SimSun" w:cs="Arial"/>
                <w:lang w:eastAsia="zh-CN"/>
              </w:rPr>
            </w:pPr>
            <w:r w:rsidRPr="00614B7A">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689E9A9"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3D5C26C" w14:textId="77777777" w:rsidR="00A85D8A" w:rsidRPr="00614B7A" w:rsidRDefault="00A85D8A" w:rsidP="00BE3F9E">
            <w:pPr>
              <w:pStyle w:val="TAL"/>
              <w:rPr>
                <w:rFonts w:cs="Arial"/>
              </w:rPr>
            </w:pPr>
            <w:r w:rsidRPr="00614B7A">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A9094C1" w14:textId="77777777" w:rsidR="00A85D8A" w:rsidRPr="00614B7A" w:rsidRDefault="00A85D8A" w:rsidP="00BE3F9E">
            <w:pPr>
              <w:pStyle w:val="TAL"/>
            </w:pPr>
          </w:p>
        </w:tc>
      </w:tr>
      <w:tr w:rsidR="00A85D8A" w:rsidRPr="00614B7A" w14:paraId="62C3736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5271C24" w14:textId="77777777" w:rsidR="00A85D8A" w:rsidRPr="00614B7A" w:rsidRDefault="00A85D8A" w:rsidP="00BE3F9E">
            <w:pPr>
              <w:pStyle w:val="TAL"/>
              <w:rPr>
                <w:rFonts w:cs="Arial"/>
              </w:rPr>
            </w:pPr>
            <w:r w:rsidRPr="00614B7A">
              <w:t>6.2.3.2.1.1</w:t>
            </w:r>
          </w:p>
        </w:tc>
        <w:tc>
          <w:tcPr>
            <w:tcW w:w="4520" w:type="dxa"/>
            <w:tcBorders>
              <w:top w:val="single" w:sz="4" w:space="0" w:color="auto"/>
              <w:left w:val="single" w:sz="4" w:space="0" w:color="auto"/>
              <w:bottom w:val="single" w:sz="4" w:space="0" w:color="auto"/>
              <w:right w:val="single" w:sz="4" w:space="0" w:color="auto"/>
            </w:tcBorders>
            <w:hideMark/>
          </w:tcPr>
          <w:p w14:paraId="186F5291" w14:textId="77777777" w:rsidR="00A85D8A" w:rsidRPr="00614B7A" w:rsidRDefault="00A85D8A" w:rsidP="00BE3F9E">
            <w:pPr>
              <w:pStyle w:val="TAL"/>
              <w:rPr>
                <w:rFonts w:cs="Arial"/>
              </w:rPr>
            </w:pPr>
            <w:r w:rsidRPr="00614B7A">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BF5514" w14:textId="77777777" w:rsidR="00A85D8A" w:rsidRPr="00614B7A" w:rsidRDefault="00A85D8A" w:rsidP="00BE3F9E">
            <w:pPr>
              <w:pStyle w:val="TAC"/>
              <w:rPr>
                <w:rFonts w:eastAsia="SimSun" w:cs="Arial"/>
                <w:lang w:eastAsia="zh-CN"/>
              </w:rPr>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2F8FEC" w14:textId="77777777" w:rsidR="00A85D8A" w:rsidRPr="00614B7A" w:rsidRDefault="00A85D8A" w:rsidP="00BE3F9E">
            <w:pPr>
              <w:pStyle w:val="TAL"/>
              <w:rPr>
                <w:rFonts w:eastAsia="SimSun" w:cs="Arial"/>
                <w:lang w:eastAsia="zh-CN"/>
              </w:rPr>
            </w:pPr>
            <w:r w:rsidRPr="00614B7A">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FB1184B"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7FDD1A2" w14:textId="77777777" w:rsidR="00A85D8A" w:rsidRPr="00614B7A" w:rsidRDefault="00A85D8A" w:rsidP="00BE3F9E">
            <w:pPr>
              <w:pStyle w:val="TAL"/>
              <w:rPr>
                <w:rFonts w:cs="Arial"/>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F600C44" w14:textId="77777777" w:rsidR="00A85D8A" w:rsidRPr="00614B7A" w:rsidRDefault="00A85D8A" w:rsidP="00BE3F9E">
            <w:pPr>
              <w:pStyle w:val="TAL"/>
            </w:pPr>
          </w:p>
        </w:tc>
      </w:tr>
      <w:tr w:rsidR="00A85D8A" w:rsidRPr="00614B7A" w14:paraId="1238095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F301DEC" w14:textId="77777777" w:rsidR="00A85D8A" w:rsidRPr="00614B7A" w:rsidRDefault="00A85D8A" w:rsidP="00BE3F9E">
            <w:pPr>
              <w:pStyle w:val="TAL"/>
            </w:pPr>
            <w:r w:rsidRPr="00614B7A">
              <w:t>6.2.3.2.1.2</w:t>
            </w:r>
          </w:p>
        </w:tc>
        <w:tc>
          <w:tcPr>
            <w:tcW w:w="4520" w:type="dxa"/>
            <w:tcBorders>
              <w:top w:val="single" w:sz="4" w:space="0" w:color="auto"/>
              <w:left w:val="single" w:sz="4" w:space="0" w:color="auto"/>
              <w:bottom w:val="single" w:sz="4" w:space="0" w:color="auto"/>
              <w:right w:val="single" w:sz="4" w:space="0" w:color="auto"/>
            </w:tcBorders>
          </w:tcPr>
          <w:p w14:paraId="73F8D434" w14:textId="77777777" w:rsidR="00A85D8A" w:rsidRPr="00614B7A" w:rsidRDefault="00A85D8A" w:rsidP="00BE3F9E">
            <w:pPr>
              <w:pStyle w:val="TAL"/>
            </w:pPr>
            <w:r w:rsidRPr="00614B7A">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BF1B744" w14:textId="77777777" w:rsidR="00A85D8A" w:rsidRPr="00614B7A" w:rsidRDefault="00A85D8A" w:rsidP="00BE3F9E">
            <w:pPr>
              <w:pStyle w:val="TAC"/>
              <w:rPr>
                <w:rFonts w:eastAsia="SimSun" w:cs="Arial"/>
                <w:lang w:eastAsia="zh-CN"/>
              </w:rPr>
            </w:pPr>
            <w:r w:rsidRPr="00614B7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108697" w14:textId="77777777" w:rsidR="00A85D8A" w:rsidRPr="00614B7A" w:rsidRDefault="00A85D8A" w:rsidP="00BE3F9E">
            <w:pPr>
              <w:pStyle w:val="TAL"/>
              <w:rPr>
                <w:rFonts w:eastAsia="SimSun" w:cs="Arial"/>
                <w:lang w:eastAsia="zh-CN"/>
              </w:rPr>
            </w:pPr>
            <w:r w:rsidRPr="00614B7A">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5C08355B"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TDD FR1</w:t>
            </w:r>
            <w:r w:rsidRPr="00614B7A">
              <w:rPr>
                <w:lang w:eastAsia="zh-CN"/>
              </w:rPr>
              <w:t xml:space="preserve"> and alternative 64QAM MCS table for PDSCH and CQI table with target BLER of 10^-5</w:t>
            </w:r>
            <w:r w:rsidRPr="00614B7A">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1F3D07B" w14:textId="77777777" w:rsidR="00A85D8A" w:rsidRPr="00614B7A" w:rsidRDefault="00A85D8A" w:rsidP="00BE3F9E">
            <w:pPr>
              <w:pStyle w:val="TAL"/>
              <w:rPr>
                <w:rFonts w:cs="Arial"/>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191D227" w14:textId="77777777" w:rsidR="00A85D8A" w:rsidRPr="00614B7A" w:rsidRDefault="00A85D8A" w:rsidP="00BE3F9E">
            <w:pPr>
              <w:pStyle w:val="TAL"/>
            </w:pPr>
          </w:p>
        </w:tc>
      </w:tr>
      <w:tr w:rsidR="00A85D8A" w:rsidRPr="00614B7A" w14:paraId="6B2E999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ACB5362" w14:textId="77777777" w:rsidR="00A85D8A" w:rsidRPr="00614B7A" w:rsidRDefault="00A85D8A" w:rsidP="00BE3F9E">
            <w:pPr>
              <w:pStyle w:val="TAL"/>
              <w:rPr>
                <w:rFonts w:cs="Arial"/>
              </w:rPr>
            </w:pPr>
            <w:r w:rsidRPr="00614B7A">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354A84FC" w14:textId="77777777" w:rsidR="00A85D8A" w:rsidRPr="00614B7A" w:rsidRDefault="00A85D8A" w:rsidP="00BE3F9E">
            <w:pPr>
              <w:pStyle w:val="TAL"/>
              <w:rPr>
                <w:rFonts w:cs="Arial"/>
              </w:rPr>
            </w:pPr>
            <w:r w:rsidRPr="00614B7A">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DC7BBC" w14:textId="77777777" w:rsidR="00A85D8A" w:rsidRPr="00614B7A" w:rsidRDefault="00A85D8A" w:rsidP="00BE3F9E">
            <w:pPr>
              <w:pStyle w:val="TAC"/>
              <w:rPr>
                <w:rFonts w:eastAsia="SimSun" w:cs="Arial"/>
                <w:lang w:eastAsia="zh-CN"/>
              </w:rPr>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839A03" w14:textId="77777777" w:rsidR="00A85D8A" w:rsidRPr="00614B7A" w:rsidRDefault="00A85D8A" w:rsidP="00BE3F9E">
            <w:pPr>
              <w:pStyle w:val="TAL"/>
              <w:rPr>
                <w:rFonts w:eastAsia="SimSun" w:cs="Arial"/>
                <w:lang w:eastAsia="zh-CN"/>
              </w:rPr>
            </w:pPr>
            <w:r w:rsidRPr="00614B7A">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AB84033"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83DFF0" w14:textId="77777777" w:rsidR="00A85D8A" w:rsidRPr="00614B7A" w:rsidRDefault="00A85D8A" w:rsidP="00BE3F9E">
            <w:pPr>
              <w:pStyle w:val="TAL"/>
              <w:rPr>
                <w:rFonts w:cs="Arial"/>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332B3F6" w14:textId="77777777" w:rsidR="00A85D8A" w:rsidRPr="00614B7A" w:rsidRDefault="00A85D8A" w:rsidP="00BE3F9E">
            <w:pPr>
              <w:pStyle w:val="TAL"/>
            </w:pPr>
          </w:p>
        </w:tc>
      </w:tr>
      <w:tr w:rsidR="00A85D8A" w:rsidRPr="00614B7A" w14:paraId="0C622BA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5C6282A" w14:textId="77777777" w:rsidR="00A85D8A" w:rsidRPr="00614B7A" w:rsidRDefault="00A85D8A" w:rsidP="00BE3F9E">
            <w:pPr>
              <w:pStyle w:val="TAL"/>
              <w:rPr>
                <w:rFonts w:cs="Arial"/>
              </w:rPr>
            </w:pPr>
            <w:r w:rsidRPr="00614B7A">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4DFFC107" w14:textId="77777777" w:rsidR="00A85D8A" w:rsidRPr="00614B7A" w:rsidRDefault="00A85D8A" w:rsidP="00BE3F9E">
            <w:pPr>
              <w:pStyle w:val="TAL"/>
              <w:rPr>
                <w:rFonts w:cs="Arial"/>
              </w:rPr>
            </w:pPr>
            <w:r w:rsidRPr="00614B7A">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9D076D" w14:textId="77777777" w:rsidR="00A85D8A" w:rsidRPr="00614B7A" w:rsidRDefault="00A85D8A" w:rsidP="00BE3F9E">
            <w:pPr>
              <w:pStyle w:val="TAC"/>
              <w:rPr>
                <w:rFonts w:eastAsia="SimSun" w:cs="Arial"/>
                <w:lang w:eastAsia="zh-CN"/>
              </w:rPr>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32D14B" w14:textId="77777777" w:rsidR="00A85D8A" w:rsidRPr="00614B7A" w:rsidRDefault="00A85D8A" w:rsidP="00BE3F9E">
            <w:pPr>
              <w:pStyle w:val="TAL"/>
              <w:rPr>
                <w:rFonts w:eastAsia="SimSun" w:cs="Arial"/>
                <w:lang w:eastAsia="zh-CN"/>
              </w:rPr>
            </w:pPr>
            <w:r w:rsidRPr="00614B7A">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E93E4EA"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C1C777" w14:textId="77777777" w:rsidR="00A85D8A" w:rsidRPr="00614B7A" w:rsidRDefault="00A85D8A" w:rsidP="00BE3F9E">
            <w:pPr>
              <w:pStyle w:val="TAL"/>
              <w:rPr>
                <w:rFonts w:cs="Arial"/>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70DEDA2" w14:textId="77777777" w:rsidR="00A85D8A" w:rsidRPr="00614B7A" w:rsidRDefault="00A85D8A" w:rsidP="00BE3F9E">
            <w:pPr>
              <w:pStyle w:val="TAL"/>
            </w:pPr>
          </w:p>
        </w:tc>
      </w:tr>
      <w:tr w:rsidR="00A85D8A" w:rsidRPr="00614B7A" w14:paraId="4A2B888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D328528" w14:textId="77777777" w:rsidR="00A85D8A" w:rsidRPr="00614B7A" w:rsidRDefault="00A85D8A" w:rsidP="00BE3F9E">
            <w:pPr>
              <w:pStyle w:val="TAL"/>
              <w:rPr>
                <w:rFonts w:cs="Arial"/>
              </w:rPr>
            </w:pPr>
            <w:r w:rsidRPr="00614B7A">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062B2C4C" w14:textId="77777777" w:rsidR="00A85D8A" w:rsidRPr="00614B7A" w:rsidRDefault="00A85D8A" w:rsidP="00BE3F9E">
            <w:pPr>
              <w:pStyle w:val="TAL"/>
              <w:rPr>
                <w:rFonts w:cs="Arial"/>
              </w:rPr>
            </w:pPr>
            <w:r w:rsidRPr="00614B7A">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14F0E24" w14:textId="77777777" w:rsidR="00A85D8A" w:rsidRPr="00614B7A" w:rsidRDefault="00A85D8A" w:rsidP="00BE3F9E">
            <w:pPr>
              <w:pStyle w:val="TAC"/>
              <w:rPr>
                <w:rFonts w:eastAsia="SimSun" w:cs="Arial"/>
                <w:lang w:eastAsia="zh-CN"/>
              </w:rPr>
            </w:pPr>
            <w:r w:rsidRPr="00614B7A">
              <w:rPr>
                <w:rFonts w:eastAsia="SimSun" w:cs="Arial" w:hint="eastAsia"/>
                <w:lang w:eastAsia="zh-CN"/>
              </w:rPr>
              <w:t>R</w:t>
            </w:r>
            <w:r w:rsidRPr="00614B7A">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10DE4D34" w14:textId="77777777" w:rsidR="00A85D8A" w:rsidRPr="00614B7A" w:rsidRDefault="00A85D8A" w:rsidP="00BE3F9E">
            <w:pPr>
              <w:pStyle w:val="TAL"/>
              <w:rPr>
                <w:rFonts w:eastAsia="SimSun" w:cs="Arial"/>
                <w:lang w:eastAsia="zh-CN"/>
              </w:rPr>
            </w:pPr>
            <w:r w:rsidRPr="00614B7A">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3B447A5D" w14:textId="77777777" w:rsidR="00A85D8A" w:rsidRPr="00614B7A" w:rsidRDefault="00A85D8A" w:rsidP="00BE3F9E">
            <w:pPr>
              <w:pStyle w:val="TAL"/>
              <w:rPr>
                <w:rFonts w:cs="Arial"/>
              </w:rPr>
            </w:pPr>
            <w:r w:rsidRPr="00614B7A">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4D171DA6" w14:textId="77777777" w:rsidR="00A85D8A" w:rsidRPr="00614B7A" w:rsidRDefault="00A85D8A" w:rsidP="00BE3F9E">
            <w:pPr>
              <w:pStyle w:val="TAL"/>
              <w:rPr>
                <w:rFonts w:cs="Arial"/>
              </w:rPr>
            </w:pPr>
            <w:r w:rsidRPr="00614B7A">
              <w:rPr>
                <w:rFonts w:eastAsia="SimSun"/>
                <w:szCs w:val="18"/>
              </w:rPr>
              <w:t>E0</w:t>
            </w:r>
            <w:r w:rsidRPr="00614B7A">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AD9374F" w14:textId="77777777" w:rsidR="00A85D8A" w:rsidRPr="00614B7A" w:rsidRDefault="00A85D8A" w:rsidP="00BE3F9E">
            <w:pPr>
              <w:pStyle w:val="TAL"/>
            </w:pPr>
            <w:r w:rsidRPr="00614B7A">
              <w:rPr>
                <w:lang w:eastAsia="zh-CN"/>
              </w:rPr>
              <w:t xml:space="preserve">Test execution not necessary if </w:t>
            </w:r>
            <w:r w:rsidRPr="00614B7A">
              <w:rPr>
                <w:rFonts w:cs="Arial"/>
              </w:rPr>
              <w:t>6.2A.3.1.2</w:t>
            </w:r>
            <w:r w:rsidRPr="00614B7A">
              <w:rPr>
                <w:lang w:eastAsia="zh-CN"/>
              </w:rPr>
              <w:t xml:space="preserve"> is executed.</w:t>
            </w:r>
          </w:p>
        </w:tc>
      </w:tr>
      <w:tr w:rsidR="00A85D8A" w:rsidRPr="00614B7A" w14:paraId="46A328E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3223B34" w14:textId="77777777" w:rsidR="00A85D8A" w:rsidRPr="00614B7A" w:rsidRDefault="00A85D8A" w:rsidP="00BE3F9E">
            <w:pPr>
              <w:pStyle w:val="TAL"/>
              <w:rPr>
                <w:rFonts w:cs="Arial"/>
              </w:rPr>
            </w:pPr>
            <w:r w:rsidRPr="00614B7A">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5345F349" w14:textId="77777777" w:rsidR="00A85D8A" w:rsidRPr="00614B7A" w:rsidRDefault="00A85D8A" w:rsidP="00BE3F9E">
            <w:pPr>
              <w:pStyle w:val="TAL"/>
              <w:rPr>
                <w:rFonts w:cs="Arial"/>
              </w:rPr>
            </w:pPr>
            <w:r w:rsidRPr="00614B7A">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D93169B" w14:textId="77777777" w:rsidR="00A85D8A" w:rsidRPr="00614B7A" w:rsidRDefault="00A85D8A" w:rsidP="00BE3F9E">
            <w:pPr>
              <w:pStyle w:val="TAC"/>
              <w:rPr>
                <w:rFonts w:eastAsia="SimSun" w:cs="Arial"/>
                <w:lang w:eastAsia="zh-CN"/>
              </w:rPr>
            </w:pPr>
            <w:r w:rsidRPr="00614B7A">
              <w:rPr>
                <w:rFonts w:eastAsia="SimSun" w:cs="Arial" w:hint="eastAsia"/>
                <w:lang w:eastAsia="zh-CN"/>
              </w:rPr>
              <w:t>R</w:t>
            </w:r>
            <w:r w:rsidRPr="00614B7A">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ED7160B" w14:textId="77777777" w:rsidR="00A85D8A" w:rsidRPr="00614B7A" w:rsidRDefault="00A85D8A" w:rsidP="00BE3F9E">
            <w:pPr>
              <w:pStyle w:val="TAL"/>
              <w:rPr>
                <w:rFonts w:eastAsia="SimSun" w:cs="Arial"/>
                <w:lang w:eastAsia="zh-CN"/>
              </w:rPr>
            </w:pPr>
            <w:r w:rsidRPr="00614B7A">
              <w:rPr>
                <w:rFonts w:eastAsia="SimSun" w:cs="Arial" w:hint="eastAsia"/>
                <w:lang w:eastAsia="zh-CN"/>
              </w:rPr>
              <w:t>C</w:t>
            </w:r>
            <w:r w:rsidRPr="00614B7A">
              <w:rPr>
                <w:rFonts w:eastAsia="SimSun" w:cs="Arial"/>
                <w:lang w:eastAsia="zh-CN"/>
              </w:rPr>
              <w:t>033</w:t>
            </w:r>
          </w:p>
        </w:tc>
        <w:tc>
          <w:tcPr>
            <w:tcW w:w="3197" w:type="dxa"/>
            <w:tcBorders>
              <w:top w:val="single" w:sz="4" w:space="0" w:color="auto"/>
              <w:left w:val="single" w:sz="4" w:space="0" w:color="auto"/>
              <w:bottom w:val="single" w:sz="4" w:space="0" w:color="auto"/>
              <w:right w:val="single" w:sz="4" w:space="0" w:color="auto"/>
            </w:tcBorders>
          </w:tcPr>
          <w:p w14:paraId="2C7586C1" w14:textId="77777777" w:rsidR="00A85D8A" w:rsidRPr="00614B7A" w:rsidRDefault="00A85D8A" w:rsidP="00BE3F9E">
            <w:pPr>
              <w:pStyle w:val="TAL"/>
              <w:rPr>
                <w:rFonts w:cs="Arial"/>
              </w:rPr>
            </w:pPr>
            <w:r w:rsidRPr="00614B7A">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33BF5D06" w14:textId="77777777" w:rsidR="00A85D8A" w:rsidRPr="00614B7A" w:rsidRDefault="00A85D8A" w:rsidP="00BE3F9E">
            <w:pPr>
              <w:pStyle w:val="TAL"/>
              <w:rPr>
                <w:rFonts w:cs="Arial"/>
              </w:rPr>
            </w:pPr>
            <w:r w:rsidRPr="00614B7A">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4F6090E3" w14:textId="77777777" w:rsidR="00A85D8A" w:rsidRPr="00614B7A" w:rsidRDefault="00A85D8A" w:rsidP="00BE3F9E">
            <w:pPr>
              <w:pStyle w:val="TAL"/>
            </w:pPr>
            <w:r w:rsidRPr="00614B7A">
              <w:rPr>
                <w:lang w:eastAsia="zh-CN"/>
              </w:rPr>
              <w:t xml:space="preserve">Test execution not necessary if </w:t>
            </w:r>
            <w:r w:rsidRPr="00614B7A">
              <w:rPr>
                <w:rFonts w:cs="Arial"/>
              </w:rPr>
              <w:t>6.2A.3.1.3</w:t>
            </w:r>
            <w:r w:rsidRPr="00614B7A">
              <w:rPr>
                <w:lang w:eastAsia="zh-CN"/>
              </w:rPr>
              <w:t xml:space="preserve"> is executed.</w:t>
            </w:r>
          </w:p>
        </w:tc>
      </w:tr>
      <w:tr w:rsidR="00A85D8A" w:rsidRPr="00614B7A" w14:paraId="032614B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C654151" w14:textId="77777777" w:rsidR="00A85D8A" w:rsidRPr="00614B7A" w:rsidRDefault="00A85D8A" w:rsidP="00BE3F9E">
            <w:pPr>
              <w:pStyle w:val="TAL"/>
              <w:rPr>
                <w:rFonts w:cs="Arial"/>
              </w:rPr>
            </w:pPr>
            <w:r w:rsidRPr="00614B7A">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5387B5FD" w14:textId="77777777" w:rsidR="00A85D8A" w:rsidRPr="00614B7A" w:rsidRDefault="00A85D8A" w:rsidP="00BE3F9E">
            <w:pPr>
              <w:pStyle w:val="TAL"/>
              <w:rPr>
                <w:rFonts w:cs="Arial"/>
              </w:rPr>
            </w:pPr>
            <w:r w:rsidRPr="00614B7A">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85D849A" w14:textId="77777777" w:rsidR="00A85D8A" w:rsidRPr="00614B7A" w:rsidRDefault="00A85D8A" w:rsidP="00BE3F9E">
            <w:pPr>
              <w:pStyle w:val="TAC"/>
              <w:rPr>
                <w:rFonts w:eastAsia="SimSun" w:cs="Arial"/>
                <w:lang w:eastAsia="zh-CN"/>
              </w:rPr>
            </w:pPr>
            <w:r w:rsidRPr="00614B7A">
              <w:rPr>
                <w:rFonts w:eastAsia="SimSun" w:cs="Arial" w:hint="eastAsia"/>
                <w:lang w:eastAsia="zh-CN"/>
              </w:rPr>
              <w:t>R</w:t>
            </w:r>
            <w:r w:rsidRPr="00614B7A">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6B4CBAE" w14:textId="77777777" w:rsidR="00A85D8A" w:rsidRPr="00614B7A" w:rsidRDefault="00A85D8A" w:rsidP="00BE3F9E">
            <w:pPr>
              <w:pStyle w:val="TAL"/>
              <w:rPr>
                <w:rFonts w:eastAsia="SimSun" w:cs="Arial"/>
                <w:lang w:eastAsia="zh-CN"/>
              </w:rPr>
            </w:pPr>
            <w:r w:rsidRPr="00614B7A">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70F6B3D7" w14:textId="77777777" w:rsidR="00A85D8A" w:rsidRPr="00614B7A" w:rsidRDefault="00A85D8A" w:rsidP="00BE3F9E">
            <w:pPr>
              <w:pStyle w:val="TAL"/>
              <w:rPr>
                <w:rFonts w:cs="Arial"/>
              </w:rPr>
            </w:pPr>
            <w:r w:rsidRPr="00614B7A">
              <w:rPr>
                <w:lang w:eastAsia="zh-CN"/>
              </w:rPr>
              <w:t>UEs supporting 5GS FR1 and CA (</w:t>
            </w:r>
            <w:r w:rsidRPr="00614B7A">
              <w:rPr>
                <w:lang w:eastAsia="zh-TW"/>
              </w:rPr>
              <w:t>4DL CA</w:t>
            </w:r>
            <w:r w:rsidRPr="00614B7A">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435E32F2" w14:textId="77777777" w:rsidR="00A85D8A" w:rsidRPr="00614B7A" w:rsidRDefault="00A85D8A" w:rsidP="00BE3F9E">
            <w:pPr>
              <w:pStyle w:val="TAL"/>
              <w:rPr>
                <w:rFonts w:cs="Arial"/>
              </w:rPr>
            </w:pPr>
            <w:r w:rsidRPr="00614B7A">
              <w:rPr>
                <w:rFonts w:eastAsia="SimSun"/>
                <w:szCs w:val="18"/>
              </w:rPr>
              <w:t>E0</w:t>
            </w:r>
            <w:r w:rsidRPr="00614B7A">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0FD540DD" w14:textId="77777777" w:rsidR="00A85D8A" w:rsidRPr="00614B7A" w:rsidRDefault="00A85D8A" w:rsidP="00BE3F9E">
            <w:pPr>
              <w:pStyle w:val="TAL"/>
              <w:rPr>
                <w:lang w:eastAsia="zh-CN"/>
              </w:rPr>
            </w:pPr>
          </w:p>
        </w:tc>
      </w:tr>
      <w:tr w:rsidR="00A85D8A" w:rsidRPr="00614B7A" w14:paraId="4C1F708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6F45277" w14:textId="77777777" w:rsidR="00A85D8A" w:rsidRPr="00614B7A" w:rsidRDefault="00A85D8A" w:rsidP="00BE3F9E">
            <w:pPr>
              <w:pStyle w:val="TAL"/>
            </w:pPr>
            <w:r w:rsidRPr="00614B7A">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460C97B8" w14:textId="77777777" w:rsidR="00A85D8A" w:rsidRPr="00614B7A" w:rsidRDefault="00A85D8A" w:rsidP="00BE3F9E">
            <w:pPr>
              <w:pStyle w:val="TAL"/>
            </w:pPr>
            <w:r w:rsidRPr="00614B7A">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253B51" w14:textId="77777777" w:rsidR="00A85D8A" w:rsidRPr="00614B7A" w:rsidRDefault="00A85D8A" w:rsidP="00BE3F9E">
            <w:pPr>
              <w:pStyle w:val="TAC"/>
            </w:pPr>
            <w:r w:rsidRPr="00614B7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B618B95" w14:textId="77777777" w:rsidR="00A85D8A" w:rsidRPr="00614B7A" w:rsidRDefault="00A85D8A" w:rsidP="00BE3F9E">
            <w:pPr>
              <w:pStyle w:val="TAL"/>
              <w:rPr>
                <w:lang w:eastAsia="zh-CN"/>
              </w:rPr>
            </w:pPr>
            <w:r w:rsidRPr="00614B7A">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834C865" w14:textId="77777777" w:rsidR="00A85D8A" w:rsidRPr="00614B7A" w:rsidRDefault="00A85D8A" w:rsidP="00BE3F9E">
            <w:pPr>
              <w:pStyle w:val="TAL"/>
              <w:rPr>
                <w:lang w:eastAsia="zh-CN"/>
              </w:rPr>
            </w:pPr>
            <w:r w:rsidRPr="00614B7A">
              <w:rPr>
                <w:rFonts w:cs="Arial"/>
              </w:rPr>
              <w:t>U</w:t>
            </w:r>
            <w:r w:rsidRPr="00614B7A">
              <w:rPr>
                <w:rFonts w:eastAsia="SimSun" w:cs="Arial"/>
                <w:lang w:eastAsia="zh-CN"/>
              </w:rPr>
              <w:t>E</w:t>
            </w:r>
            <w:r w:rsidRPr="00614B7A">
              <w:rPr>
                <w:rFonts w:cs="Arial"/>
              </w:rPr>
              <w:t>s supporting 5GS FDD FR1</w:t>
            </w:r>
            <w:r w:rsidRPr="00614B7A">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F88882" w14:textId="77777777" w:rsidR="00A85D8A" w:rsidRPr="00614B7A" w:rsidRDefault="00A85D8A" w:rsidP="00BE3F9E">
            <w:pPr>
              <w:pStyle w:val="TAL"/>
              <w:rPr>
                <w:lang w:eastAsia="zh-CN"/>
              </w:rPr>
            </w:pPr>
            <w:r w:rsidRPr="00614B7A">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899B772" w14:textId="77777777" w:rsidR="00A85D8A" w:rsidRPr="00614B7A" w:rsidRDefault="00A85D8A" w:rsidP="00BE3F9E">
            <w:pPr>
              <w:pStyle w:val="TAL"/>
            </w:pPr>
          </w:p>
        </w:tc>
      </w:tr>
      <w:tr w:rsidR="00A85D8A" w:rsidRPr="00614B7A" w14:paraId="65EE193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D2D866B" w14:textId="77777777" w:rsidR="00A85D8A" w:rsidRPr="00614B7A" w:rsidRDefault="00A85D8A" w:rsidP="00BE3F9E">
            <w:pPr>
              <w:pStyle w:val="TAL"/>
            </w:pPr>
            <w:r w:rsidRPr="00614B7A">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068AB5BB" w14:textId="77777777" w:rsidR="00A85D8A" w:rsidRPr="00614B7A" w:rsidRDefault="00A85D8A" w:rsidP="00BE3F9E">
            <w:pPr>
              <w:pStyle w:val="TAL"/>
            </w:pPr>
            <w:r w:rsidRPr="00614B7A">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6A67FB" w14:textId="77777777" w:rsidR="00A85D8A" w:rsidRPr="00614B7A" w:rsidRDefault="00A85D8A" w:rsidP="00BE3F9E">
            <w:pPr>
              <w:pStyle w:val="TAC"/>
            </w:pPr>
            <w:r w:rsidRPr="00614B7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723BFA2" w14:textId="77777777" w:rsidR="00A85D8A" w:rsidRPr="00614B7A" w:rsidRDefault="00A85D8A" w:rsidP="00BE3F9E">
            <w:pPr>
              <w:pStyle w:val="TAL"/>
              <w:rPr>
                <w:lang w:eastAsia="zh-CN"/>
              </w:rPr>
            </w:pPr>
            <w:r w:rsidRPr="00614B7A">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17B6D36" w14:textId="77777777" w:rsidR="00A85D8A" w:rsidRPr="00614B7A" w:rsidRDefault="00A85D8A" w:rsidP="00BE3F9E">
            <w:pPr>
              <w:pStyle w:val="TAL"/>
              <w:rPr>
                <w:lang w:eastAsia="zh-CN"/>
              </w:rPr>
            </w:pPr>
            <w:r w:rsidRPr="00614B7A">
              <w:rPr>
                <w:rFonts w:cs="Arial"/>
              </w:rPr>
              <w:t>U</w:t>
            </w:r>
            <w:r w:rsidRPr="00614B7A">
              <w:rPr>
                <w:rFonts w:eastAsia="SimSun" w:cs="Arial"/>
                <w:lang w:eastAsia="zh-CN"/>
              </w:rPr>
              <w:t>E</w:t>
            </w:r>
            <w:r w:rsidRPr="00614B7A">
              <w:rPr>
                <w:rFonts w:cs="Arial"/>
              </w:rPr>
              <w:t>s supporting 5GS FDD FR1</w:t>
            </w:r>
            <w:r w:rsidRPr="00614B7A">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1995C6" w14:textId="77777777" w:rsidR="00A85D8A" w:rsidRPr="00614B7A" w:rsidRDefault="00A85D8A" w:rsidP="00BE3F9E">
            <w:pPr>
              <w:pStyle w:val="TAL"/>
              <w:rPr>
                <w:lang w:eastAsia="zh-CN"/>
              </w:rPr>
            </w:pPr>
            <w:r w:rsidRPr="00614B7A">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B9388A5" w14:textId="77777777" w:rsidR="00A85D8A" w:rsidRPr="00614B7A" w:rsidRDefault="00A85D8A" w:rsidP="00BE3F9E">
            <w:pPr>
              <w:pStyle w:val="TAL"/>
            </w:pPr>
          </w:p>
        </w:tc>
      </w:tr>
      <w:tr w:rsidR="00A85D8A" w:rsidRPr="00614B7A" w14:paraId="0D18299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A4AA680" w14:textId="77777777" w:rsidR="00A85D8A" w:rsidRPr="00614B7A" w:rsidRDefault="00A85D8A" w:rsidP="00BE3F9E">
            <w:pPr>
              <w:pStyle w:val="TAL"/>
              <w:rPr>
                <w:lang w:eastAsia="zh-CN"/>
              </w:rPr>
            </w:pPr>
            <w:r w:rsidRPr="00614B7A">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1CE273F0" w14:textId="77777777" w:rsidR="00A85D8A" w:rsidRPr="00614B7A" w:rsidRDefault="00A85D8A" w:rsidP="00BE3F9E">
            <w:pPr>
              <w:pStyle w:val="TAL"/>
              <w:rPr>
                <w:lang w:eastAsia="zh-CN"/>
              </w:rPr>
            </w:pPr>
            <w:r w:rsidRPr="00614B7A">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868658" w14:textId="77777777" w:rsidR="00A85D8A" w:rsidRPr="00614B7A" w:rsidRDefault="00A85D8A" w:rsidP="00BE3F9E">
            <w:pPr>
              <w:pStyle w:val="TAC"/>
              <w:rPr>
                <w:rFonts w:cs="Arial"/>
              </w:rPr>
            </w:pPr>
            <w:r w:rsidRPr="00614B7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DCB4BC" w14:textId="77777777" w:rsidR="00A85D8A" w:rsidRPr="00614B7A" w:rsidRDefault="00A85D8A" w:rsidP="00BE3F9E">
            <w:pPr>
              <w:pStyle w:val="TAL"/>
              <w:rPr>
                <w:rFonts w:cs="Arial"/>
                <w:lang w:eastAsia="zh-CN"/>
              </w:rPr>
            </w:pPr>
            <w:r w:rsidRPr="00614B7A">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B0E772C"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FDD FR1</w:t>
            </w:r>
            <w:r w:rsidRPr="00614B7A">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4FEBBE3" w14:textId="77777777" w:rsidR="00A85D8A" w:rsidRPr="00614B7A" w:rsidRDefault="00A85D8A" w:rsidP="00BE3F9E">
            <w:pPr>
              <w:pStyle w:val="TAL"/>
              <w:rPr>
                <w:rFonts w:cs="Arial"/>
              </w:rPr>
            </w:pPr>
            <w:r w:rsidRPr="00614B7A">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B7AB254" w14:textId="77777777" w:rsidR="00A85D8A" w:rsidRPr="00614B7A" w:rsidRDefault="00A85D8A" w:rsidP="00BE3F9E">
            <w:pPr>
              <w:pStyle w:val="TAL"/>
            </w:pPr>
          </w:p>
        </w:tc>
      </w:tr>
      <w:tr w:rsidR="00A85D8A" w:rsidRPr="00614B7A" w14:paraId="00BD589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2FF6C79" w14:textId="77777777" w:rsidR="00A85D8A" w:rsidRPr="00614B7A" w:rsidRDefault="00A85D8A" w:rsidP="00BE3F9E">
            <w:pPr>
              <w:pStyle w:val="TAL"/>
              <w:rPr>
                <w:lang w:eastAsia="zh-CN"/>
              </w:rPr>
            </w:pPr>
            <w:r w:rsidRPr="00614B7A">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4BF16521" w14:textId="77777777" w:rsidR="00A85D8A" w:rsidRPr="00614B7A" w:rsidRDefault="00A85D8A" w:rsidP="00BE3F9E">
            <w:pPr>
              <w:pStyle w:val="TAL"/>
            </w:pPr>
            <w:r w:rsidRPr="00614B7A">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C1708B" w14:textId="77777777" w:rsidR="00A85D8A" w:rsidRPr="00614B7A" w:rsidRDefault="00A85D8A" w:rsidP="00BE3F9E">
            <w:pPr>
              <w:pStyle w:val="TAC"/>
              <w:rPr>
                <w:rFonts w:cs="Arial"/>
                <w:lang w:eastAsia="zh-CN"/>
              </w:rPr>
            </w:pPr>
            <w:r w:rsidRPr="00614B7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0737E6" w14:textId="77777777" w:rsidR="00A85D8A" w:rsidRPr="00614B7A" w:rsidRDefault="00A85D8A" w:rsidP="00BE3F9E">
            <w:pPr>
              <w:pStyle w:val="TAL"/>
              <w:rPr>
                <w:rFonts w:cs="Arial"/>
                <w:lang w:eastAsia="zh-CN"/>
              </w:rPr>
            </w:pPr>
            <w:r w:rsidRPr="00614B7A">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DF83D43"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FDD FR1</w:t>
            </w:r>
            <w:r w:rsidRPr="00614B7A">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52EA7C" w14:textId="77777777" w:rsidR="00A85D8A" w:rsidRPr="00614B7A" w:rsidRDefault="00A85D8A" w:rsidP="00BE3F9E">
            <w:pPr>
              <w:pStyle w:val="TAL"/>
              <w:rPr>
                <w:rFonts w:cs="Arial"/>
              </w:rPr>
            </w:pPr>
            <w:r w:rsidRPr="00614B7A">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2FA8B43" w14:textId="77777777" w:rsidR="00A85D8A" w:rsidRPr="00614B7A" w:rsidRDefault="00A85D8A" w:rsidP="00BE3F9E">
            <w:pPr>
              <w:pStyle w:val="TAL"/>
            </w:pPr>
          </w:p>
        </w:tc>
      </w:tr>
      <w:tr w:rsidR="00A85D8A" w:rsidRPr="00614B7A" w14:paraId="602CA28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AFD5F9D" w14:textId="77777777" w:rsidR="00A85D8A" w:rsidRPr="00614B7A" w:rsidRDefault="00A85D8A" w:rsidP="00BE3F9E">
            <w:pPr>
              <w:pStyle w:val="TAL"/>
              <w:rPr>
                <w:lang w:eastAsia="zh-CN"/>
              </w:rPr>
            </w:pPr>
            <w:r w:rsidRPr="00614B7A">
              <w:rPr>
                <w:lang w:eastAsia="zh-CN"/>
              </w:rPr>
              <w:lastRenderedPageBreak/>
              <w:t>6.3.2.1.5</w:t>
            </w:r>
          </w:p>
        </w:tc>
        <w:tc>
          <w:tcPr>
            <w:tcW w:w="4520" w:type="dxa"/>
            <w:tcBorders>
              <w:top w:val="single" w:sz="4" w:space="0" w:color="auto"/>
              <w:left w:val="single" w:sz="4" w:space="0" w:color="auto"/>
              <w:bottom w:val="single" w:sz="4" w:space="0" w:color="auto"/>
              <w:right w:val="single" w:sz="4" w:space="0" w:color="auto"/>
            </w:tcBorders>
          </w:tcPr>
          <w:p w14:paraId="654A0F68" w14:textId="77777777" w:rsidR="00A85D8A" w:rsidRPr="00614B7A" w:rsidRDefault="00A85D8A" w:rsidP="00BE3F9E">
            <w:pPr>
              <w:pStyle w:val="TAL"/>
            </w:pPr>
            <w:r w:rsidRPr="00614B7A">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53DFA72" w14:textId="77777777" w:rsidR="00A85D8A" w:rsidRPr="00614B7A" w:rsidRDefault="00A85D8A" w:rsidP="00BE3F9E">
            <w:pPr>
              <w:pStyle w:val="TAC"/>
              <w:rPr>
                <w:rFonts w:cs="Arial"/>
                <w:lang w:eastAsia="zh-CN"/>
              </w:rPr>
            </w:pPr>
            <w:r w:rsidRPr="00614B7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5BDD650" w14:textId="77777777" w:rsidR="00A85D8A" w:rsidRPr="00614B7A" w:rsidRDefault="00A85D8A" w:rsidP="00BE3F9E">
            <w:pPr>
              <w:pStyle w:val="TAL"/>
              <w:rPr>
                <w:rFonts w:cs="Arial"/>
                <w:lang w:eastAsia="zh-CN"/>
              </w:rPr>
            </w:pPr>
            <w:r w:rsidRPr="00614B7A">
              <w:t>C015c</w:t>
            </w:r>
          </w:p>
        </w:tc>
        <w:tc>
          <w:tcPr>
            <w:tcW w:w="3197" w:type="dxa"/>
            <w:tcBorders>
              <w:top w:val="single" w:sz="4" w:space="0" w:color="auto"/>
              <w:left w:val="single" w:sz="4" w:space="0" w:color="auto"/>
              <w:bottom w:val="single" w:sz="4" w:space="0" w:color="auto"/>
              <w:right w:val="single" w:sz="4" w:space="0" w:color="auto"/>
            </w:tcBorders>
          </w:tcPr>
          <w:p w14:paraId="2ED367F2"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FDD FR1 and supporting Type II codebook</w:t>
            </w:r>
            <w:r w:rsidRPr="00614B7A">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F47812F" w14:textId="77777777" w:rsidR="00A85D8A" w:rsidRPr="00614B7A" w:rsidRDefault="00A85D8A" w:rsidP="00BE3F9E">
            <w:pPr>
              <w:pStyle w:val="TAL"/>
              <w:rPr>
                <w:rFonts w:cs="Arial"/>
              </w:rPr>
            </w:pPr>
            <w:r w:rsidRPr="00614B7A">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533D2D8" w14:textId="77777777" w:rsidR="00A85D8A" w:rsidRPr="00614B7A" w:rsidRDefault="00A85D8A" w:rsidP="00BE3F9E">
            <w:pPr>
              <w:pStyle w:val="TAL"/>
            </w:pPr>
          </w:p>
        </w:tc>
      </w:tr>
      <w:tr w:rsidR="00A85D8A" w:rsidRPr="00614B7A" w14:paraId="0D8C0A1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B63EAD6" w14:textId="77777777" w:rsidR="00A85D8A" w:rsidRPr="00614B7A" w:rsidRDefault="00A85D8A" w:rsidP="00BE3F9E">
            <w:pPr>
              <w:pStyle w:val="TAL"/>
              <w:rPr>
                <w:lang w:eastAsia="zh-CN"/>
              </w:rPr>
            </w:pPr>
            <w:r w:rsidRPr="00614B7A">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3334ECC2" w14:textId="77777777" w:rsidR="00A85D8A" w:rsidRPr="00614B7A" w:rsidRDefault="00A85D8A" w:rsidP="00BE3F9E">
            <w:pPr>
              <w:pStyle w:val="TAL"/>
            </w:pPr>
            <w:r w:rsidRPr="00614B7A">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06BA03A" w14:textId="77777777" w:rsidR="00A85D8A" w:rsidRPr="00614B7A" w:rsidRDefault="00A85D8A" w:rsidP="00BE3F9E">
            <w:pPr>
              <w:pStyle w:val="TAC"/>
              <w:rPr>
                <w:rFonts w:cs="Arial"/>
                <w:lang w:eastAsia="zh-CN"/>
              </w:rPr>
            </w:pPr>
            <w:r w:rsidRPr="00614B7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EE8B11" w14:textId="77777777" w:rsidR="00A85D8A" w:rsidRPr="00614B7A" w:rsidRDefault="00A85D8A" w:rsidP="00BE3F9E">
            <w:pPr>
              <w:pStyle w:val="TAL"/>
            </w:pPr>
            <w:r w:rsidRPr="00614B7A">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5959D547"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 xml:space="preserve">s supporting 5GS FDD FR1 and </w:t>
            </w:r>
            <w:r w:rsidRPr="00614B7A">
              <w:rPr>
                <w:rFonts w:cs="Arial"/>
                <w:szCs w:val="18"/>
                <w:lang w:eastAsia="zh-CN"/>
              </w:rPr>
              <w:t>Enhanced Type II codebook with at least 16 ports per CSI-RS resource,</w:t>
            </w:r>
            <w:r w:rsidRPr="00614B7A">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57F748" w14:textId="77777777" w:rsidR="00A85D8A" w:rsidRPr="00614B7A" w:rsidRDefault="00A85D8A" w:rsidP="00BE3F9E">
            <w:pPr>
              <w:pStyle w:val="TAL"/>
              <w:rPr>
                <w:rFonts w:cs="Arial"/>
              </w:rPr>
            </w:pPr>
            <w:r w:rsidRPr="00614B7A">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7B673F9" w14:textId="77777777" w:rsidR="00A85D8A" w:rsidRPr="00614B7A" w:rsidRDefault="00A85D8A" w:rsidP="00BE3F9E">
            <w:pPr>
              <w:pStyle w:val="TAL"/>
            </w:pPr>
          </w:p>
        </w:tc>
      </w:tr>
      <w:tr w:rsidR="00A85D8A" w:rsidRPr="00614B7A" w14:paraId="0C752E3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06C3779" w14:textId="77777777" w:rsidR="00A85D8A" w:rsidRPr="00614B7A" w:rsidRDefault="00A85D8A" w:rsidP="00BE3F9E">
            <w:pPr>
              <w:pStyle w:val="TAL"/>
            </w:pPr>
            <w:r w:rsidRPr="00614B7A">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6299075A" w14:textId="77777777" w:rsidR="00A85D8A" w:rsidRPr="00614B7A" w:rsidRDefault="00A85D8A" w:rsidP="00BE3F9E">
            <w:pPr>
              <w:pStyle w:val="TAL"/>
            </w:pPr>
            <w:r w:rsidRPr="00614B7A">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BC0534" w14:textId="77777777" w:rsidR="00A85D8A" w:rsidRPr="00614B7A" w:rsidRDefault="00A85D8A" w:rsidP="00BE3F9E">
            <w:pPr>
              <w:pStyle w:val="TAC"/>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2058E1" w14:textId="77777777" w:rsidR="00A85D8A" w:rsidRPr="00614B7A" w:rsidRDefault="00A85D8A" w:rsidP="00BE3F9E">
            <w:pPr>
              <w:pStyle w:val="TAL"/>
              <w:rPr>
                <w:lang w:eastAsia="zh-CN"/>
              </w:rPr>
            </w:pPr>
            <w:r w:rsidRPr="00614B7A">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6FEAA66" w14:textId="77777777" w:rsidR="00A85D8A" w:rsidRPr="00614B7A" w:rsidRDefault="00A85D8A" w:rsidP="00BE3F9E">
            <w:pPr>
              <w:pStyle w:val="TAL"/>
              <w:rPr>
                <w:lang w:eastAsia="zh-CN"/>
              </w:rPr>
            </w:pPr>
            <w:r w:rsidRPr="00614B7A">
              <w:rPr>
                <w:rFonts w:cs="Arial"/>
              </w:rPr>
              <w:t>U</w:t>
            </w:r>
            <w:r w:rsidRPr="00614B7A">
              <w:rPr>
                <w:rFonts w:eastAsia="SimSun" w:cs="Arial"/>
                <w:lang w:eastAsia="zh-CN"/>
              </w:rPr>
              <w:t>E</w:t>
            </w:r>
            <w:r w:rsidRPr="00614B7A">
              <w:rPr>
                <w:rFonts w:cs="Arial"/>
              </w:rPr>
              <w:t>s supporting 5GS TDD FR1</w:t>
            </w:r>
            <w:r w:rsidRPr="00614B7A">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2DBCBDE" w14:textId="77777777" w:rsidR="00A85D8A" w:rsidRPr="00614B7A" w:rsidRDefault="00A85D8A" w:rsidP="00BE3F9E">
            <w:pPr>
              <w:pStyle w:val="TAL"/>
              <w:rPr>
                <w:lang w:eastAsia="zh-CN"/>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528E210" w14:textId="77777777" w:rsidR="00A85D8A" w:rsidRPr="00614B7A" w:rsidRDefault="00A85D8A" w:rsidP="00BE3F9E">
            <w:pPr>
              <w:pStyle w:val="TAL"/>
            </w:pPr>
          </w:p>
        </w:tc>
      </w:tr>
      <w:tr w:rsidR="00A85D8A" w:rsidRPr="00614B7A" w14:paraId="3784682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679F85A" w14:textId="77777777" w:rsidR="00A85D8A" w:rsidRPr="00614B7A" w:rsidRDefault="00A85D8A" w:rsidP="00BE3F9E">
            <w:pPr>
              <w:pStyle w:val="TAL"/>
              <w:rPr>
                <w:lang w:eastAsia="zh-CN"/>
              </w:rPr>
            </w:pPr>
            <w:r w:rsidRPr="00614B7A">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1039536A" w14:textId="77777777" w:rsidR="00A85D8A" w:rsidRPr="00614B7A" w:rsidRDefault="00A85D8A" w:rsidP="00BE3F9E">
            <w:pPr>
              <w:pStyle w:val="TAL"/>
              <w:rPr>
                <w:lang w:eastAsia="zh-CN"/>
              </w:rPr>
            </w:pPr>
            <w:r w:rsidRPr="00614B7A">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41BE43" w14:textId="77777777" w:rsidR="00A85D8A" w:rsidRPr="00614B7A" w:rsidRDefault="00A85D8A" w:rsidP="00BE3F9E">
            <w:pPr>
              <w:pStyle w:val="TAC"/>
              <w:rPr>
                <w:rFonts w:eastAsia="SimSun" w:cs="Arial"/>
                <w:lang w:eastAsia="zh-CN"/>
              </w:rPr>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2CBF06" w14:textId="77777777" w:rsidR="00A85D8A" w:rsidRPr="00614B7A" w:rsidRDefault="00A85D8A" w:rsidP="00BE3F9E">
            <w:pPr>
              <w:pStyle w:val="TAL"/>
              <w:rPr>
                <w:rFonts w:eastAsia="SimSun" w:cs="Arial"/>
                <w:lang w:eastAsia="zh-CN"/>
              </w:rPr>
            </w:pPr>
            <w:r w:rsidRPr="00614B7A">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2A902E0"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TDD FR1</w:t>
            </w:r>
            <w:r w:rsidRPr="00614B7A">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8E036FA" w14:textId="77777777" w:rsidR="00A85D8A" w:rsidRPr="00614B7A" w:rsidRDefault="00A85D8A" w:rsidP="00BE3F9E">
            <w:pPr>
              <w:pStyle w:val="TAL"/>
              <w:rPr>
                <w:rFonts w:cs="Arial"/>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CA9C201" w14:textId="77777777" w:rsidR="00A85D8A" w:rsidRPr="00614B7A" w:rsidRDefault="00A85D8A" w:rsidP="00BE3F9E">
            <w:pPr>
              <w:pStyle w:val="TAL"/>
            </w:pPr>
          </w:p>
        </w:tc>
      </w:tr>
      <w:tr w:rsidR="00A85D8A" w:rsidRPr="00614B7A" w14:paraId="7EAFCA4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D9C2DBA" w14:textId="77777777" w:rsidR="00A85D8A" w:rsidRPr="00614B7A" w:rsidRDefault="00A85D8A" w:rsidP="00BE3F9E">
            <w:pPr>
              <w:pStyle w:val="TAL"/>
              <w:rPr>
                <w:rFonts w:cs="Arial"/>
                <w:lang w:eastAsia="zh-CN"/>
              </w:rPr>
            </w:pPr>
            <w:r w:rsidRPr="00614B7A">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1B93340E" w14:textId="77777777" w:rsidR="00A85D8A" w:rsidRPr="00614B7A" w:rsidRDefault="00A85D8A" w:rsidP="00BE3F9E">
            <w:pPr>
              <w:pStyle w:val="TAL"/>
              <w:rPr>
                <w:rFonts w:cs="Arial"/>
                <w:lang w:eastAsia="zh-CN"/>
              </w:rPr>
            </w:pPr>
            <w:r w:rsidRPr="00614B7A">
              <w:rPr>
                <w:rFonts w:cs="Arial"/>
                <w:lang w:eastAsia="zh-CN"/>
              </w:rPr>
              <w:t>2Rx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40BDBF" w14:textId="77777777" w:rsidR="00A85D8A" w:rsidRPr="00614B7A" w:rsidRDefault="00A85D8A" w:rsidP="00BE3F9E">
            <w:pPr>
              <w:pStyle w:val="TAC"/>
              <w:rPr>
                <w:rFonts w:eastAsia="SimSun" w:cs="Arial"/>
                <w:lang w:eastAsia="zh-CN"/>
              </w:rPr>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BC3F39" w14:textId="77777777" w:rsidR="00A85D8A" w:rsidRPr="00614B7A" w:rsidRDefault="00A85D8A" w:rsidP="00BE3F9E">
            <w:pPr>
              <w:pStyle w:val="TAL"/>
              <w:rPr>
                <w:rFonts w:eastAsia="SimSun" w:cs="Arial"/>
                <w:lang w:eastAsia="zh-CN"/>
              </w:rPr>
            </w:pPr>
            <w:r w:rsidRPr="00614B7A">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7D24AD8"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TDD FR1</w:t>
            </w:r>
            <w:r w:rsidRPr="00614B7A">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8E11D7" w14:textId="77777777" w:rsidR="00A85D8A" w:rsidRPr="00614B7A" w:rsidRDefault="00A85D8A" w:rsidP="00BE3F9E">
            <w:pPr>
              <w:pStyle w:val="TAL"/>
              <w:rPr>
                <w:rFonts w:cs="Arial"/>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4F48FC" w14:textId="77777777" w:rsidR="00A85D8A" w:rsidRPr="00614B7A" w:rsidRDefault="00A85D8A" w:rsidP="00BE3F9E">
            <w:pPr>
              <w:pStyle w:val="TAL"/>
            </w:pPr>
          </w:p>
        </w:tc>
      </w:tr>
      <w:tr w:rsidR="00A85D8A" w:rsidRPr="00614B7A" w14:paraId="303A689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8EF103B" w14:textId="77777777" w:rsidR="00A85D8A" w:rsidRPr="00614B7A" w:rsidRDefault="00A85D8A" w:rsidP="00BE3F9E">
            <w:pPr>
              <w:pStyle w:val="TAL"/>
              <w:rPr>
                <w:rFonts w:cs="Arial"/>
                <w:lang w:eastAsia="zh-CN"/>
              </w:rPr>
            </w:pPr>
            <w:r w:rsidRPr="00614B7A">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464E8193" w14:textId="77777777" w:rsidR="00A85D8A" w:rsidRPr="00614B7A" w:rsidRDefault="00A85D8A" w:rsidP="00BE3F9E">
            <w:pPr>
              <w:pStyle w:val="TAL"/>
              <w:rPr>
                <w:rFonts w:cs="Arial"/>
                <w:lang w:eastAsia="zh-CN"/>
              </w:rPr>
            </w:pPr>
            <w:r w:rsidRPr="00614B7A">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CDAB95" w14:textId="77777777" w:rsidR="00A85D8A" w:rsidRPr="00614B7A" w:rsidRDefault="00A85D8A" w:rsidP="00BE3F9E">
            <w:pPr>
              <w:pStyle w:val="TAC"/>
              <w:rPr>
                <w:rFonts w:eastAsia="SimSun" w:cs="Arial"/>
                <w:lang w:eastAsia="zh-CN"/>
              </w:rPr>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3C6267" w14:textId="77777777" w:rsidR="00A85D8A" w:rsidRPr="00614B7A" w:rsidRDefault="00A85D8A" w:rsidP="00BE3F9E">
            <w:pPr>
              <w:pStyle w:val="TAL"/>
              <w:rPr>
                <w:rFonts w:eastAsia="SimSun" w:cs="Arial"/>
                <w:lang w:eastAsia="zh-CN"/>
              </w:rPr>
            </w:pPr>
            <w:r w:rsidRPr="00614B7A">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C97B2C7"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TDD FR1</w:t>
            </w:r>
            <w:r w:rsidRPr="00614B7A">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2B26053" w14:textId="77777777" w:rsidR="00A85D8A" w:rsidRPr="00614B7A" w:rsidRDefault="00A85D8A" w:rsidP="00BE3F9E">
            <w:pPr>
              <w:pStyle w:val="TAL"/>
              <w:rPr>
                <w:rFonts w:cs="Arial"/>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0261682" w14:textId="77777777" w:rsidR="00A85D8A" w:rsidRPr="00614B7A" w:rsidRDefault="00A85D8A" w:rsidP="00BE3F9E">
            <w:pPr>
              <w:pStyle w:val="TAL"/>
            </w:pPr>
          </w:p>
        </w:tc>
      </w:tr>
      <w:tr w:rsidR="00A85D8A" w:rsidRPr="00614B7A" w14:paraId="38DDFA2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4BCA7FBB" w14:textId="77777777" w:rsidR="00A85D8A" w:rsidRPr="00614B7A" w:rsidRDefault="00A85D8A" w:rsidP="00BE3F9E">
            <w:pPr>
              <w:pStyle w:val="TAL"/>
              <w:rPr>
                <w:rFonts w:cs="Arial"/>
                <w:lang w:eastAsia="zh-CN"/>
              </w:rPr>
            </w:pPr>
            <w:r w:rsidRPr="00614B7A">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329308D8" w14:textId="77777777" w:rsidR="00A85D8A" w:rsidRPr="00614B7A" w:rsidRDefault="00A85D8A" w:rsidP="00BE3F9E">
            <w:pPr>
              <w:pStyle w:val="TAL"/>
              <w:rPr>
                <w:rFonts w:cs="Arial"/>
                <w:lang w:eastAsia="zh-CN"/>
              </w:rPr>
            </w:pPr>
            <w:r w:rsidRPr="00614B7A">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DC70D20" w14:textId="77777777" w:rsidR="00A85D8A" w:rsidRPr="00614B7A" w:rsidRDefault="00A85D8A" w:rsidP="00BE3F9E">
            <w:pPr>
              <w:pStyle w:val="TAC"/>
              <w:rPr>
                <w:rFonts w:eastAsia="SimSun" w:cs="Arial"/>
                <w:lang w:eastAsia="zh-CN"/>
              </w:rPr>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84F697A" w14:textId="77777777" w:rsidR="00A85D8A" w:rsidRPr="00614B7A" w:rsidRDefault="00A85D8A" w:rsidP="00BE3F9E">
            <w:pPr>
              <w:pStyle w:val="TAL"/>
              <w:rPr>
                <w:rFonts w:eastAsia="SimSun" w:cs="Arial"/>
                <w:lang w:eastAsia="zh-CN"/>
              </w:rPr>
            </w:pPr>
            <w:r w:rsidRPr="00614B7A">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498E59E4"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TDD FR1</w:t>
            </w:r>
            <w:r w:rsidRPr="00614B7A">
              <w:rPr>
                <w:lang w:eastAsia="zh-CN"/>
              </w:rPr>
              <w:t xml:space="preserve"> </w:t>
            </w:r>
            <w:r w:rsidRPr="00614B7A">
              <w:rPr>
                <w:rFonts w:cs="Arial"/>
              </w:rPr>
              <w:t>and supporting Type II codebook</w:t>
            </w:r>
            <w:r w:rsidRPr="00614B7A">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51B613B" w14:textId="77777777" w:rsidR="00A85D8A" w:rsidRPr="00614B7A" w:rsidRDefault="00A85D8A" w:rsidP="00BE3F9E">
            <w:pPr>
              <w:pStyle w:val="TAL"/>
              <w:rPr>
                <w:rFonts w:cs="Arial"/>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66E19BB" w14:textId="77777777" w:rsidR="00A85D8A" w:rsidRPr="00614B7A" w:rsidRDefault="00A85D8A" w:rsidP="00BE3F9E">
            <w:pPr>
              <w:pStyle w:val="TAL"/>
            </w:pPr>
          </w:p>
        </w:tc>
      </w:tr>
      <w:tr w:rsidR="00A85D8A" w:rsidRPr="00614B7A" w14:paraId="651F666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6D3184A" w14:textId="77777777" w:rsidR="00A85D8A" w:rsidRPr="00614B7A" w:rsidRDefault="00A85D8A" w:rsidP="00BE3F9E">
            <w:pPr>
              <w:pStyle w:val="TAL"/>
              <w:rPr>
                <w:rFonts w:cs="Arial"/>
                <w:lang w:eastAsia="zh-CN"/>
              </w:rPr>
            </w:pPr>
            <w:r w:rsidRPr="00614B7A">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5B57B276" w14:textId="77777777" w:rsidR="00A85D8A" w:rsidRPr="00614B7A" w:rsidRDefault="00A85D8A" w:rsidP="00BE3F9E">
            <w:pPr>
              <w:pStyle w:val="TAL"/>
            </w:pPr>
            <w:r w:rsidRPr="00614B7A">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E664211" w14:textId="77777777" w:rsidR="00A85D8A" w:rsidRPr="00614B7A" w:rsidRDefault="00A85D8A" w:rsidP="00BE3F9E">
            <w:pPr>
              <w:pStyle w:val="TAC"/>
              <w:rPr>
                <w:rFonts w:eastAsia="SimSun" w:cs="Arial"/>
                <w:lang w:eastAsia="zh-CN"/>
              </w:rPr>
            </w:pPr>
            <w:r w:rsidRPr="00614B7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40160EA" w14:textId="77777777" w:rsidR="00A85D8A" w:rsidRPr="00614B7A" w:rsidRDefault="00A85D8A" w:rsidP="00BE3F9E">
            <w:pPr>
              <w:pStyle w:val="TAL"/>
              <w:rPr>
                <w:rFonts w:eastAsia="SimSun" w:cs="Arial"/>
                <w:lang w:eastAsia="zh-CN"/>
              </w:rPr>
            </w:pPr>
            <w:r w:rsidRPr="00614B7A">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03EFC994"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TDD FR1</w:t>
            </w:r>
            <w:r w:rsidRPr="00614B7A">
              <w:rPr>
                <w:lang w:eastAsia="zh-CN"/>
              </w:rPr>
              <w:t xml:space="preserve"> </w:t>
            </w:r>
            <w:r w:rsidRPr="00614B7A">
              <w:rPr>
                <w:rFonts w:cs="Arial"/>
              </w:rPr>
              <w:t xml:space="preserve">and </w:t>
            </w:r>
            <w:r w:rsidRPr="00614B7A">
              <w:rPr>
                <w:rFonts w:cs="Arial"/>
                <w:szCs w:val="18"/>
                <w:lang w:eastAsia="zh-CN"/>
              </w:rPr>
              <w:t xml:space="preserve">Enhanced Type II codebook with at least 16 ports per CSI-RS resource, </w:t>
            </w:r>
            <w:r w:rsidRPr="00614B7A">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114DAB4" w14:textId="77777777" w:rsidR="00A85D8A" w:rsidRPr="00614B7A" w:rsidRDefault="00A85D8A" w:rsidP="00BE3F9E">
            <w:pPr>
              <w:pStyle w:val="TAL"/>
              <w:rPr>
                <w:rFonts w:cs="Arial"/>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816FE1D" w14:textId="77777777" w:rsidR="00A85D8A" w:rsidRPr="00614B7A" w:rsidRDefault="00A85D8A" w:rsidP="00BE3F9E">
            <w:pPr>
              <w:pStyle w:val="TAL"/>
            </w:pPr>
          </w:p>
        </w:tc>
      </w:tr>
      <w:tr w:rsidR="00A85D8A" w:rsidRPr="00614B7A" w14:paraId="15B039E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0A7EB97" w14:textId="77777777" w:rsidR="00A85D8A" w:rsidRPr="00614B7A" w:rsidRDefault="00A85D8A" w:rsidP="00BE3F9E">
            <w:pPr>
              <w:pStyle w:val="TAL"/>
              <w:rPr>
                <w:lang w:eastAsia="zh-CN"/>
              </w:rPr>
            </w:pPr>
            <w:r w:rsidRPr="00614B7A">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4505AA7D" w14:textId="77777777" w:rsidR="00A85D8A" w:rsidRPr="00614B7A" w:rsidRDefault="00A85D8A" w:rsidP="00BE3F9E">
            <w:pPr>
              <w:pStyle w:val="TAL"/>
              <w:rPr>
                <w:lang w:eastAsia="zh-CN"/>
              </w:rPr>
            </w:pPr>
            <w:r w:rsidRPr="00614B7A">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6A64D1" w14:textId="77777777" w:rsidR="00A85D8A" w:rsidRPr="00614B7A" w:rsidRDefault="00A85D8A" w:rsidP="00BE3F9E">
            <w:pPr>
              <w:pStyle w:val="TAC"/>
              <w:rPr>
                <w:rFonts w:eastAsia="SimSun" w:cs="Arial"/>
                <w:lang w:eastAsia="zh-CN"/>
              </w:rPr>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AA57FA" w14:textId="77777777" w:rsidR="00A85D8A" w:rsidRPr="00614B7A" w:rsidRDefault="00A85D8A" w:rsidP="00BE3F9E">
            <w:pPr>
              <w:pStyle w:val="TAL"/>
              <w:rPr>
                <w:rFonts w:eastAsia="SimSun" w:cs="Arial"/>
                <w:lang w:eastAsia="zh-CN"/>
              </w:rPr>
            </w:pPr>
            <w:r w:rsidRPr="00614B7A">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6AFDF88B"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C34EDD3" w14:textId="77777777" w:rsidR="00A85D8A" w:rsidRPr="00614B7A" w:rsidRDefault="00A85D8A" w:rsidP="00BE3F9E">
            <w:pPr>
              <w:pStyle w:val="TAL"/>
              <w:rPr>
                <w:rFonts w:cs="Arial"/>
              </w:rPr>
            </w:pPr>
            <w:r w:rsidRPr="00614B7A">
              <w:rPr>
                <w:rFonts w:cs="Arial"/>
              </w:rPr>
              <w:t>D008</w:t>
            </w:r>
          </w:p>
          <w:p w14:paraId="05947EEA" w14:textId="77777777" w:rsidR="00A85D8A" w:rsidRPr="00614B7A" w:rsidRDefault="00A85D8A" w:rsidP="00BE3F9E">
            <w:pPr>
              <w:pStyle w:val="TAL"/>
              <w:rPr>
                <w:rFonts w:cs="Arial"/>
              </w:rPr>
            </w:pPr>
            <w:r w:rsidRPr="00614B7A">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CD58085" w14:textId="77777777" w:rsidR="00A85D8A" w:rsidRPr="00614B7A" w:rsidRDefault="00A85D8A" w:rsidP="00BE3F9E">
            <w:pPr>
              <w:pStyle w:val="TAL"/>
            </w:pPr>
          </w:p>
        </w:tc>
      </w:tr>
      <w:tr w:rsidR="00A85D8A" w:rsidRPr="00614B7A" w14:paraId="729F8DE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4AAD0C7" w14:textId="77777777" w:rsidR="00A85D8A" w:rsidRPr="00614B7A" w:rsidRDefault="00A85D8A" w:rsidP="00BE3F9E">
            <w:pPr>
              <w:pStyle w:val="TAL"/>
              <w:rPr>
                <w:lang w:eastAsia="zh-CN"/>
              </w:rPr>
            </w:pPr>
            <w:r w:rsidRPr="00614B7A">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4818250E" w14:textId="77777777" w:rsidR="00A85D8A" w:rsidRPr="00614B7A" w:rsidRDefault="00A85D8A" w:rsidP="00BE3F9E">
            <w:pPr>
              <w:pStyle w:val="TAL"/>
              <w:rPr>
                <w:lang w:eastAsia="zh-CN"/>
              </w:rPr>
            </w:pPr>
            <w:r w:rsidRPr="00614B7A">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525DDB" w14:textId="77777777" w:rsidR="00A85D8A" w:rsidRPr="00614B7A" w:rsidRDefault="00A85D8A" w:rsidP="00BE3F9E">
            <w:pPr>
              <w:pStyle w:val="TAC"/>
              <w:rPr>
                <w:rFonts w:eastAsia="SimSun" w:cs="Arial"/>
                <w:lang w:eastAsia="zh-CN"/>
              </w:rPr>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E7773F" w14:textId="77777777" w:rsidR="00A85D8A" w:rsidRPr="00614B7A" w:rsidRDefault="00A85D8A" w:rsidP="00BE3F9E">
            <w:pPr>
              <w:pStyle w:val="TAL"/>
              <w:rPr>
                <w:rFonts w:eastAsia="SimSun" w:cs="Arial"/>
                <w:lang w:eastAsia="zh-CN"/>
              </w:rPr>
            </w:pPr>
            <w:r w:rsidRPr="00614B7A">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5DD679D0"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80BF6CF" w14:textId="77777777" w:rsidR="00A85D8A" w:rsidRPr="00614B7A" w:rsidRDefault="00A85D8A" w:rsidP="00BE3F9E">
            <w:pPr>
              <w:pStyle w:val="TAL"/>
              <w:rPr>
                <w:rFonts w:cs="Arial"/>
              </w:rPr>
            </w:pPr>
            <w:r w:rsidRPr="00614B7A">
              <w:rPr>
                <w:rFonts w:cs="Arial"/>
              </w:rPr>
              <w:t>D008</w:t>
            </w:r>
          </w:p>
          <w:p w14:paraId="4E08194C" w14:textId="77777777" w:rsidR="00A85D8A" w:rsidRPr="00614B7A" w:rsidRDefault="00A85D8A" w:rsidP="00BE3F9E">
            <w:pPr>
              <w:pStyle w:val="TAL"/>
              <w:rPr>
                <w:rFonts w:cs="Arial"/>
              </w:rPr>
            </w:pPr>
            <w:r w:rsidRPr="00614B7A">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7BF57FF" w14:textId="77777777" w:rsidR="00A85D8A" w:rsidRPr="00614B7A" w:rsidRDefault="00A85D8A" w:rsidP="00BE3F9E">
            <w:pPr>
              <w:pStyle w:val="TAL"/>
            </w:pPr>
          </w:p>
        </w:tc>
      </w:tr>
      <w:tr w:rsidR="00A85D8A" w:rsidRPr="00614B7A" w14:paraId="09A36C8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E12CC13" w14:textId="77777777" w:rsidR="00A85D8A" w:rsidRPr="00614B7A" w:rsidRDefault="00A85D8A" w:rsidP="00BE3F9E">
            <w:pPr>
              <w:pStyle w:val="TAL"/>
              <w:rPr>
                <w:rFonts w:cs="Arial"/>
              </w:rPr>
            </w:pPr>
            <w:r w:rsidRPr="00614B7A">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622BDEED" w14:textId="77777777" w:rsidR="00A85D8A" w:rsidRPr="00614B7A" w:rsidRDefault="00A85D8A" w:rsidP="00BE3F9E">
            <w:pPr>
              <w:pStyle w:val="TAL"/>
              <w:rPr>
                <w:rFonts w:cs="Arial"/>
              </w:rPr>
            </w:pPr>
            <w:r w:rsidRPr="00614B7A">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1404D6" w14:textId="77777777" w:rsidR="00A85D8A" w:rsidRPr="00614B7A" w:rsidRDefault="00A85D8A" w:rsidP="00BE3F9E">
            <w:pPr>
              <w:pStyle w:val="TAC"/>
              <w:rPr>
                <w:rFonts w:eastAsia="SimSun" w:cs="Arial"/>
                <w:lang w:eastAsia="zh-CN"/>
              </w:rPr>
            </w:pPr>
            <w:r w:rsidRPr="00614B7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0A5E4F" w14:textId="77777777" w:rsidR="00A85D8A" w:rsidRPr="00614B7A" w:rsidRDefault="00A85D8A" w:rsidP="00BE3F9E">
            <w:pPr>
              <w:pStyle w:val="TAL"/>
              <w:rPr>
                <w:rFonts w:cs="Arial"/>
              </w:rPr>
            </w:pPr>
            <w:r w:rsidRPr="00614B7A">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FD0CAFF"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80891B9" w14:textId="77777777" w:rsidR="00A85D8A" w:rsidRPr="00614B7A" w:rsidRDefault="00A85D8A" w:rsidP="00BE3F9E">
            <w:pPr>
              <w:pStyle w:val="TAL"/>
              <w:rPr>
                <w:rFonts w:cs="Arial"/>
              </w:rPr>
            </w:pPr>
            <w:r w:rsidRPr="00614B7A">
              <w:rPr>
                <w:rFonts w:cs="Arial"/>
              </w:rPr>
              <w:t>D008</w:t>
            </w:r>
          </w:p>
          <w:p w14:paraId="4BCB2E10" w14:textId="77777777" w:rsidR="00A85D8A" w:rsidRPr="00614B7A" w:rsidRDefault="00A85D8A" w:rsidP="00BE3F9E">
            <w:pPr>
              <w:pStyle w:val="TAL"/>
              <w:rPr>
                <w:rFonts w:cs="Arial"/>
              </w:rPr>
            </w:pPr>
            <w:r w:rsidRPr="00614B7A">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CB2FD12" w14:textId="77777777" w:rsidR="00A85D8A" w:rsidRPr="00614B7A" w:rsidRDefault="00A85D8A" w:rsidP="00BE3F9E">
            <w:pPr>
              <w:pStyle w:val="TAL"/>
            </w:pPr>
          </w:p>
        </w:tc>
      </w:tr>
      <w:tr w:rsidR="00A85D8A" w:rsidRPr="00614B7A" w14:paraId="1CDEB42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D87AB2B" w14:textId="77777777" w:rsidR="00A85D8A" w:rsidRPr="00614B7A" w:rsidRDefault="00A85D8A" w:rsidP="00BE3F9E">
            <w:pPr>
              <w:pStyle w:val="TAL"/>
              <w:rPr>
                <w:lang w:eastAsia="zh-CN"/>
              </w:rPr>
            </w:pPr>
            <w:r w:rsidRPr="00614B7A">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38BE83F0" w14:textId="77777777" w:rsidR="00A85D8A" w:rsidRPr="00614B7A" w:rsidRDefault="00A85D8A" w:rsidP="00BE3F9E">
            <w:pPr>
              <w:pStyle w:val="TAL"/>
            </w:pPr>
            <w:r w:rsidRPr="00614B7A">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D85691" w14:textId="77777777" w:rsidR="00A85D8A" w:rsidRPr="00614B7A" w:rsidRDefault="00A85D8A" w:rsidP="00BE3F9E">
            <w:pPr>
              <w:pStyle w:val="TAC"/>
              <w:rPr>
                <w:rFonts w:cs="Arial"/>
                <w:lang w:eastAsia="zh-CN"/>
              </w:rPr>
            </w:pPr>
            <w:r w:rsidRPr="00614B7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7DE459" w14:textId="77777777" w:rsidR="00A85D8A" w:rsidRPr="00614B7A" w:rsidRDefault="00A85D8A" w:rsidP="00BE3F9E">
            <w:pPr>
              <w:pStyle w:val="TAL"/>
              <w:rPr>
                <w:rFonts w:cs="Arial"/>
                <w:lang w:eastAsia="zh-CN"/>
              </w:rPr>
            </w:pPr>
            <w:r w:rsidRPr="00614B7A">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DAE04EB"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7FF9C5C" w14:textId="77777777" w:rsidR="00A85D8A" w:rsidRPr="00614B7A" w:rsidRDefault="00A85D8A" w:rsidP="00BE3F9E">
            <w:pPr>
              <w:pStyle w:val="TAL"/>
              <w:rPr>
                <w:rFonts w:cs="Arial"/>
              </w:rPr>
            </w:pPr>
            <w:r w:rsidRPr="00614B7A">
              <w:rPr>
                <w:rFonts w:cs="Arial"/>
              </w:rPr>
              <w:t>D008</w:t>
            </w:r>
          </w:p>
          <w:p w14:paraId="241E7254" w14:textId="77777777" w:rsidR="00A85D8A" w:rsidRPr="00614B7A" w:rsidRDefault="00A85D8A" w:rsidP="00BE3F9E">
            <w:pPr>
              <w:pStyle w:val="TAL"/>
              <w:rPr>
                <w:rFonts w:cs="Arial"/>
              </w:rPr>
            </w:pPr>
            <w:r w:rsidRPr="00614B7A">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F14D290" w14:textId="77777777" w:rsidR="00A85D8A" w:rsidRPr="00614B7A" w:rsidRDefault="00A85D8A" w:rsidP="00BE3F9E">
            <w:pPr>
              <w:pStyle w:val="TAL"/>
            </w:pPr>
          </w:p>
        </w:tc>
      </w:tr>
      <w:tr w:rsidR="00A85D8A" w:rsidRPr="00614B7A" w14:paraId="4DA1128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6B328B2" w14:textId="77777777" w:rsidR="00A85D8A" w:rsidRPr="00614B7A" w:rsidRDefault="00A85D8A" w:rsidP="00BE3F9E">
            <w:pPr>
              <w:pStyle w:val="TAL"/>
              <w:rPr>
                <w:lang w:eastAsia="zh-CN"/>
              </w:rPr>
            </w:pPr>
            <w:r w:rsidRPr="00614B7A">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422D024A" w14:textId="77777777" w:rsidR="00A85D8A" w:rsidRPr="00614B7A" w:rsidRDefault="00A85D8A" w:rsidP="00BE3F9E">
            <w:pPr>
              <w:pStyle w:val="TAL"/>
            </w:pPr>
            <w:r w:rsidRPr="00614B7A">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3BDB19D" w14:textId="77777777" w:rsidR="00A85D8A" w:rsidRPr="00614B7A" w:rsidRDefault="00A85D8A" w:rsidP="00BE3F9E">
            <w:pPr>
              <w:pStyle w:val="TAC"/>
              <w:rPr>
                <w:rFonts w:cs="Arial"/>
                <w:lang w:eastAsia="zh-CN"/>
              </w:rPr>
            </w:pPr>
            <w:r w:rsidRPr="00614B7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53C0FB" w14:textId="77777777" w:rsidR="00A85D8A" w:rsidRPr="00614B7A" w:rsidRDefault="00A85D8A" w:rsidP="00BE3F9E">
            <w:pPr>
              <w:pStyle w:val="TAL"/>
              <w:rPr>
                <w:rFonts w:cs="Arial"/>
                <w:lang w:eastAsia="zh-CN"/>
              </w:rPr>
            </w:pPr>
            <w:r w:rsidRPr="00614B7A">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3B1F3B12"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3829EBDE" w14:textId="77777777" w:rsidR="00A85D8A" w:rsidRPr="00614B7A" w:rsidRDefault="00A85D8A" w:rsidP="00BE3F9E">
            <w:pPr>
              <w:pStyle w:val="TAL"/>
              <w:rPr>
                <w:rFonts w:cs="Arial"/>
              </w:rPr>
            </w:pPr>
            <w:r w:rsidRPr="00614B7A">
              <w:rPr>
                <w:rFonts w:cs="Arial"/>
              </w:rPr>
              <w:t>D008</w:t>
            </w:r>
          </w:p>
          <w:p w14:paraId="3B4A84AE" w14:textId="77777777" w:rsidR="00A85D8A" w:rsidRPr="00614B7A" w:rsidRDefault="00A85D8A" w:rsidP="00BE3F9E">
            <w:pPr>
              <w:pStyle w:val="TAL"/>
              <w:rPr>
                <w:rFonts w:cs="Arial"/>
              </w:rPr>
            </w:pPr>
            <w:r w:rsidRPr="00614B7A">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4D0E9AB" w14:textId="77777777" w:rsidR="00A85D8A" w:rsidRPr="00614B7A" w:rsidRDefault="00A85D8A" w:rsidP="00BE3F9E">
            <w:pPr>
              <w:pStyle w:val="TAL"/>
            </w:pPr>
          </w:p>
        </w:tc>
      </w:tr>
      <w:tr w:rsidR="00A85D8A" w:rsidRPr="00614B7A" w14:paraId="52BDAB9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7506A82" w14:textId="77777777" w:rsidR="00A85D8A" w:rsidRPr="00614B7A" w:rsidRDefault="00A85D8A" w:rsidP="00BE3F9E">
            <w:pPr>
              <w:pStyle w:val="TAL"/>
              <w:rPr>
                <w:lang w:eastAsia="zh-CN"/>
              </w:rPr>
            </w:pPr>
            <w:r w:rsidRPr="00614B7A">
              <w:rPr>
                <w:lang w:eastAsia="zh-CN"/>
              </w:rPr>
              <w:lastRenderedPageBreak/>
              <w:t>6.3.3.1.6</w:t>
            </w:r>
          </w:p>
        </w:tc>
        <w:tc>
          <w:tcPr>
            <w:tcW w:w="4520" w:type="dxa"/>
            <w:tcBorders>
              <w:top w:val="single" w:sz="4" w:space="0" w:color="auto"/>
              <w:left w:val="single" w:sz="4" w:space="0" w:color="auto"/>
              <w:bottom w:val="single" w:sz="4" w:space="0" w:color="auto"/>
              <w:right w:val="single" w:sz="4" w:space="0" w:color="auto"/>
            </w:tcBorders>
          </w:tcPr>
          <w:p w14:paraId="2312D02D" w14:textId="77777777" w:rsidR="00A85D8A" w:rsidRPr="00614B7A" w:rsidRDefault="00A85D8A" w:rsidP="00BE3F9E">
            <w:pPr>
              <w:pStyle w:val="TAL"/>
            </w:pPr>
            <w:r w:rsidRPr="00614B7A">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3C904BF" w14:textId="77777777" w:rsidR="00A85D8A" w:rsidRPr="00614B7A" w:rsidRDefault="00A85D8A" w:rsidP="00BE3F9E">
            <w:pPr>
              <w:pStyle w:val="TAC"/>
              <w:rPr>
                <w:rFonts w:cs="Arial"/>
                <w:lang w:eastAsia="zh-CN"/>
              </w:rPr>
            </w:pPr>
            <w:r w:rsidRPr="00614B7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C7E847" w14:textId="77777777" w:rsidR="00A85D8A" w:rsidRPr="00614B7A" w:rsidRDefault="00A85D8A" w:rsidP="00BE3F9E">
            <w:pPr>
              <w:pStyle w:val="TAL"/>
              <w:rPr>
                <w:rFonts w:cs="Arial"/>
                <w:lang w:eastAsia="zh-CN"/>
              </w:rPr>
            </w:pPr>
            <w:r w:rsidRPr="00614B7A">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1D26E448"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 xml:space="preserve">s supporting 5GS FDD FR1 and </w:t>
            </w:r>
            <w:r w:rsidRPr="00614B7A">
              <w:rPr>
                <w:rFonts w:cs="Arial"/>
                <w:szCs w:val="18"/>
                <w:lang w:eastAsia="zh-CN"/>
              </w:rPr>
              <w:t>Enhanced Type II codebook with at least 16 ports per CSI-RS resource</w:t>
            </w:r>
            <w:r w:rsidRPr="00614B7A">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781054A0" w14:textId="77777777" w:rsidR="00A85D8A" w:rsidRPr="00614B7A" w:rsidRDefault="00A85D8A" w:rsidP="00BE3F9E">
            <w:pPr>
              <w:pStyle w:val="TAL"/>
              <w:rPr>
                <w:rFonts w:cs="Arial"/>
              </w:rPr>
            </w:pPr>
            <w:r w:rsidRPr="00614B7A">
              <w:rPr>
                <w:rFonts w:cs="Arial"/>
              </w:rPr>
              <w:t>D008</w:t>
            </w:r>
          </w:p>
          <w:p w14:paraId="258B805A" w14:textId="77777777" w:rsidR="00A85D8A" w:rsidRPr="00614B7A" w:rsidRDefault="00A85D8A" w:rsidP="00BE3F9E">
            <w:pPr>
              <w:pStyle w:val="TAL"/>
              <w:rPr>
                <w:rFonts w:cs="Arial"/>
              </w:rPr>
            </w:pPr>
            <w:r w:rsidRPr="00614B7A">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3C7CAD8" w14:textId="77777777" w:rsidR="00A85D8A" w:rsidRPr="00614B7A" w:rsidRDefault="00A85D8A" w:rsidP="00BE3F9E">
            <w:pPr>
              <w:pStyle w:val="TAL"/>
            </w:pPr>
          </w:p>
        </w:tc>
      </w:tr>
      <w:tr w:rsidR="00A85D8A" w:rsidRPr="00614B7A" w14:paraId="7071E55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16D9CA5" w14:textId="77777777" w:rsidR="00A85D8A" w:rsidRPr="00614B7A" w:rsidRDefault="00A85D8A" w:rsidP="00BE3F9E">
            <w:pPr>
              <w:pStyle w:val="TAL"/>
              <w:rPr>
                <w:lang w:eastAsia="zh-CN"/>
              </w:rPr>
            </w:pPr>
            <w:r w:rsidRPr="00614B7A">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751F5462" w14:textId="77777777" w:rsidR="00A85D8A" w:rsidRPr="00614B7A" w:rsidRDefault="00A85D8A" w:rsidP="00BE3F9E">
            <w:pPr>
              <w:pStyle w:val="TAL"/>
              <w:rPr>
                <w:lang w:eastAsia="zh-CN"/>
              </w:rPr>
            </w:pPr>
            <w:r w:rsidRPr="00614B7A">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F529C3" w14:textId="77777777" w:rsidR="00A85D8A" w:rsidRPr="00614B7A" w:rsidRDefault="00A85D8A" w:rsidP="00BE3F9E">
            <w:pPr>
              <w:pStyle w:val="TAC"/>
              <w:rPr>
                <w:rFonts w:eastAsia="SimSun" w:cs="Arial"/>
                <w:lang w:eastAsia="zh-CN"/>
              </w:rPr>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5008E9" w14:textId="77777777" w:rsidR="00A85D8A" w:rsidRPr="00614B7A" w:rsidRDefault="00A85D8A" w:rsidP="00BE3F9E">
            <w:pPr>
              <w:pStyle w:val="TAL"/>
              <w:rPr>
                <w:rFonts w:eastAsia="SimSun" w:cs="Arial"/>
                <w:lang w:eastAsia="zh-CN"/>
              </w:rPr>
            </w:pPr>
            <w:r w:rsidRPr="00614B7A">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672C224"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B8E9D57" w14:textId="77777777" w:rsidR="00A85D8A" w:rsidRPr="00614B7A" w:rsidRDefault="00A85D8A" w:rsidP="00BE3F9E">
            <w:pPr>
              <w:pStyle w:val="TAL"/>
              <w:rPr>
                <w:rFonts w:cs="Arial"/>
              </w:rPr>
            </w:pPr>
            <w:r w:rsidRPr="00614B7A">
              <w:rPr>
                <w:rFonts w:cs="Arial"/>
              </w:rPr>
              <w:t>D010</w:t>
            </w:r>
          </w:p>
          <w:p w14:paraId="293710A3" w14:textId="77777777" w:rsidR="00A85D8A" w:rsidRPr="00614B7A" w:rsidRDefault="00A85D8A" w:rsidP="00BE3F9E">
            <w:pPr>
              <w:pStyle w:val="TAL"/>
              <w:rPr>
                <w:rFonts w:cs="Arial"/>
              </w:rPr>
            </w:pPr>
            <w:r w:rsidRPr="00614B7A">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08604C6" w14:textId="77777777" w:rsidR="00A85D8A" w:rsidRPr="00614B7A" w:rsidRDefault="00A85D8A" w:rsidP="00BE3F9E">
            <w:pPr>
              <w:pStyle w:val="TAL"/>
            </w:pPr>
          </w:p>
        </w:tc>
      </w:tr>
      <w:tr w:rsidR="00A85D8A" w:rsidRPr="00614B7A" w14:paraId="3BF3E11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C770F8B" w14:textId="77777777" w:rsidR="00A85D8A" w:rsidRPr="00614B7A" w:rsidRDefault="00A85D8A" w:rsidP="00BE3F9E">
            <w:pPr>
              <w:pStyle w:val="TAL"/>
              <w:rPr>
                <w:lang w:eastAsia="zh-CN"/>
              </w:rPr>
            </w:pPr>
            <w:r w:rsidRPr="00614B7A">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5E9C2D79" w14:textId="77777777" w:rsidR="00A85D8A" w:rsidRPr="00614B7A" w:rsidRDefault="00A85D8A" w:rsidP="00BE3F9E">
            <w:pPr>
              <w:pStyle w:val="TAL"/>
              <w:rPr>
                <w:lang w:eastAsia="zh-CN"/>
              </w:rPr>
            </w:pPr>
            <w:r w:rsidRPr="00614B7A">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895CF7" w14:textId="77777777" w:rsidR="00A85D8A" w:rsidRPr="00614B7A" w:rsidRDefault="00A85D8A" w:rsidP="00BE3F9E">
            <w:pPr>
              <w:pStyle w:val="TAC"/>
              <w:rPr>
                <w:rFonts w:eastAsia="SimSun" w:cs="Arial"/>
                <w:lang w:eastAsia="zh-CN"/>
              </w:rPr>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C039AF" w14:textId="77777777" w:rsidR="00A85D8A" w:rsidRPr="00614B7A" w:rsidRDefault="00A85D8A" w:rsidP="00BE3F9E">
            <w:pPr>
              <w:pStyle w:val="TAL"/>
              <w:rPr>
                <w:rFonts w:eastAsia="SimSun" w:cs="Arial"/>
                <w:lang w:eastAsia="zh-CN"/>
              </w:rPr>
            </w:pPr>
            <w:r w:rsidRPr="00614B7A">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171D321"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6BD69B0" w14:textId="77777777" w:rsidR="00A85D8A" w:rsidRPr="00614B7A" w:rsidRDefault="00A85D8A" w:rsidP="00BE3F9E">
            <w:pPr>
              <w:pStyle w:val="TAL"/>
              <w:rPr>
                <w:rFonts w:cs="Arial"/>
              </w:rPr>
            </w:pPr>
            <w:r w:rsidRPr="00614B7A">
              <w:rPr>
                <w:rFonts w:cs="Arial"/>
              </w:rPr>
              <w:t>D010</w:t>
            </w:r>
          </w:p>
          <w:p w14:paraId="6B8C5076" w14:textId="77777777" w:rsidR="00A85D8A" w:rsidRPr="00614B7A" w:rsidRDefault="00A85D8A" w:rsidP="00BE3F9E">
            <w:pPr>
              <w:pStyle w:val="TAL"/>
              <w:rPr>
                <w:rFonts w:cs="Arial"/>
              </w:rPr>
            </w:pPr>
            <w:r w:rsidRPr="00614B7A">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0F7C2AC" w14:textId="77777777" w:rsidR="00A85D8A" w:rsidRPr="00614B7A" w:rsidRDefault="00A85D8A" w:rsidP="00BE3F9E">
            <w:pPr>
              <w:pStyle w:val="TAL"/>
            </w:pPr>
          </w:p>
        </w:tc>
      </w:tr>
      <w:tr w:rsidR="00A85D8A" w:rsidRPr="00614B7A" w14:paraId="26C9702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60E96A2" w14:textId="77777777" w:rsidR="00A85D8A" w:rsidRPr="00614B7A" w:rsidRDefault="00A85D8A" w:rsidP="00BE3F9E">
            <w:pPr>
              <w:pStyle w:val="TAL"/>
              <w:rPr>
                <w:rFonts w:cs="Arial"/>
              </w:rPr>
            </w:pPr>
            <w:r w:rsidRPr="00614B7A">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48B5860A" w14:textId="77777777" w:rsidR="00A85D8A" w:rsidRPr="00614B7A" w:rsidRDefault="00A85D8A" w:rsidP="00BE3F9E">
            <w:pPr>
              <w:pStyle w:val="TAL"/>
              <w:rPr>
                <w:rFonts w:cs="Arial"/>
              </w:rPr>
            </w:pPr>
            <w:r w:rsidRPr="00614B7A">
              <w:rPr>
                <w:rFonts w:cs="Arial"/>
              </w:rPr>
              <w:t>4Rx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E40885" w14:textId="77777777" w:rsidR="00A85D8A" w:rsidRPr="00614B7A" w:rsidRDefault="00A85D8A" w:rsidP="00BE3F9E">
            <w:pPr>
              <w:pStyle w:val="TAC"/>
              <w:rPr>
                <w:rFonts w:eastAsia="SimSun" w:cs="Arial"/>
                <w:lang w:eastAsia="zh-CN"/>
              </w:rPr>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27BCD2" w14:textId="77777777" w:rsidR="00A85D8A" w:rsidRPr="00614B7A" w:rsidRDefault="00A85D8A" w:rsidP="00BE3F9E">
            <w:pPr>
              <w:pStyle w:val="TAL"/>
              <w:rPr>
                <w:rFonts w:cs="Arial"/>
              </w:rPr>
            </w:pPr>
            <w:r w:rsidRPr="00614B7A">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0838A5A" w14:textId="77777777" w:rsidR="00A85D8A" w:rsidRPr="00614B7A" w:rsidRDefault="00A85D8A" w:rsidP="00BE3F9E">
            <w:pPr>
              <w:pStyle w:val="TAL"/>
              <w:rPr>
                <w:rFonts w:cs="Arial"/>
              </w:rPr>
            </w:pPr>
            <w:r w:rsidRPr="00614B7A">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15F4BCD" w14:textId="77777777" w:rsidR="00A85D8A" w:rsidRPr="00614B7A" w:rsidRDefault="00A85D8A" w:rsidP="00BE3F9E">
            <w:pPr>
              <w:pStyle w:val="TAL"/>
              <w:rPr>
                <w:rFonts w:cs="Arial"/>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FEBDEA6" w14:textId="77777777" w:rsidR="00A85D8A" w:rsidRPr="00614B7A" w:rsidRDefault="00A85D8A" w:rsidP="00BE3F9E">
            <w:pPr>
              <w:pStyle w:val="TAL"/>
            </w:pPr>
          </w:p>
        </w:tc>
      </w:tr>
      <w:tr w:rsidR="00A85D8A" w:rsidRPr="00614B7A" w14:paraId="01576C4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8E16171" w14:textId="77777777" w:rsidR="00A85D8A" w:rsidRPr="00614B7A" w:rsidRDefault="00A85D8A" w:rsidP="00BE3F9E">
            <w:pPr>
              <w:pStyle w:val="TAL"/>
              <w:rPr>
                <w:rFonts w:cs="Arial"/>
              </w:rPr>
            </w:pPr>
            <w:r w:rsidRPr="00614B7A">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1963DF87" w14:textId="77777777" w:rsidR="00A85D8A" w:rsidRPr="00614B7A" w:rsidRDefault="00A85D8A" w:rsidP="00BE3F9E">
            <w:pPr>
              <w:pStyle w:val="TAL"/>
              <w:rPr>
                <w:rFonts w:cs="Arial"/>
              </w:rPr>
            </w:pPr>
            <w:r w:rsidRPr="00614B7A">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7830FB7" w14:textId="77777777" w:rsidR="00A85D8A" w:rsidRPr="00614B7A" w:rsidRDefault="00A85D8A" w:rsidP="00BE3F9E">
            <w:pPr>
              <w:pStyle w:val="TAC"/>
              <w:rPr>
                <w:rFonts w:eastAsia="SimSun" w:cs="Arial"/>
                <w:lang w:eastAsia="zh-CN"/>
              </w:rPr>
            </w:pPr>
            <w:r w:rsidRPr="00614B7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FEB8DE" w14:textId="77777777" w:rsidR="00A85D8A" w:rsidRPr="00614B7A" w:rsidRDefault="00A85D8A" w:rsidP="00BE3F9E">
            <w:pPr>
              <w:pStyle w:val="TAL"/>
              <w:rPr>
                <w:rFonts w:cs="Arial"/>
              </w:rPr>
            </w:pPr>
            <w:r w:rsidRPr="00614B7A">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6C07113C" w14:textId="77777777" w:rsidR="00A85D8A" w:rsidRPr="00614B7A" w:rsidRDefault="00A85D8A" w:rsidP="00BE3F9E">
            <w:pPr>
              <w:pStyle w:val="TAL"/>
              <w:rPr>
                <w:rFonts w:cs="Arial"/>
              </w:rPr>
            </w:pPr>
            <w:r w:rsidRPr="00614B7A">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662D1CE9" w14:textId="77777777" w:rsidR="00A85D8A" w:rsidRPr="00614B7A" w:rsidRDefault="00A85D8A" w:rsidP="00BE3F9E">
            <w:pPr>
              <w:pStyle w:val="TAL"/>
              <w:rPr>
                <w:rFonts w:cs="Arial"/>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BB090F" w14:textId="77777777" w:rsidR="00A85D8A" w:rsidRPr="00614B7A" w:rsidRDefault="00A85D8A" w:rsidP="00BE3F9E">
            <w:pPr>
              <w:pStyle w:val="TAL"/>
            </w:pPr>
          </w:p>
        </w:tc>
      </w:tr>
      <w:tr w:rsidR="00A85D8A" w:rsidRPr="00614B7A" w14:paraId="09E240D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1E29686" w14:textId="77777777" w:rsidR="00A85D8A" w:rsidRPr="00614B7A" w:rsidRDefault="00A85D8A" w:rsidP="00BE3F9E">
            <w:pPr>
              <w:pStyle w:val="TAL"/>
              <w:rPr>
                <w:rFonts w:cs="Arial"/>
              </w:rPr>
            </w:pPr>
            <w:r w:rsidRPr="00614B7A">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3CB55046" w14:textId="77777777" w:rsidR="00A85D8A" w:rsidRPr="00614B7A" w:rsidRDefault="00A85D8A" w:rsidP="00BE3F9E">
            <w:pPr>
              <w:pStyle w:val="TAL"/>
            </w:pPr>
            <w:r w:rsidRPr="00614B7A">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2D55840" w14:textId="77777777" w:rsidR="00A85D8A" w:rsidRPr="00614B7A" w:rsidRDefault="00A85D8A" w:rsidP="00BE3F9E">
            <w:pPr>
              <w:pStyle w:val="TAC"/>
              <w:rPr>
                <w:rFonts w:eastAsia="SimSun" w:cs="Arial"/>
                <w:lang w:eastAsia="zh-CN"/>
              </w:rPr>
            </w:pPr>
            <w:r w:rsidRPr="00614B7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A73DB5" w14:textId="77777777" w:rsidR="00A85D8A" w:rsidRPr="00614B7A" w:rsidRDefault="00A85D8A" w:rsidP="00BE3F9E">
            <w:pPr>
              <w:pStyle w:val="TAL"/>
              <w:rPr>
                <w:rFonts w:cs="Arial"/>
              </w:rPr>
            </w:pPr>
            <w:r w:rsidRPr="00614B7A">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33F713E8" w14:textId="77777777" w:rsidR="00A85D8A" w:rsidRPr="00614B7A" w:rsidRDefault="00A85D8A" w:rsidP="00BE3F9E">
            <w:pPr>
              <w:pStyle w:val="TAL"/>
              <w:rPr>
                <w:rFonts w:cs="Arial"/>
              </w:rPr>
            </w:pPr>
            <w:r w:rsidRPr="00614B7A">
              <w:rPr>
                <w:rFonts w:cs="Arial"/>
              </w:rPr>
              <w:t xml:space="preserve">UEs supporting 5GS TDD FR1 and </w:t>
            </w:r>
            <w:r w:rsidRPr="00614B7A">
              <w:rPr>
                <w:rFonts w:cs="Arial"/>
                <w:szCs w:val="18"/>
                <w:lang w:eastAsia="zh-CN"/>
              </w:rPr>
              <w:t>Enhanced Type II codebook with at least 16 ports per CSI-RS resource</w:t>
            </w:r>
            <w:r w:rsidRPr="00614B7A">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28C38C3D" w14:textId="77777777" w:rsidR="00A85D8A" w:rsidRPr="00614B7A" w:rsidRDefault="00A85D8A" w:rsidP="00BE3F9E">
            <w:pPr>
              <w:pStyle w:val="TAL"/>
              <w:rPr>
                <w:rFonts w:cs="Arial"/>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0E7DBA5" w14:textId="77777777" w:rsidR="00A85D8A" w:rsidRPr="00614B7A" w:rsidRDefault="00A85D8A" w:rsidP="00BE3F9E">
            <w:pPr>
              <w:pStyle w:val="TAL"/>
            </w:pPr>
          </w:p>
        </w:tc>
      </w:tr>
      <w:tr w:rsidR="00A85D8A" w:rsidRPr="00614B7A" w14:paraId="6BA7592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7DDD078" w14:textId="77777777" w:rsidR="00A85D8A" w:rsidRPr="00614B7A" w:rsidRDefault="00A85D8A" w:rsidP="00BE3F9E">
            <w:pPr>
              <w:pStyle w:val="TAL"/>
              <w:rPr>
                <w:lang w:eastAsia="zh-CN"/>
              </w:rPr>
            </w:pPr>
            <w:r w:rsidRPr="00614B7A">
              <w:t>6.4.2.1_1</w:t>
            </w:r>
          </w:p>
        </w:tc>
        <w:tc>
          <w:tcPr>
            <w:tcW w:w="4520" w:type="dxa"/>
            <w:tcBorders>
              <w:top w:val="single" w:sz="4" w:space="0" w:color="auto"/>
              <w:left w:val="single" w:sz="4" w:space="0" w:color="auto"/>
              <w:bottom w:val="single" w:sz="4" w:space="0" w:color="auto"/>
              <w:right w:val="single" w:sz="4" w:space="0" w:color="auto"/>
            </w:tcBorders>
            <w:hideMark/>
          </w:tcPr>
          <w:p w14:paraId="23936210" w14:textId="77777777" w:rsidR="00A85D8A" w:rsidRPr="00614B7A" w:rsidRDefault="00A85D8A" w:rsidP="00BE3F9E">
            <w:pPr>
              <w:pStyle w:val="TAL"/>
              <w:rPr>
                <w:lang w:eastAsia="zh-CN"/>
              </w:rPr>
            </w:pPr>
            <w:r w:rsidRPr="00614B7A">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25CAD0" w14:textId="77777777" w:rsidR="00A85D8A" w:rsidRPr="00614B7A" w:rsidRDefault="00A85D8A" w:rsidP="00BE3F9E">
            <w:pPr>
              <w:pStyle w:val="TAC"/>
              <w:rPr>
                <w:rFonts w:cs="Arial"/>
              </w:rPr>
            </w:pPr>
            <w:r w:rsidRPr="00614B7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CE286F3" w14:textId="77777777" w:rsidR="00A85D8A" w:rsidRPr="00614B7A" w:rsidRDefault="00A85D8A" w:rsidP="00BE3F9E">
            <w:pPr>
              <w:pStyle w:val="TAL"/>
              <w:rPr>
                <w:rFonts w:cs="Arial"/>
                <w:lang w:eastAsia="zh-CN"/>
              </w:rPr>
            </w:pPr>
            <w:r w:rsidRPr="00614B7A">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95FD5A4"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FDD FR1</w:t>
            </w:r>
            <w:r w:rsidRPr="00614B7A">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C93EBB7" w14:textId="77777777" w:rsidR="00A85D8A" w:rsidRPr="00614B7A" w:rsidRDefault="00A85D8A" w:rsidP="00BE3F9E">
            <w:pPr>
              <w:pStyle w:val="TAL"/>
              <w:rPr>
                <w:rFonts w:cs="Arial"/>
              </w:rPr>
            </w:pPr>
            <w:r w:rsidRPr="00614B7A">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1C69DF9" w14:textId="77777777" w:rsidR="00A85D8A" w:rsidRPr="00614B7A" w:rsidRDefault="00A85D8A" w:rsidP="00BE3F9E">
            <w:pPr>
              <w:pStyle w:val="TAL"/>
            </w:pPr>
          </w:p>
        </w:tc>
      </w:tr>
      <w:tr w:rsidR="00A85D8A" w:rsidRPr="00614B7A" w14:paraId="493C374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E135AFA" w14:textId="77777777" w:rsidR="00A85D8A" w:rsidRPr="00614B7A" w:rsidRDefault="00A85D8A" w:rsidP="00BE3F9E">
            <w:pPr>
              <w:pStyle w:val="TAL"/>
            </w:pPr>
            <w:r w:rsidRPr="00614B7A">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1795D269" w14:textId="77777777" w:rsidR="00A85D8A" w:rsidRPr="00614B7A" w:rsidRDefault="00A85D8A" w:rsidP="00BE3F9E">
            <w:pPr>
              <w:pStyle w:val="TAL"/>
            </w:pPr>
            <w:r w:rsidRPr="00614B7A">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B5B25A" w14:textId="77777777" w:rsidR="00A85D8A" w:rsidRPr="00614B7A" w:rsidRDefault="00A85D8A" w:rsidP="00BE3F9E">
            <w:pPr>
              <w:pStyle w:val="TAC"/>
            </w:pPr>
            <w:r w:rsidRPr="00614B7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A8806FA" w14:textId="77777777" w:rsidR="00A85D8A" w:rsidRPr="00614B7A" w:rsidRDefault="00A85D8A" w:rsidP="00BE3F9E">
            <w:pPr>
              <w:pStyle w:val="TAL"/>
              <w:rPr>
                <w:lang w:eastAsia="zh-CN"/>
              </w:rPr>
            </w:pPr>
            <w:r w:rsidRPr="00614B7A">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F808E52" w14:textId="77777777" w:rsidR="00A85D8A" w:rsidRPr="00614B7A" w:rsidRDefault="00A85D8A" w:rsidP="00BE3F9E">
            <w:pPr>
              <w:pStyle w:val="TAL"/>
              <w:rPr>
                <w:lang w:eastAsia="zh-CN"/>
              </w:rPr>
            </w:pPr>
            <w:r w:rsidRPr="00614B7A">
              <w:rPr>
                <w:rFonts w:cs="Arial"/>
              </w:rPr>
              <w:t>U</w:t>
            </w:r>
            <w:r w:rsidRPr="00614B7A">
              <w:rPr>
                <w:rFonts w:eastAsia="SimSun" w:cs="Arial"/>
                <w:lang w:eastAsia="zh-CN"/>
              </w:rPr>
              <w:t>E</w:t>
            </w:r>
            <w:r w:rsidRPr="00614B7A">
              <w:rPr>
                <w:rFonts w:cs="Arial"/>
              </w:rPr>
              <w:t xml:space="preserve">s supporting 5GS TDD FR1 </w:t>
            </w:r>
            <w:r w:rsidRPr="00614B7A">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1E0B00A" w14:textId="77777777" w:rsidR="00A85D8A" w:rsidRPr="00614B7A" w:rsidRDefault="00A85D8A" w:rsidP="00BE3F9E">
            <w:pPr>
              <w:pStyle w:val="TAL"/>
              <w:rPr>
                <w:lang w:eastAsia="zh-CN"/>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CE37B6" w14:textId="77777777" w:rsidR="00A85D8A" w:rsidRPr="00614B7A" w:rsidRDefault="00A85D8A" w:rsidP="00BE3F9E">
            <w:pPr>
              <w:pStyle w:val="TAL"/>
            </w:pPr>
          </w:p>
        </w:tc>
      </w:tr>
      <w:tr w:rsidR="00A85D8A" w:rsidRPr="00614B7A" w14:paraId="610F0AC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62189DE" w14:textId="77777777" w:rsidR="00A85D8A" w:rsidRPr="00614B7A" w:rsidRDefault="00A85D8A" w:rsidP="00BE3F9E">
            <w:pPr>
              <w:pStyle w:val="TAL"/>
              <w:rPr>
                <w:rFonts w:cs="Arial"/>
              </w:rPr>
            </w:pPr>
            <w:r w:rsidRPr="00614B7A">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6FB2D2C7" w14:textId="77777777" w:rsidR="00A85D8A" w:rsidRPr="00614B7A" w:rsidRDefault="00A85D8A" w:rsidP="00BE3F9E">
            <w:pPr>
              <w:pStyle w:val="TAL"/>
              <w:rPr>
                <w:rFonts w:cs="Arial"/>
              </w:rPr>
            </w:pPr>
            <w:r w:rsidRPr="00614B7A">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4D00EC" w14:textId="77777777" w:rsidR="00A85D8A" w:rsidRPr="00614B7A" w:rsidRDefault="00A85D8A" w:rsidP="00BE3F9E">
            <w:pPr>
              <w:pStyle w:val="TAC"/>
              <w:rPr>
                <w:rFonts w:cs="Arial"/>
              </w:rPr>
            </w:pPr>
            <w:r w:rsidRPr="00614B7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729357A" w14:textId="77777777" w:rsidR="00A85D8A" w:rsidRPr="00614B7A" w:rsidRDefault="00A85D8A" w:rsidP="00BE3F9E">
            <w:pPr>
              <w:pStyle w:val="TAL"/>
              <w:rPr>
                <w:rFonts w:cs="Arial"/>
              </w:rPr>
            </w:pPr>
            <w:r w:rsidRPr="00614B7A">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2F557B2"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932215A" w14:textId="77777777" w:rsidR="00A85D8A" w:rsidRPr="00614B7A" w:rsidRDefault="00A85D8A" w:rsidP="00BE3F9E">
            <w:pPr>
              <w:pStyle w:val="TAL"/>
              <w:rPr>
                <w:rFonts w:cs="Arial"/>
              </w:rPr>
            </w:pPr>
            <w:r w:rsidRPr="00614B7A">
              <w:rPr>
                <w:rFonts w:cs="Arial"/>
              </w:rPr>
              <w:t>D008</w:t>
            </w:r>
          </w:p>
          <w:p w14:paraId="733663CA" w14:textId="77777777" w:rsidR="00A85D8A" w:rsidRPr="00614B7A" w:rsidRDefault="00A85D8A" w:rsidP="00BE3F9E">
            <w:pPr>
              <w:pStyle w:val="TAL"/>
              <w:rPr>
                <w:rFonts w:cs="Arial"/>
              </w:rPr>
            </w:pPr>
            <w:r w:rsidRPr="00614B7A">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89F4462" w14:textId="77777777" w:rsidR="00A85D8A" w:rsidRPr="00614B7A" w:rsidRDefault="00A85D8A" w:rsidP="00BE3F9E">
            <w:pPr>
              <w:pStyle w:val="TAL"/>
              <w:rPr>
                <w:rFonts w:cs="Arial"/>
              </w:rPr>
            </w:pPr>
          </w:p>
        </w:tc>
      </w:tr>
      <w:tr w:rsidR="00A85D8A" w:rsidRPr="00614B7A" w14:paraId="56DBDB9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91DC126" w14:textId="77777777" w:rsidR="00A85D8A" w:rsidRPr="00614B7A" w:rsidRDefault="00A85D8A" w:rsidP="00BE3F9E">
            <w:pPr>
              <w:pStyle w:val="TAL"/>
              <w:rPr>
                <w:lang w:eastAsia="zh-CN"/>
              </w:rPr>
            </w:pPr>
            <w:r w:rsidRPr="00614B7A">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5879983" w14:textId="77777777" w:rsidR="00A85D8A" w:rsidRPr="00614B7A" w:rsidRDefault="00A85D8A" w:rsidP="00BE3F9E">
            <w:pPr>
              <w:pStyle w:val="TAL"/>
              <w:rPr>
                <w:lang w:eastAsia="zh-CN"/>
              </w:rPr>
            </w:pPr>
            <w:r w:rsidRPr="00614B7A">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18EDBC" w14:textId="77777777" w:rsidR="00A85D8A" w:rsidRPr="00614B7A" w:rsidRDefault="00A85D8A" w:rsidP="00BE3F9E">
            <w:pPr>
              <w:pStyle w:val="TAC"/>
              <w:rPr>
                <w:rFonts w:cs="Arial"/>
              </w:rPr>
            </w:pPr>
            <w:r w:rsidRPr="00614B7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D653982" w14:textId="77777777" w:rsidR="00A85D8A" w:rsidRPr="00614B7A" w:rsidRDefault="00A85D8A" w:rsidP="00BE3F9E">
            <w:pPr>
              <w:pStyle w:val="TAL"/>
              <w:rPr>
                <w:rFonts w:cs="Arial"/>
                <w:lang w:eastAsia="zh-CN"/>
              </w:rPr>
            </w:pPr>
            <w:r w:rsidRPr="00614B7A">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F5C25DE" w14:textId="77777777" w:rsidR="00A85D8A" w:rsidRPr="00614B7A" w:rsidRDefault="00A85D8A" w:rsidP="00BE3F9E">
            <w:pPr>
              <w:pStyle w:val="TAL"/>
              <w:rPr>
                <w:rFonts w:cs="Arial"/>
              </w:rPr>
            </w:pPr>
            <w:r w:rsidRPr="00614B7A">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D257004" w14:textId="77777777" w:rsidR="00A85D8A" w:rsidRPr="00614B7A" w:rsidRDefault="00A85D8A" w:rsidP="00BE3F9E">
            <w:pPr>
              <w:pStyle w:val="TAL"/>
              <w:rPr>
                <w:rFonts w:cs="Arial"/>
              </w:rPr>
            </w:pPr>
            <w:r w:rsidRPr="00614B7A">
              <w:rPr>
                <w:rFonts w:cs="Arial"/>
              </w:rPr>
              <w:t>D010</w:t>
            </w:r>
          </w:p>
          <w:p w14:paraId="20473667" w14:textId="77777777" w:rsidR="00A85D8A" w:rsidRPr="00614B7A" w:rsidRDefault="00A85D8A" w:rsidP="00BE3F9E">
            <w:pPr>
              <w:pStyle w:val="TAL"/>
              <w:rPr>
                <w:rFonts w:cs="Arial"/>
              </w:rPr>
            </w:pPr>
            <w:r w:rsidRPr="00614B7A">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6FEC516" w14:textId="77777777" w:rsidR="00A85D8A" w:rsidRPr="00614B7A" w:rsidRDefault="00A85D8A" w:rsidP="00BE3F9E">
            <w:pPr>
              <w:pStyle w:val="TAL"/>
            </w:pPr>
          </w:p>
        </w:tc>
      </w:tr>
      <w:tr w:rsidR="00A85D8A" w:rsidRPr="00614B7A" w14:paraId="05B6373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853B8D" w14:textId="77777777" w:rsidR="00A85D8A" w:rsidRPr="00614B7A" w:rsidRDefault="00A85D8A" w:rsidP="00BE3F9E">
            <w:pPr>
              <w:pStyle w:val="TAL"/>
              <w:rPr>
                <w:b/>
                <w:lang w:eastAsia="zh-TW"/>
              </w:rPr>
            </w:pPr>
            <w:r w:rsidRPr="00614B7A">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14A736D" w14:textId="77777777" w:rsidR="00A85D8A" w:rsidRPr="00614B7A" w:rsidRDefault="00A85D8A" w:rsidP="00BE3F9E">
            <w:pPr>
              <w:pStyle w:val="TAL"/>
              <w:rPr>
                <w:b/>
              </w:rPr>
            </w:pPr>
            <w:r w:rsidRPr="00614B7A">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3B0952"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E157C4"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F0F742" w14:textId="77777777" w:rsidR="00A85D8A" w:rsidRPr="00614B7A" w:rsidRDefault="00A85D8A" w:rsidP="00BE3F9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54A7EE2" w14:textId="77777777" w:rsidR="00A85D8A" w:rsidRPr="00614B7A" w:rsidRDefault="00A85D8A" w:rsidP="00BE3F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5F2911F" w14:textId="77777777" w:rsidR="00A85D8A" w:rsidRPr="00614B7A" w:rsidRDefault="00A85D8A" w:rsidP="00BE3F9E">
            <w:pPr>
              <w:pStyle w:val="TAL"/>
              <w:rPr>
                <w:b/>
              </w:rPr>
            </w:pPr>
          </w:p>
        </w:tc>
      </w:tr>
      <w:tr w:rsidR="00A85D8A" w:rsidRPr="00614B7A" w14:paraId="1C99332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A701FFA" w14:textId="77777777" w:rsidR="00A85D8A" w:rsidRPr="00614B7A" w:rsidRDefault="00A85D8A" w:rsidP="00BE3F9E">
            <w:pPr>
              <w:pStyle w:val="TAL"/>
            </w:pPr>
            <w:r w:rsidRPr="00614B7A">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7A87971A" w14:textId="77777777" w:rsidR="00A85D8A" w:rsidRPr="00614B7A" w:rsidRDefault="00A85D8A" w:rsidP="00BE3F9E">
            <w:pPr>
              <w:pStyle w:val="TAL"/>
            </w:pPr>
            <w:r w:rsidRPr="00614B7A">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3EBCC61E" w14:textId="77777777" w:rsidR="00A85D8A" w:rsidRPr="00614B7A" w:rsidRDefault="00A85D8A" w:rsidP="00BE3F9E">
            <w:pPr>
              <w:pStyle w:val="TAC"/>
            </w:pPr>
            <w:r w:rsidRPr="00614B7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094889" w14:textId="77777777" w:rsidR="00A85D8A" w:rsidRPr="00614B7A" w:rsidRDefault="00A85D8A" w:rsidP="00BE3F9E">
            <w:pPr>
              <w:pStyle w:val="TAL"/>
              <w:rPr>
                <w:lang w:eastAsia="zh-CN"/>
              </w:rPr>
            </w:pPr>
            <w:r w:rsidRPr="00614B7A">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E308F3A" w14:textId="77777777" w:rsidR="00A85D8A" w:rsidRPr="00614B7A" w:rsidRDefault="00A85D8A" w:rsidP="00BE3F9E">
            <w:pPr>
              <w:pStyle w:val="TAL"/>
              <w:rPr>
                <w:lang w:eastAsia="zh-CN"/>
              </w:rPr>
            </w:pPr>
            <w:r w:rsidRPr="00614B7A">
              <w:rPr>
                <w:rFonts w:cs="Arial"/>
              </w:rPr>
              <w:t>U</w:t>
            </w:r>
            <w:r w:rsidRPr="00614B7A">
              <w:rPr>
                <w:rFonts w:eastAsia="SimSun" w:cs="Arial"/>
                <w:lang w:eastAsia="zh-CN"/>
              </w:rPr>
              <w:t>E</w:t>
            </w:r>
            <w:r w:rsidRPr="00614B7A">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7F38DCC" w14:textId="77777777" w:rsidR="00A85D8A" w:rsidRPr="00614B7A" w:rsidRDefault="00A85D8A" w:rsidP="00BE3F9E">
            <w:pPr>
              <w:pStyle w:val="TAL"/>
              <w:rPr>
                <w:rFonts w:eastAsia="SimSun"/>
                <w:lang w:eastAsia="zh-CN"/>
              </w:rPr>
            </w:pPr>
            <w:r w:rsidRPr="00614B7A">
              <w:rPr>
                <w:rFonts w:eastAsia="SimSun"/>
                <w:lang w:eastAsia="zh-CN"/>
              </w:rPr>
              <w:t>D013</w:t>
            </w:r>
          </w:p>
          <w:p w14:paraId="259389E7" w14:textId="77777777" w:rsidR="00A85D8A" w:rsidRPr="00614B7A" w:rsidRDefault="00A85D8A" w:rsidP="00BE3F9E">
            <w:pPr>
              <w:pStyle w:val="TAL"/>
              <w:rPr>
                <w:rFonts w:eastAsia="SimSun"/>
                <w:lang w:eastAsia="zh-CN"/>
              </w:rPr>
            </w:pPr>
            <w:r w:rsidRPr="00614B7A">
              <w:rPr>
                <w:rFonts w:eastAsia="SimSun"/>
                <w:lang w:eastAsia="zh-CN"/>
              </w:rPr>
              <w:t>D014</w:t>
            </w:r>
          </w:p>
          <w:p w14:paraId="281E1EA3" w14:textId="77777777" w:rsidR="00A85D8A" w:rsidRPr="00614B7A" w:rsidRDefault="00A85D8A" w:rsidP="00BE3F9E">
            <w:pPr>
              <w:pStyle w:val="TAL"/>
              <w:rPr>
                <w:lang w:eastAsia="zh-CN"/>
              </w:rPr>
            </w:pPr>
            <w:r w:rsidRPr="00614B7A">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268A2424" w14:textId="77777777" w:rsidR="00A85D8A" w:rsidRPr="00614B7A" w:rsidRDefault="00A85D8A" w:rsidP="00BE3F9E">
            <w:pPr>
              <w:pStyle w:val="TAL"/>
            </w:pPr>
          </w:p>
        </w:tc>
      </w:tr>
      <w:tr w:rsidR="00A85D8A" w:rsidRPr="00614B7A" w14:paraId="374497F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C4C09E1" w14:textId="77777777" w:rsidR="00A85D8A" w:rsidRPr="00614B7A" w:rsidRDefault="00A85D8A" w:rsidP="00BE3F9E">
            <w:pPr>
              <w:pStyle w:val="TAL"/>
            </w:pPr>
            <w:r w:rsidRPr="00614B7A">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4C23C4BE" w14:textId="77777777" w:rsidR="00A85D8A" w:rsidRPr="00614B7A" w:rsidRDefault="00A85D8A" w:rsidP="00BE3F9E">
            <w:pPr>
              <w:pStyle w:val="TAL"/>
            </w:pPr>
            <w:r w:rsidRPr="00614B7A">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33F9C38" w14:textId="77777777" w:rsidR="00A85D8A" w:rsidRPr="00614B7A" w:rsidRDefault="00A85D8A" w:rsidP="00BE3F9E">
            <w:pPr>
              <w:pStyle w:val="TAC"/>
            </w:pPr>
            <w:r w:rsidRPr="00614B7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58D91A" w14:textId="77777777" w:rsidR="00A85D8A" w:rsidRPr="00614B7A" w:rsidRDefault="00A85D8A" w:rsidP="00BE3F9E">
            <w:pPr>
              <w:pStyle w:val="TAL"/>
              <w:rPr>
                <w:lang w:eastAsia="zh-CN"/>
              </w:rPr>
            </w:pPr>
            <w:r w:rsidRPr="00614B7A">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0D8D7C3C" w14:textId="77777777" w:rsidR="00A85D8A" w:rsidRPr="00614B7A" w:rsidRDefault="00A85D8A" w:rsidP="00BE3F9E">
            <w:pPr>
              <w:pStyle w:val="TAL"/>
              <w:rPr>
                <w:lang w:eastAsia="zh-CN"/>
              </w:rPr>
            </w:pPr>
            <w:r w:rsidRPr="00614B7A">
              <w:rPr>
                <w:rFonts w:cs="Arial"/>
              </w:rPr>
              <w:t>U</w:t>
            </w:r>
            <w:r w:rsidRPr="00614B7A">
              <w:rPr>
                <w:rFonts w:eastAsia="SimSun" w:cs="Arial"/>
                <w:lang w:eastAsia="zh-CN"/>
              </w:rPr>
              <w:t>E</w:t>
            </w:r>
            <w:r w:rsidRPr="00614B7A">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07E3CFB5" w14:textId="77777777" w:rsidR="00A85D8A" w:rsidRPr="00614B7A" w:rsidRDefault="00A85D8A" w:rsidP="00BE3F9E">
            <w:pPr>
              <w:pStyle w:val="TAL"/>
              <w:rPr>
                <w:lang w:eastAsia="zh-CN"/>
              </w:rPr>
            </w:pPr>
            <w:r w:rsidRPr="00614B7A">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49A41849" w14:textId="77777777" w:rsidR="00A85D8A" w:rsidRPr="00614B7A" w:rsidRDefault="00A85D8A" w:rsidP="00BE3F9E">
            <w:pPr>
              <w:pStyle w:val="TAL"/>
            </w:pPr>
            <w:r w:rsidRPr="00614B7A">
              <w:t>NOTE 1</w:t>
            </w:r>
          </w:p>
        </w:tc>
      </w:tr>
      <w:tr w:rsidR="00A85D8A" w:rsidRPr="00614B7A" w14:paraId="5C9CE60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D85AFD9" w14:textId="77777777" w:rsidR="00A85D8A" w:rsidRPr="00614B7A" w:rsidRDefault="00A85D8A" w:rsidP="00BE3F9E">
            <w:pPr>
              <w:pStyle w:val="TAL"/>
              <w:rPr>
                <w:lang w:eastAsia="zh-CN"/>
              </w:rPr>
            </w:pPr>
            <w:r w:rsidRPr="00614B7A">
              <w:t>7.2.2.2.1_3</w:t>
            </w:r>
          </w:p>
        </w:tc>
        <w:tc>
          <w:tcPr>
            <w:tcW w:w="4520" w:type="dxa"/>
            <w:tcBorders>
              <w:top w:val="single" w:sz="4" w:space="0" w:color="auto"/>
              <w:left w:val="single" w:sz="4" w:space="0" w:color="auto"/>
              <w:bottom w:val="single" w:sz="4" w:space="0" w:color="auto"/>
              <w:right w:val="single" w:sz="4" w:space="0" w:color="auto"/>
            </w:tcBorders>
          </w:tcPr>
          <w:p w14:paraId="6CB7F39E" w14:textId="77777777" w:rsidR="00A85D8A" w:rsidRPr="00614B7A" w:rsidRDefault="00A85D8A" w:rsidP="00BE3F9E">
            <w:pPr>
              <w:pStyle w:val="TAL"/>
              <w:rPr>
                <w:lang w:eastAsia="zh-CN"/>
              </w:rPr>
            </w:pPr>
            <w:r w:rsidRPr="00614B7A">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809E1CB" w14:textId="77777777" w:rsidR="00A85D8A" w:rsidRPr="00614B7A" w:rsidRDefault="00A85D8A" w:rsidP="00BE3F9E">
            <w:pPr>
              <w:pStyle w:val="TAC"/>
              <w:rPr>
                <w:rFonts w:eastAsia="SimSun"/>
                <w:lang w:eastAsia="zh-CN"/>
              </w:rPr>
            </w:pPr>
            <w:r w:rsidRPr="00614B7A">
              <w:t>Rel-16</w:t>
            </w:r>
          </w:p>
        </w:tc>
        <w:tc>
          <w:tcPr>
            <w:tcW w:w="1134" w:type="dxa"/>
            <w:tcBorders>
              <w:top w:val="single" w:sz="4" w:space="0" w:color="auto"/>
              <w:left w:val="single" w:sz="4" w:space="0" w:color="auto"/>
              <w:bottom w:val="single" w:sz="4" w:space="0" w:color="auto"/>
              <w:right w:val="single" w:sz="4" w:space="0" w:color="auto"/>
            </w:tcBorders>
          </w:tcPr>
          <w:p w14:paraId="5E280A14" w14:textId="77777777" w:rsidR="00A85D8A" w:rsidRPr="00614B7A" w:rsidRDefault="00A85D8A" w:rsidP="00BE3F9E">
            <w:pPr>
              <w:pStyle w:val="TAL"/>
              <w:rPr>
                <w:rFonts w:eastAsia="SimSun"/>
                <w:lang w:eastAsia="zh-CN"/>
              </w:rPr>
            </w:pPr>
            <w:r w:rsidRPr="00614B7A">
              <w:t>C087</w:t>
            </w:r>
          </w:p>
        </w:tc>
        <w:tc>
          <w:tcPr>
            <w:tcW w:w="3197" w:type="dxa"/>
            <w:tcBorders>
              <w:top w:val="single" w:sz="4" w:space="0" w:color="auto"/>
              <w:left w:val="single" w:sz="4" w:space="0" w:color="auto"/>
              <w:bottom w:val="single" w:sz="4" w:space="0" w:color="auto"/>
              <w:right w:val="single" w:sz="4" w:space="0" w:color="auto"/>
            </w:tcBorders>
          </w:tcPr>
          <w:p w14:paraId="4117793B" w14:textId="77777777" w:rsidR="00A85D8A" w:rsidRPr="00614B7A" w:rsidRDefault="00A85D8A" w:rsidP="00BE3F9E">
            <w:pPr>
              <w:pStyle w:val="TAL"/>
              <w:rPr>
                <w:rFonts w:cs="Arial"/>
              </w:rPr>
            </w:pPr>
            <w:r w:rsidRPr="00614B7A">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3C92AFB7" w14:textId="77777777" w:rsidR="00A85D8A" w:rsidRPr="00614B7A" w:rsidRDefault="00A85D8A" w:rsidP="00BE3F9E">
            <w:pPr>
              <w:pStyle w:val="TAL"/>
              <w:rPr>
                <w:rFonts w:eastAsia="SimSun"/>
                <w:lang w:eastAsia="zh-CN"/>
              </w:rPr>
            </w:pPr>
            <w:r w:rsidRPr="00614B7A">
              <w:t>D013</w:t>
            </w:r>
          </w:p>
        </w:tc>
        <w:tc>
          <w:tcPr>
            <w:tcW w:w="1984" w:type="dxa"/>
            <w:tcBorders>
              <w:top w:val="single" w:sz="4" w:space="0" w:color="auto"/>
              <w:left w:val="single" w:sz="4" w:space="0" w:color="auto"/>
              <w:bottom w:val="single" w:sz="4" w:space="0" w:color="auto"/>
              <w:right w:val="single" w:sz="4" w:space="0" w:color="auto"/>
            </w:tcBorders>
          </w:tcPr>
          <w:p w14:paraId="626BCCCE" w14:textId="77777777" w:rsidR="00A85D8A" w:rsidRPr="00614B7A" w:rsidRDefault="00A85D8A" w:rsidP="00BE3F9E">
            <w:pPr>
              <w:pStyle w:val="TAL"/>
            </w:pPr>
          </w:p>
        </w:tc>
      </w:tr>
      <w:tr w:rsidR="00A85D8A" w:rsidRPr="00614B7A" w14:paraId="5400921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A32A485" w14:textId="77777777" w:rsidR="00A85D8A" w:rsidRPr="00614B7A" w:rsidRDefault="00A85D8A" w:rsidP="00BE3F9E">
            <w:pPr>
              <w:pStyle w:val="TAL"/>
            </w:pPr>
            <w:r w:rsidRPr="00614B7A">
              <w:t>7.2.2.2.2_1</w:t>
            </w:r>
          </w:p>
        </w:tc>
        <w:tc>
          <w:tcPr>
            <w:tcW w:w="4520" w:type="dxa"/>
            <w:tcBorders>
              <w:top w:val="single" w:sz="4" w:space="0" w:color="auto"/>
              <w:left w:val="single" w:sz="4" w:space="0" w:color="auto"/>
              <w:bottom w:val="single" w:sz="4" w:space="0" w:color="auto"/>
              <w:right w:val="single" w:sz="4" w:space="0" w:color="auto"/>
            </w:tcBorders>
          </w:tcPr>
          <w:p w14:paraId="53DE3857" w14:textId="77777777" w:rsidR="00A85D8A" w:rsidRPr="00614B7A" w:rsidRDefault="00A85D8A" w:rsidP="00BE3F9E">
            <w:pPr>
              <w:pStyle w:val="TAL"/>
            </w:pPr>
            <w:r w:rsidRPr="00614B7A">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0F243A06" w14:textId="77777777" w:rsidR="00A85D8A" w:rsidRPr="00614B7A" w:rsidRDefault="00A85D8A" w:rsidP="00BE3F9E">
            <w:pPr>
              <w:pStyle w:val="TAC"/>
            </w:pPr>
            <w:r w:rsidRPr="00614B7A">
              <w:t>Rel-16</w:t>
            </w:r>
          </w:p>
        </w:tc>
        <w:tc>
          <w:tcPr>
            <w:tcW w:w="1134" w:type="dxa"/>
            <w:tcBorders>
              <w:top w:val="single" w:sz="4" w:space="0" w:color="auto"/>
              <w:left w:val="single" w:sz="4" w:space="0" w:color="auto"/>
              <w:bottom w:val="single" w:sz="4" w:space="0" w:color="auto"/>
              <w:right w:val="single" w:sz="4" w:space="0" w:color="auto"/>
            </w:tcBorders>
          </w:tcPr>
          <w:p w14:paraId="7BD2B88A" w14:textId="77777777" w:rsidR="00A85D8A" w:rsidRPr="00614B7A" w:rsidRDefault="00A85D8A" w:rsidP="00BE3F9E">
            <w:pPr>
              <w:pStyle w:val="TAL"/>
            </w:pPr>
            <w:r w:rsidRPr="00614B7A">
              <w:t>C171</w:t>
            </w:r>
          </w:p>
        </w:tc>
        <w:tc>
          <w:tcPr>
            <w:tcW w:w="3197" w:type="dxa"/>
            <w:tcBorders>
              <w:top w:val="single" w:sz="4" w:space="0" w:color="auto"/>
              <w:left w:val="single" w:sz="4" w:space="0" w:color="auto"/>
              <w:bottom w:val="single" w:sz="4" w:space="0" w:color="auto"/>
              <w:right w:val="single" w:sz="4" w:space="0" w:color="auto"/>
            </w:tcBorders>
          </w:tcPr>
          <w:p w14:paraId="5DFE8775" w14:textId="77777777" w:rsidR="00A85D8A" w:rsidRPr="00614B7A" w:rsidRDefault="00A85D8A" w:rsidP="00BE3F9E">
            <w:pPr>
              <w:pStyle w:val="TAL"/>
              <w:rPr>
                <w:rFonts w:cs="Arial"/>
              </w:rPr>
            </w:pPr>
            <w:r w:rsidRPr="00614B7A">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089F8121" w14:textId="77777777" w:rsidR="00A85D8A" w:rsidRPr="00614B7A" w:rsidRDefault="00A85D8A" w:rsidP="00BE3F9E">
            <w:pPr>
              <w:pStyle w:val="TAL"/>
            </w:pPr>
            <w:r w:rsidRPr="00614B7A">
              <w:t>D014</w:t>
            </w:r>
          </w:p>
        </w:tc>
        <w:tc>
          <w:tcPr>
            <w:tcW w:w="1984" w:type="dxa"/>
            <w:tcBorders>
              <w:top w:val="single" w:sz="4" w:space="0" w:color="auto"/>
              <w:left w:val="single" w:sz="4" w:space="0" w:color="auto"/>
              <w:bottom w:val="single" w:sz="4" w:space="0" w:color="auto"/>
              <w:right w:val="single" w:sz="4" w:space="0" w:color="auto"/>
            </w:tcBorders>
          </w:tcPr>
          <w:p w14:paraId="6A29787F" w14:textId="77777777" w:rsidR="00A85D8A" w:rsidRPr="00614B7A" w:rsidRDefault="00A85D8A" w:rsidP="00BE3F9E">
            <w:pPr>
              <w:pStyle w:val="TAL"/>
            </w:pPr>
            <w:r w:rsidRPr="00614B7A">
              <w:t>NOTE 1</w:t>
            </w:r>
          </w:p>
        </w:tc>
      </w:tr>
      <w:tr w:rsidR="00A85D8A" w:rsidRPr="00614B7A" w14:paraId="7C08556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4F1D3DA" w14:textId="77777777" w:rsidR="00A85D8A" w:rsidRPr="00614B7A" w:rsidRDefault="00A85D8A" w:rsidP="00BE3F9E">
            <w:pPr>
              <w:pStyle w:val="TAL"/>
            </w:pPr>
            <w:r w:rsidRPr="00614B7A">
              <w:lastRenderedPageBreak/>
              <w:t>7.2.2.2.3_1</w:t>
            </w:r>
          </w:p>
        </w:tc>
        <w:tc>
          <w:tcPr>
            <w:tcW w:w="4520" w:type="dxa"/>
            <w:tcBorders>
              <w:top w:val="single" w:sz="4" w:space="0" w:color="auto"/>
              <w:left w:val="single" w:sz="4" w:space="0" w:color="auto"/>
              <w:bottom w:val="single" w:sz="4" w:space="0" w:color="auto"/>
              <w:right w:val="single" w:sz="4" w:space="0" w:color="auto"/>
            </w:tcBorders>
          </w:tcPr>
          <w:p w14:paraId="3C5914F5" w14:textId="77777777" w:rsidR="00A85D8A" w:rsidRPr="00614B7A" w:rsidRDefault="00A85D8A" w:rsidP="00BE3F9E">
            <w:pPr>
              <w:pStyle w:val="TAL"/>
            </w:pPr>
            <w:r w:rsidRPr="00614B7A">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085CEC6" w14:textId="77777777" w:rsidR="00A85D8A" w:rsidRPr="00614B7A" w:rsidRDefault="00A85D8A" w:rsidP="00BE3F9E">
            <w:pPr>
              <w:pStyle w:val="TAC"/>
            </w:pPr>
            <w:r w:rsidRPr="00614B7A">
              <w:t>Rel-16</w:t>
            </w:r>
          </w:p>
        </w:tc>
        <w:tc>
          <w:tcPr>
            <w:tcW w:w="1134" w:type="dxa"/>
            <w:tcBorders>
              <w:top w:val="single" w:sz="4" w:space="0" w:color="auto"/>
              <w:left w:val="single" w:sz="4" w:space="0" w:color="auto"/>
              <w:bottom w:val="single" w:sz="4" w:space="0" w:color="auto"/>
              <w:right w:val="single" w:sz="4" w:space="0" w:color="auto"/>
            </w:tcBorders>
          </w:tcPr>
          <w:p w14:paraId="685A5E9D" w14:textId="77777777" w:rsidR="00A85D8A" w:rsidRPr="00614B7A" w:rsidRDefault="00A85D8A" w:rsidP="00BE3F9E">
            <w:pPr>
              <w:pStyle w:val="TAL"/>
            </w:pPr>
            <w:r w:rsidRPr="00614B7A">
              <w:t>C172</w:t>
            </w:r>
          </w:p>
        </w:tc>
        <w:tc>
          <w:tcPr>
            <w:tcW w:w="3197" w:type="dxa"/>
            <w:tcBorders>
              <w:top w:val="single" w:sz="4" w:space="0" w:color="auto"/>
              <w:left w:val="single" w:sz="4" w:space="0" w:color="auto"/>
              <w:bottom w:val="single" w:sz="4" w:space="0" w:color="auto"/>
              <w:right w:val="single" w:sz="4" w:space="0" w:color="auto"/>
            </w:tcBorders>
          </w:tcPr>
          <w:p w14:paraId="6DECA152" w14:textId="77777777" w:rsidR="00A85D8A" w:rsidRPr="00614B7A" w:rsidRDefault="00A85D8A" w:rsidP="00BE3F9E">
            <w:pPr>
              <w:pStyle w:val="TAL"/>
              <w:rPr>
                <w:rFonts w:cs="Arial"/>
              </w:rPr>
            </w:pPr>
            <w:r w:rsidRPr="00614B7A">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29F5C366" w14:textId="77777777" w:rsidR="00A85D8A" w:rsidRPr="00614B7A" w:rsidRDefault="00A85D8A" w:rsidP="00BE3F9E">
            <w:pPr>
              <w:pStyle w:val="TAL"/>
            </w:pPr>
            <w:r w:rsidRPr="00614B7A">
              <w:t>D014</w:t>
            </w:r>
          </w:p>
        </w:tc>
        <w:tc>
          <w:tcPr>
            <w:tcW w:w="1984" w:type="dxa"/>
            <w:tcBorders>
              <w:top w:val="single" w:sz="4" w:space="0" w:color="auto"/>
              <w:left w:val="single" w:sz="4" w:space="0" w:color="auto"/>
              <w:bottom w:val="single" w:sz="4" w:space="0" w:color="auto"/>
              <w:right w:val="single" w:sz="4" w:space="0" w:color="auto"/>
            </w:tcBorders>
          </w:tcPr>
          <w:p w14:paraId="5455D63A" w14:textId="77777777" w:rsidR="00A85D8A" w:rsidRPr="00614B7A" w:rsidRDefault="00A85D8A" w:rsidP="00BE3F9E">
            <w:pPr>
              <w:pStyle w:val="TAL"/>
            </w:pPr>
          </w:p>
        </w:tc>
      </w:tr>
      <w:tr w:rsidR="00A85D8A" w:rsidRPr="00614B7A" w14:paraId="5C74DF5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6C1EEB8" w14:textId="77777777" w:rsidR="00A85D8A" w:rsidRPr="00614B7A" w:rsidRDefault="00A85D8A" w:rsidP="00BE3F9E">
            <w:pPr>
              <w:pStyle w:val="TAL"/>
            </w:pPr>
            <w:r w:rsidRPr="00614B7A">
              <w:t>7.2A.2.1</w:t>
            </w:r>
          </w:p>
        </w:tc>
        <w:tc>
          <w:tcPr>
            <w:tcW w:w="4520" w:type="dxa"/>
            <w:tcBorders>
              <w:top w:val="single" w:sz="4" w:space="0" w:color="auto"/>
              <w:left w:val="single" w:sz="4" w:space="0" w:color="auto"/>
              <w:bottom w:val="single" w:sz="4" w:space="0" w:color="auto"/>
              <w:right w:val="single" w:sz="4" w:space="0" w:color="auto"/>
            </w:tcBorders>
          </w:tcPr>
          <w:p w14:paraId="38EFE4A2" w14:textId="77777777" w:rsidR="00A85D8A" w:rsidRPr="00614B7A" w:rsidRDefault="00A85D8A" w:rsidP="00BE3F9E">
            <w:pPr>
              <w:pStyle w:val="TAL"/>
            </w:pPr>
            <w:r w:rsidRPr="00614B7A">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6622E1E2" w14:textId="77777777" w:rsidR="00A85D8A" w:rsidRPr="00614B7A" w:rsidRDefault="00A85D8A" w:rsidP="00BE3F9E">
            <w:pPr>
              <w:pStyle w:val="TAC"/>
            </w:pPr>
            <w:r w:rsidRPr="00614B7A">
              <w:t>Rel-15</w:t>
            </w:r>
          </w:p>
        </w:tc>
        <w:tc>
          <w:tcPr>
            <w:tcW w:w="1134" w:type="dxa"/>
            <w:tcBorders>
              <w:top w:val="single" w:sz="4" w:space="0" w:color="auto"/>
              <w:left w:val="single" w:sz="4" w:space="0" w:color="auto"/>
              <w:bottom w:val="single" w:sz="4" w:space="0" w:color="auto"/>
              <w:right w:val="single" w:sz="4" w:space="0" w:color="auto"/>
            </w:tcBorders>
          </w:tcPr>
          <w:p w14:paraId="63407C6E" w14:textId="77777777" w:rsidR="00A85D8A" w:rsidRPr="00614B7A" w:rsidRDefault="00A85D8A" w:rsidP="00BE3F9E">
            <w:pPr>
              <w:pStyle w:val="TAL"/>
            </w:pPr>
            <w:r w:rsidRPr="00614B7A">
              <w:t>FFS</w:t>
            </w:r>
          </w:p>
        </w:tc>
        <w:tc>
          <w:tcPr>
            <w:tcW w:w="3197" w:type="dxa"/>
            <w:tcBorders>
              <w:top w:val="single" w:sz="4" w:space="0" w:color="auto"/>
              <w:left w:val="single" w:sz="4" w:space="0" w:color="auto"/>
              <w:bottom w:val="single" w:sz="4" w:space="0" w:color="auto"/>
              <w:right w:val="single" w:sz="4" w:space="0" w:color="auto"/>
            </w:tcBorders>
          </w:tcPr>
          <w:p w14:paraId="3BF2864A"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6216A829" w14:textId="77777777" w:rsidR="00A85D8A" w:rsidRPr="00614B7A" w:rsidRDefault="00A85D8A" w:rsidP="00BE3F9E">
            <w:pPr>
              <w:pStyle w:val="TAL"/>
            </w:pPr>
            <w:r w:rsidRPr="00614B7A">
              <w:t>E032</w:t>
            </w:r>
          </w:p>
        </w:tc>
        <w:tc>
          <w:tcPr>
            <w:tcW w:w="1984" w:type="dxa"/>
            <w:tcBorders>
              <w:top w:val="single" w:sz="4" w:space="0" w:color="auto"/>
              <w:left w:val="single" w:sz="4" w:space="0" w:color="auto"/>
              <w:bottom w:val="single" w:sz="4" w:space="0" w:color="auto"/>
              <w:right w:val="single" w:sz="4" w:space="0" w:color="auto"/>
            </w:tcBorders>
          </w:tcPr>
          <w:p w14:paraId="1A3E2096" w14:textId="77777777" w:rsidR="00A85D8A" w:rsidRPr="00614B7A" w:rsidRDefault="00A85D8A" w:rsidP="00BE3F9E">
            <w:pPr>
              <w:pStyle w:val="TAL"/>
            </w:pPr>
            <w:r w:rsidRPr="00614B7A">
              <w:t>NOTE 1</w:t>
            </w:r>
          </w:p>
        </w:tc>
      </w:tr>
      <w:tr w:rsidR="00A85D8A" w:rsidRPr="00614B7A" w14:paraId="58B1CE7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AA956C4" w14:textId="77777777" w:rsidR="00A85D8A" w:rsidRPr="00614B7A" w:rsidRDefault="00A85D8A" w:rsidP="00BE3F9E">
            <w:pPr>
              <w:pStyle w:val="TAL"/>
            </w:pPr>
            <w:r w:rsidRPr="00614B7A">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1D72533B" w14:textId="77777777" w:rsidR="00A85D8A" w:rsidRPr="00614B7A" w:rsidRDefault="00A85D8A" w:rsidP="00BE3F9E">
            <w:pPr>
              <w:pStyle w:val="TAL"/>
            </w:pPr>
            <w:r w:rsidRPr="00614B7A">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EFB07C" w14:textId="77777777" w:rsidR="00A85D8A" w:rsidRPr="00614B7A" w:rsidRDefault="00A85D8A" w:rsidP="00BE3F9E">
            <w:pPr>
              <w:pStyle w:val="TAC"/>
            </w:pPr>
            <w:r w:rsidRPr="00614B7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526BC7" w14:textId="77777777" w:rsidR="00A85D8A" w:rsidRPr="00614B7A" w:rsidRDefault="00A85D8A" w:rsidP="00BE3F9E">
            <w:pPr>
              <w:pStyle w:val="TAL"/>
              <w:rPr>
                <w:lang w:eastAsia="zh-CN"/>
              </w:rPr>
            </w:pPr>
            <w:r w:rsidRPr="00614B7A">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FFD65E4" w14:textId="77777777" w:rsidR="00A85D8A" w:rsidRPr="00614B7A" w:rsidRDefault="00A85D8A" w:rsidP="00BE3F9E">
            <w:pPr>
              <w:pStyle w:val="TAL"/>
              <w:rPr>
                <w:lang w:eastAsia="zh-CN"/>
              </w:rPr>
            </w:pPr>
            <w:r w:rsidRPr="00614B7A">
              <w:rPr>
                <w:rFonts w:cs="Arial"/>
              </w:rPr>
              <w:t>U</w:t>
            </w:r>
            <w:r w:rsidRPr="00614B7A">
              <w:rPr>
                <w:rFonts w:eastAsia="SimSun" w:cs="Arial"/>
                <w:lang w:eastAsia="zh-CN"/>
              </w:rPr>
              <w:t>E</w:t>
            </w:r>
            <w:r w:rsidRPr="00614B7A">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73AC94C" w14:textId="77777777" w:rsidR="00A85D8A" w:rsidRPr="00614B7A" w:rsidRDefault="00A85D8A" w:rsidP="00BE3F9E">
            <w:pPr>
              <w:pStyle w:val="TAL"/>
              <w:rPr>
                <w:lang w:eastAsia="zh-CN"/>
              </w:rPr>
            </w:pPr>
            <w:r w:rsidRPr="00614B7A">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54950E9" w14:textId="77777777" w:rsidR="00A85D8A" w:rsidRPr="00614B7A" w:rsidRDefault="00A85D8A" w:rsidP="00BE3F9E">
            <w:pPr>
              <w:pStyle w:val="TAL"/>
            </w:pPr>
          </w:p>
        </w:tc>
      </w:tr>
      <w:tr w:rsidR="00A85D8A" w:rsidRPr="00614B7A" w14:paraId="63CB0A5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84B7511" w14:textId="77777777" w:rsidR="00A85D8A" w:rsidRPr="00614B7A" w:rsidRDefault="00A85D8A" w:rsidP="00BE3F9E">
            <w:pPr>
              <w:pStyle w:val="TAL"/>
            </w:pPr>
            <w:r w:rsidRPr="00614B7A">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41D6D6FB" w14:textId="77777777" w:rsidR="00A85D8A" w:rsidRPr="00614B7A" w:rsidRDefault="00A85D8A" w:rsidP="00BE3F9E">
            <w:pPr>
              <w:pStyle w:val="TAL"/>
            </w:pPr>
            <w:r w:rsidRPr="00614B7A">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0231CC" w14:textId="77777777" w:rsidR="00A85D8A" w:rsidRPr="00614B7A" w:rsidRDefault="00A85D8A" w:rsidP="00BE3F9E">
            <w:pPr>
              <w:pStyle w:val="TAC"/>
            </w:pPr>
            <w:r w:rsidRPr="00614B7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3D5E69" w14:textId="77777777" w:rsidR="00A85D8A" w:rsidRPr="00614B7A" w:rsidRDefault="00A85D8A" w:rsidP="00BE3F9E">
            <w:pPr>
              <w:pStyle w:val="TAL"/>
              <w:rPr>
                <w:lang w:eastAsia="zh-CN"/>
              </w:rPr>
            </w:pPr>
            <w:r w:rsidRPr="00614B7A">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A5BD349" w14:textId="77777777" w:rsidR="00A85D8A" w:rsidRPr="00614B7A" w:rsidRDefault="00A85D8A" w:rsidP="00BE3F9E">
            <w:pPr>
              <w:pStyle w:val="TAL"/>
              <w:rPr>
                <w:lang w:eastAsia="zh-CN"/>
              </w:rPr>
            </w:pPr>
            <w:r w:rsidRPr="00614B7A">
              <w:rPr>
                <w:rFonts w:cs="Arial"/>
              </w:rPr>
              <w:t>U</w:t>
            </w:r>
            <w:r w:rsidRPr="00614B7A">
              <w:rPr>
                <w:rFonts w:eastAsia="SimSun" w:cs="Arial"/>
                <w:lang w:eastAsia="zh-CN"/>
              </w:rPr>
              <w:t>E</w:t>
            </w:r>
            <w:r w:rsidRPr="00614B7A">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FC57C27" w14:textId="77777777" w:rsidR="00A85D8A" w:rsidRPr="00614B7A" w:rsidRDefault="00A85D8A" w:rsidP="00BE3F9E">
            <w:pPr>
              <w:pStyle w:val="TAL"/>
              <w:rPr>
                <w:lang w:eastAsia="zh-CN"/>
              </w:rPr>
            </w:pPr>
            <w:r w:rsidRPr="00614B7A">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6389579" w14:textId="77777777" w:rsidR="00A85D8A" w:rsidRPr="00614B7A" w:rsidRDefault="00A85D8A" w:rsidP="00BE3F9E">
            <w:pPr>
              <w:pStyle w:val="TAL"/>
            </w:pPr>
          </w:p>
        </w:tc>
      </w:tr>
      <w:tr w:rsidR="00A85D8A" w:rsidRPr="00614B7A" w14:paraId="2721715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F596F98" w14:textId="77777777" w:rsidR="00A85D8A" w:rsidRPr="00614B7A" w:rsidRDefault="00A85D8A" w:rsidP="00BE3F9E">
            <w:pPr>
              <w:pStyle w:val="TAL"/>
              <w:rPr>
                <w:lang w:eastAsia="zh-CN"/>
              </w:rPr>
            </w:pPr>
            <w:r w:rsidRPr="00614B7A">
              <w:rPr>
                <w:lang w:eastAsia="zh-CN"/>
              </w:rPr>
              <w:t>7.3.2.2.</w:t>
            </w:r>
            <w:r w:rsidRPr="00614B7A">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51B03F2" w14:textId="77777777" w:rsidR="00A85D8A" w:rsidRPr="00614B7A" w:rsidRDefault="00A85D8A" w:rsidP="00BE3F9E">
            <w:pPr>
              <w:pStyle w:val="TAL"/>
              <w:rPr>
                <w:lang w:eastAsia="zh-CN"/>
              </w:rPr>
            </w:pPr>
            <w:r w:rsidRPr="00614B7A">
              <w:rPr>
                <w:rFonts w:cs="Arial"/>
                <w:szCs w:val="22"/>
              </w:rPr>
              <w:t>2Rx TDD FR</w:t>
            </w:r>
            <w:r w:rsidRPr="00614B7A">
              <w:rPr>
                <w:rFonts w:cs="Arial"/>
                <w:szCs w:val="22"/>
                <w:lang w:eastAsia="zh-CN"/>
              </w:rPr>
              <w:t>2</w:t>
            </w:r>
            <w:r w:rsidRPr="00614B7A">
              <w:rPr>
                <w:rFonts w:cs="Arial"/>
                <w:szCs w:val="22"/>
              </w:rPr>
              <w:t xml:space="preserve"> PDCCH 1 Tx antenna performance for </w:t>
            </w:r>
            <w:r w:rsidRPr="00614B7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87319C8" w14:textId="77777777" w:rsidR="00A85D8A" w:rsidRPr="00614B7A" w:rsidRDefault="00A85D8A" w:rsidP="00BE3F9E">
            <w:pPr>
              <w:pStyle w:val="TAC"/>
              <w:rPr>
                <w:rFonts w:eastAsia="SimSun"/>
                <w:lang w:eastAsia="zh-CN"/>
              </w:rPr>
            </w:pPr>
            <w:r w:rsidRPr="00614B7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B0D058" w14:textId="77777777" w:rsidR="00A85D8A" w:rsidRPr="00614B7A" w:rsidRDefault="00A85D8A" w:rsidP="00BE3F9E">
            <w:pPr>
              <w:pStyle w:val="TAL"/>
              <w:rPr>
                <w:rFonts w:eastAsia="SimSun"/>
                <w:lang w:eastAsia="zh-CN"/>
              </w:rPr>
            </w:pPr>
            <w:r w:rsidRPr="00614B7A">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24358CC6" w14:textId="77777777" w:rsidR="00A85D8A" w:rsidRPr="00614B7A" w:rsidRDefault="00A85D8A" w:rsidP="00BE3F9E">
            <w:pPr>
              <w:pStyle w:val="TAL"/>
              <w:rPr>
                <w:rFonts w:cs="Arial"/>
              </w:rPr>
            </w:pPr>
            <w:r w:rsidRPr="00614B7A">
              <w:rPr>
                <w:rFonts w:cs="Arial"/>
              </w:rPr>
              <w:t>U</w:t>
            </w:r>
            <w:r w:rsidRPr="00614B7A">
              <w:rPr>
                <w:rFonts w:eastAsia="SimSun" w:cs="Arial"/>
                <w:lang w:eastAsia="zh-CN"/>
              </w:rPr>
              <w:t>E</w:t>
            </w:r>
            <w:r w:rsidRPr="00614B7A">
              <w:rPr>
                <w:rFonts w:cs="Arial"/>
              </w:rPr>
              <w:t>s supporting 5GS TDD FR2</w:t>
            </w:r>
            <w:r w:rsidRPr="00614B7A">
              <w:t xml:space="preserve"> </w:t>
            </w:r>
            <w:r w:rsidRPr="00614B7A">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35664260" w14:textId="77777777" w:rsidR="00A85D8A" w:rsidRPr="00614B7A" w:rsidRDefault="00A85D8A" w:rsidP="00BE3F9E">
            <w:pPr>
              <w:pStyle w:val="TAL"/>
              <w:rPr>
                <w:rFonts w:eastAsia="SimSun"/>
                <w:lang w:eastAsia="zh-CN"/>
              </w:rPr>
            </w:pPr>
            <w:r w:rsidRPr="00614B7A">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F0D2A6D" w14:textId="77777777" w:rsidR="00A85D8A" w:rsidRPr="00614B7A" w:rsidRDefault="00A85D8A" w:rsidP="00BE3F9E">
            <w:pPr>
              <w:pStyle w:val="TAL"/>
            </w:pPr>
          </w:p>
        </w:tc>
      </w:tr>
      <w:tr w:rsidR="00A85D8A" w:rsidRPr="00614B7A" w14:paraId="2FF5567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906C77D" w14:textId="77777777" w:rsidR="00A85D8A" w:rsidRPr="00614B7A" w:rsidRDefault="00A85D8A" w:rsidP="00BE3F9E">
            <w:pPr>
              <w:pStyle w:val="TAL"/>
              <w:rPr>
                <w:b/>
                <w:lang w:eastAsia="zh-CN"/>
              </w:rPr>
            </w:pPr>
            <w:r w:rsidRPr="00614B7A">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41FE3EC" w14:textId="77777777" w:rsidR="00A85D8A" w:rsidRPr="00614B7A" w:rsidRDefault="00A85D8A" w:rsidP="00BE3F9E">
            <w:pPr>
              <w:pStyle w:val="TAL"/>
              <w:rPr>
                <w:b/>
                <w:lang w:eastAsia="zh-CN"/>
              </w:rPr>
            </w:pPr>
            <w:r w:rsidRPr="00614B7A">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677A295" w14:textId="77777777" w:rsidR="00A85D8A" w:rsidRPr="00614B7A"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6A523C4" w14:textId="77777777" w:rsidR="00A85D8A" w:rsidRPr="00614B7A"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859F6EF" w14:textId="77777777" w:rsidR="00A85D8A" w:rsidRPr="00614B7A" w:rsidRDefault="00A85D8A" w:rsidP="00BE3F9E">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E631BC5" w14:textId="77777777" w:rsidR="00A85D8A" w:rsidRPr="00614B7A" w:rsidRDefault="00A85D8A" w:rsidP="00BE3F9E">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B2D3274" w14:textId="77777777" w:rsidR="00A85D8A" w:rsidRPr="00614B7A" w:rsidRDefault="00A85D8A" w:rsidP="00BE3F9E">
            <w:pPr>
              <w:pStyle w:val="TAL"/>
              <w:rPr>
                <w:b/>
              </w:rPr>
            </w:pPr>
          </w:p>
        </w:tc>
      </w:tr>
      <w:tr w:rsidR="00A85D8A" w:rsidRPr="00614B7A" w14:paraId="3F8B101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2031AA0" w14:textId="77777777" w:rsidR="00A85D8A" w:rsidRPr="00614B7A" w:rsidRDefault="00A85D8A" w:rsidP="00BE3F9E">
            <w:pPr>
              <w:pStyle w:val="TAL"/>
              <w:rPr>
                <w:lang w:eastAsia="zh-CN"/>
              </w:rPr>
            </w:pPr>
            <w:r w:rsidRPr="00614B7A">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7C214E94" w14:textId="77777777" w:rsidR="00A85D8A" w:rsidRPr="00614B7A" w:rsidRDefault="00A85D8A" w:rsidP="00BE3F9E">
            <w:pPr>
              <w:pStyle w:val="TAL"/>
              <w:rPr>
                <w:lang w:eastAsia="zh-CN"/>
              </w:rPr>
            </w:pPr>
            <w:r w:rsidRPr="00614B7A">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D077AF" w14:textId="77777777" w:rsidR="00A85D8A" w:rsidRPr="00614B7A" w:rsidRDefault="00A85D8A" w:rsidP="00BE3F9E">
            <w:pPr>
              <w:pStyle w:val="TAC"/>
              <w:rPr>
                <w:rFonts w:eastAsia="SimSun"/>
                <w:lang w:eastAsia="zh-CN"/>
              </w:rPr>
            </w:pPr>
            <w:r w:rsidRPr="00614B7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8C280C" w14:textId="77777777" w:rsidR="00A85D8A" w:rsidRPr="00614B7A" w:rsidRDefault="00A85D8A" w:rsidP="00BE3F9E">
            <w:pPr>
              <w:pStyle w:val="TAL"/>
              <w:rPr>
                <w:rFonts w:eastAsia="SimSun"/>
                <w:lang w:eastAsia="zh-CN"/>
              </w:rPr>
            </w:pPr>
            <w:r w:rsidRPr="00614B7A">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7E94C65" w14:textId="77777777" w:rsidR="00A85D8A" w:rsidRPr="00614B7A" w:rsidRDefault="00A85D8A" w:rsidP="00BE3F9E">
            <w:pPr>
              <w:pStyle w:val="TAL"/>
              <w:rPr>
                <w:rFonts w:eastAsia="SimSun"/>
                <w:lang w:eastAsia="zh-CN"/>
              </w:rPr>
            </w:pPr>
            <w:r w:rsidRPr="00614B7A">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C24983B" w14:textId="77777777" w:rsidR="00A85D8A" w:rsidRPr="00614B7A" w:rsidRDefault="00A85D8A" w:rsidP="00BE3F9E">
            <w:pPr>
              <w:pStyle w:val="TAL"/>
              <w:rPr>
                <w:rFonts w:eastAsia="SimSun"/>
                <w:lang w:eastAsia="zh-CN"/>
              </w:rPr>
            </w:pPr>
            <w:r w:rsidRPr="00614B7A">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2F0EB99" w14:textId="77777777" w:rsidR="00A85D8A" w:rsidRPr="00614B7A" w:rsidRDefault="00A85D8A" w:rsidP="00BE3F9E">
            <w:pPr>
              <w:pStyle w:val="TAL"/>
            </w:pPr>
          </w:p>
        </w:tc>
      </w:tr>
      <w:tr w:rsidR="00A85D8A" w:rsidRPr="00614B7A" w14:paraId="60618E9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4F53572" w14:textId="77777777" w:rsidR="00A85D8A" w:rsidRPr="00614B7A" w:rsidRDefault="00A85D8A" w:rsidP="00BE3F9E">
            <w:pPr>
              <w:pStyle w:val="TAL"/>
              <w:rPr>
                <w:rFonts w:cs="Arial"/>
                <w:lang w:eastAsia="zh-TW"/>
              </w:rPr>
            </w:pPr>
            <w:r w:rsidRPr="00614B7A">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5E103040" w14:textId="77777777" w:rsidR="00A85D8A" w:rsidRPr="00614B7A" w:rsidRDefault="00A85D8A" w:rsidP="00BE3F9E">
            <w:pPr>
              <w:pStyle w:val="TAL"/>
            </w:pPr>
            <w:r w:rsidRPr="00614B7A">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17FF49" w14:textId="77777777" w:rsidR="00A85D8A" w:rsidRPr="00614B7A" w:rsidRDefault="00A85D8A" w:rsidP="00BE3F9E">
            <w:pPr>
              <w:pStyle w:val="TAC"/>
              <w:rPr>
                <w:rFonts w:eastAsia="SimSun"/>
                <w:lang w:eastAsia="zh-CN"/>
              </w:rPr>
            </w:pPr>
            <w:r w:rsidRPr="00614B7A">
              <w:t>Rel-15</w:t>
            </w:r>
          </w:p>
        </w:tc>
        <w:tc>
          <w:tcPr>
            <w:tcW w:w="1134" w:type="dxa"/>
            <w:tcBorders>
              <w:top w:val="single" w:sz="4" w:space="0" w:color="auto"/>
              <w:left w:val="single" w:sz="4" w:space="0" w:color="auto"/>
              <w:bottom w:val="single" w:sz="4" w:space="0" w:color="auto"/>
              <w:right w:val="single" w:sz="4" w:space="0" w:color="auto"/>
            </w:tcBorders>
            <w:hideMark/>
          </w:tcPr>
          <w:p w14:paraId="69A96CE8" w14:textId="77777777" w:rsidR="00A85D8A" w:rsidRPr="00614B7A" w:rsidRDefault="00A85D8A" w:rsidP="00BE3F9E">
            <w:pPr>
              <w:pStyle w:val="TAL"/>
              <w:rPr>
                <w:rFonts w:eastAsia="SimSun"/>
                <w:lang w:eastAsia="zh-CN"/>
              </w:rPr>
            </w:pPr>
            <w:r w:rsidRPr="00614B7A">
              <w:t>C061</w:t>
            </w:r>
            <w:r w:rsidRPr="00614B7A">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23C3F4DF" w14:textId="77777777" w:rsidR="00A85D8A" w:rsidRPr="00614B7A" w:rsidRDefault="00A85D8A" w:rsidP="00BE3F9E">
            <w:pPr>
              <w:pStyle w:val="TAL"/>
              <w:rPr>
                <w:rFonts w:eastAsia="SimSun"/>
                <w:lang w:eastAsia="zh-CN"/>
              </w:rPr>
            </w:pPr>
            <w:r w:rsidRPr="00614B7A">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F95DAC4" w14:textId="77777777" w:rsidR="00A85D8A" w:rsidRPr="00614B7A" w:rsidRDefault="00A85D8A" w:rsidP="00BE3F9E">
            <w:pPr>
              <w:pStyle w:val="TAL"/>
              <w:rPr>
                <w:rFonts w:eastAsia="SimSun"/>
                <w:lang w:eastAsia="zh-CN"/>
              </w:rPr>
            </w:pPr>
            <w:r w:rsidRPr="00614B7A">
              <w:t>D014</w:t>
            </w:r>
          </w:p>
        </w:tc>
        <w:tc>
          <w:tcPr>
            <w:tcW w:w="1984" w:type="dxa"/>
            <w:tcBorders>
              <w:top w:val="single" w:sz="4" w:space="0" w:color="auto"/>
              <w:left w:val="single" w:sz="4" w:space="0" w:color="auto"/>
              <w:bottom w:val="single" w:sz="4" w:space="0" w:color="auto"/>
              <w:right w:val="single" w:sz="4" w:space="0" w:color="auto"/>
            </w:tcBorders>
            <w:hideMark/>
          </w:tcPr>
          <w:p w14:paraId="22F65D2F" w14:textId="77777777" w:rsidR="00A85D8A" w:rsidRPr="00614B7A" w:rsidRDefault="00A85D8A" w:rsidP="00BE3F9E">
            <w:pPr>
              <w:pStyle w:val="TAL"/>
            </w:pPr>
            <w:r w:rsidRPr="00614B7A">
              <w:rPr>
                <w:lang w:eastAsia="ko-KR"/>
              </w:rPr>
              <w:t>Skip TC 8.2.2.2.2.1 if TS 38.521-4 TC 8.2.2.2.2.1_1 has been executed and passed.</w:t>
            </w:r>
          </w:p>
        </w:tc>
      </w:tr>
      <w:tr w:rsidR="00A85D8A" w:rsidRPr="00614B7A" w14:paraId="6C74173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9A831BE" w14:textId="77777777" w:rsidR="00A85D8A" w:rsidRPr="00614B7A" w:rsidRDefault="00A85D8A" w:rsidP="00BE3F9E">
            <w:pPr>
              <w:pStyle w:val="TAL"/>
              <w:rPr>
                <w:rFonts w:cs="Arial"/>
                <w:lang w:eastAsia="zh-TW"/>
              </w:rPr>
            </w:pPr>
            <w:r w:rsidRPr="00614B7A">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6488F54D" w14:textId="77777777" w:rsidR="00A85D8A" w:rsidRPr="00614B7A" w:rsidRDefault="00A85D8A" w:rsidP="00BE3F9E">
            <w:pPr>
              <w:pStyle w:val="TAL"/>
            </w:pPr>
            <w:r w:rsidRPr="00614B7A">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75377C69" w14:textId="77777777" w:rsidR="00A85D8A" w:rsidRPr="00614B7A" w:rsidRDefault="00A85D8A" w:rsidP="00BE3F9E">
            <w:pPr>
              <w:pStyle w:val="TAC"/>
              <w:rPr>
                <w:rFonts w:eastAsia="SimSun" w:cs="Arial"/>
                <w:lang w:eastAsia="zh-CN"/>
              </w:rPr>
            </w:pPr>
            <w:r w:rsidRPr="00614B7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CACC87F" w14:textId="77777777" w:rsidR="00A85D8A" w:rsidRPr="00614B7A" w:rsidRDefault="00A85D8A" w:rsidP="00BE3F9E">
            <w:pPr>
              <w:pStyle w:val="TAL"/>
              <w:rPr>
                <w:rFonts w:eastAsia="SimSun" w:cs="Arial"/>
                <w:lang w:eastAsia="zh-CN"/>
              </w:rPr>
            </w:pPr>
            <w:r w:rsidRPr="00614B7A">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3B948FD2" w14:textId="77777777" w:rsidR="00A85D8A" w:rsidRPr="00614B7A" w:rsidRDefault="00A85D8A" w:rsidP="00BE3F9E">
            <w:pPr>
              <w:pStyle w:val="TAL"/>
              <w:rPr>
                <w:rFonts w:cs="Arial"/>
              </w:rPr>
            </w:pPr>
            <w:r w:rsidRPr="00614B7A">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4D5E437B" w14:textId="77777777" w:rsidR="00A85D8A" w:rsidRPr="00614B7A" w:rsidRDefault="00A85D8A" w:rsidP="00BE3F9E">
            <w:pPr>
              <w:pStyle w:val="TAL"/>
              <w:rPr>
                <w:rFonts w:cs="Arial"/>
              </w:rPr>
            </w:pPr>
            <w:r w:rsidRPr="00614B7A">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344F9782" w14:textId="77777777" w:rsidR="00A85D8A" w:rsidRPr="00614B7A" w:rsidRDefault="00A85D8A" w:rsidP="00BE3F9E">
            <w:pPr>
              <w:pStyle w:val="TAL"/>
              <w:rPr>
                <w:rFonts w:cs="Arial"/>
              </w:rPr>
            </w:pPr>
            <w:r w:rsidRPr="00614B7A">
              <w:rPr>
                <w:rFonts w:cs="Arial"/>
              </w:rPr>
              <w:t>NOTE 1</w:t>
            </w:r>
          </w:p>
        </w:tc>
      </w:tr>
      <w:tr w:rsidR="00A85D8A" w:rsidRPr="00614B7A" w14:paraId="5B85814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CAA78C9" w14:textId="77777777" w:rsidR="00A85D8A" w:rsidRPr="00614B7A" w:rsidRDefault="00A85D8A" w:rsidP="00BE3F9E">
            <w:pPr>
              <w:pStyle w:val="TAL"/>
              <w:rPr>
                <w:rFonts w:cs="Arial"/>
              </w:rPr>
            </w:pPr>
            <w:r w:rsidRPr="00614B7A">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72E883AB" w14:textId="77777777" w:rsidR="00A85D8A" w:rsidRPr="00614B7A" w:rsidRDefault="00A85D8A" w:rsidP="00BE3F9E">
            <w:pPr>
              <w:pStyle w:val="TAL"/>
              <w:rPr>
                <w:rFonts w:cs="Arial"/>
              </w:rPr>
            </w:pPr>
            <w:r w:rsidRPr="00614B7A">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D10305B" w14:textId="77777777" w:rsidR="00A85D8A" w:rsidRPr="00614B7A" w:rsidRDefault="00A85D8A" w:rsidP="00BE3F9E">
            <w:pPr>
              <w:pStyle w:val="TAC"/>
              <w:rPr>
                <w:rFonts w:cs="Arial"/>
              </w:rPr>
            </w:pPr>
            <w:r w:rsidRPr="00614B7A">
              <w:rPr>
                <w:rFonts w:eastAsia="SimSun" w:cs="Arial" w:hint="eastAsia"/>
                <w:lang w:eastAsia="zh-CN"/>
              </w:rPr>
              <w:t>R</w:t>
            </w:r>
            <w:r w:rsidRPr="00614B7A">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11BE900" w14:textId="77777777" w:rsidR="00A85D8A" w:rsidRPr="00614B7A" w:rsidRDefault="00A85D8A" w:rsidP="00BE3F9E">
            <w:pPr>
              <w:pStyle w:val="TAL"/>
              <w:rPr>
                <w:rFonts w:cs="Arial"/>
              </w:rPr>
            </w:pPr>
            <w:r w:rsidRPr="00614B7A">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36C68BF4" w14:textId="77777777" w:rsidR="00A85D8A" w:rsidRPr="00614B7A" w:rsidRDefault="00A85D8A" w:rsidP="00BE3F9E">
            <w:pPr>
              <w:pStyle w:val="TAL"/>
              <w:rPr>
                <w:rFonts w:cs="Arial"/>
              </w:rPr>
            </w:pPr>
            <w:r w:rsidRPr="00614B7A">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79F3D924" w14:textId="77777777" w:rsidR="00A85D8A" w:rsidRPr="00614B7A" w:rsidRDefault="00A85D8A" w:rsidP="00BE3F9E">
            <w:pPr>
              <w:pStyle w:val="TAL"/>
              <w:rPr>
                <w:rFonts w:cs="Arial"/>
              </w:rPr>
            </w:pPr>
            <w:r w:rsidRPr="00614B7A">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1ADE418D" w14:textId="77777777" w:rsidR="00A85D8A" w:rsidRPr="00614B7A" w:rsidRDefault="00A85D8A" w:rsidP="00BE3F9E">
            <w:pPr>
              <w:pStyle w:val="TAL"/>
              <w:rPr>
                <w:rFonts w:cs="Arial"/>
              </w:rPr>
            </w:pPr>
            <w:r w:rsidRPr="00614B7A">
              <w:rPr>
                <w:lang w:eastAsia="zh-CN"/>
              </w:rPr>
              <w:t xml:space="preserve">Test execution not necessary if </w:t>
            </w:r>
            <w:r w:rsidRPr="00614B7A">
              <w:rPr>
                <w:rFonts w:cs="Arial"/>
              </w:rPr>
              <w:t>8.2A.3.1.2</w:t>
            </w:r>
            <w:r w:rsidRPr="00614B7A">
              <w:rPr>
                <w:lang w:eastAsia="zh-CN"/>
              </w:rPr>
              <w:t xml:space="preserve"> is executed.</w:t>
            </w:r>
          </w:p>
        </w:tc>
      </w:tr>
      <w:tr w:rsidR="00A85D8A" w:rsidRPr="00614B7A" w14:paraId="149C03F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BBD96CD" w14:textId="77777777" w:rsidR="00A85D8A" w:rsidRPr="00614B7A" w:rsidRDefault="00A85D8A" w:rsidP="00BE3F9E">
            <w:pPr>
              <w:pStyle w:val="TAL"/>
              <w:rPr>
                <w:rFonts w:cs="Arial"/>
              </w:rPr>
            </w:pPr>
            <w:r w:rsidRPr="00614B7A">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234F02AD" w14:textId="77777777" w:rsidR="00A85D8A" w:rsidRPr="00614B7A" w:rsidRDefault="00A85D8A" w:rsidP="00BE3F9E">
            <w:pPr>
              <w:pStyle w:val="TAL"/>
              <w:rPr>
                <w:rFonts w:cs="Arial"/>
              </w:rPr>
            </w:pPr>
            <w:r w:rsidRPr="00614B7A">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29267646" w14:textId="77777777" w:rsidR="00A85D8A" w:rsidRPr="00614B7A" w:rsidRDefault="00A85D8A" w:rsidP="00BE3F9E">
            <w:pPr>
              <w:pStyle w:val="TAC"/>
              <w:rPr>
                <w:rFonts w:cs="Arial"/>
              </w:rPr>
            </w:pPr>
            <w:r w:rsidRPr="00614B7A">
              <w:rPr>
                <w:rFonts w:eastAsia="SimSun" w:cs="Arial" w:hint="eastAsia"/>
                <w:lang w:eastAsia="zh-CN"/>
              </w:rPr>
              <w:t>R</w:t>
            </w:r>
            <w:r w:rsidRPr="00614B7A">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3942396" w14:textId="77777777" w:rsidR="00A85D8A" w:rsidRPr="00614B7A" w:rsidRDefault="00A85D8A" w:rsidP="00BE3F9E">
            <w:pPr>
              <w:pStyle w:val="TAL"/>
              <w:rPr>
                <w:rFonts w:cs="Arial"/>
              </w:rPr>
            </w:pPr>
            <w:r w:rsidRPr="00614B7A">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25260843" w14:textId="77777777" w:rsidR="00A85D8A" w:rsidRPr="00614B7A" w:rsidRDefault="00A85D8A" w:rsidP="00BE3F9E">
            <w:pPr>
              <w:pStyle w:val="TAL"/>
              <w:rPr>
                <w:rFonts w:cs="Arial"/>
              </w:rPr>
            </w:pPr>
            <w:r w:rsidRPr="00614B7A">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3F17B2DA" w14:textId="77777777" w:rsidR="00A85D8A" w:rsidRPr="00614B7A" w:rsidRDefault="00A85D8A" w:rsidP="00BE3F9E">
            <w:pPr>
              <w:pStyle w:val="TAL"/>
              <w:rPr>
                <w:rFonts w:cs="Arial"/>
              </w:rPr>
            </w:pPr>
            <w:r w:rsidRPr="00614B7A">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0B353E19" w14:textId="77777777" w:rsidR="00A85D8A" w:rsidRPr="00614B7A" w:rsidRDefault="00A85D8A" w:rsidP="00BE3F9E">
            <w:pPr>
              <w:pStyle w:val="TAL"/>
              <w:rPr>
                <w:rFonts w:cs="Arial"/>
              </w:rPr>
            </w:pPr>
            <w:r w:rsidRPr="00614B7A">
              <w:rPr>
                <w:lang w:eastAsia="zh-CN"/>
              </w:rPr>
              <w:t xml:space="preserve">Test execution not necessary if </w:t>
            </w:r>
            <w:r w:rsidRPr="00614B7A">
              <w:rPr>
                <w:rFonts w:cs="Arial"/>
              </w:rPr>
              <w:t>8.2A.3.1.3</w:t>
            </w:r>
            <w:r w:rsidRPr="00614B7A">
              <w:rPr>
                <w:lang w:eastAsia="zh-CN"/>
              </w:rPr>
              <w:t xml:space="preserve"> is executed.</w:t>
            </w:r>
          </w:p>
        </w:tc>
      </w:tr>
      <w:tr w:rsidR="00A85D8A" w:rsidRPr="00614B7A" w14:paraId="2FBA2FA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405043F7" w14:textId="77777777" w:rsidR="00A85D8A" w:rsidRPr="00614B7A" w:rsidRDefault="00A85D8A" w:rsidP="00BE3F9E">
            <w:pPr>
              <w:pStyle w:val="TAL"/>
              <w:rPr>
                <w:rFonts w:cs="Arial"/>
              </w:rPr>
            </w:pPr>
            <w:r w:rsidRPr="00614B7A">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624C2788" w14:textId="77777777" w:rsidR="00A85D8A" w:rsidRPr="00614B7A" w:rsidRDefault="00A85D8A" w:rsidP="00BE3F9E">
            <w:pPr>
              <w:pStyle w:val="TAL"/>
              <w:rPr>
                <w:rFonts w:cs="Arial"/>
              </w:rPr>
            </w:pPr>
            <w:r w:rsidRPr="00614B7A">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E956D37" w14:textId="77777777" w:rsidR="00A85D8A" w:rsidRPr="00614B7A" w:rsidRDefault="00A85D8A" w:rsidP="00BE3F9E">
            <w:pPr>
              <w:pStyle w:val="TAC"/>
              <w:rPr>
                <w:rFonts w:cs="Arial"/>
              </w:rPr>
            </w:pPr>
            <w:r w:rsidRPr="00614B7A">
              <w:rPr>
                <w:rFonts w:eastAsia="SimSun" w:cs="Arial" w:hint="eastAsia"/>
                <w:lang w:eastAsia="zh-CN"/>
              </w:rPr>
              <w:t>R</w:t>
            </w:r>
            <w:r w:rsidRPr="00614B7A">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58BA487" w14:textId="77777777" w:rsidR="00A85D8A" w:rsidRPr="00614B7A" w:rsidRDefault="00A85D8A" w:rsidP="00BE3F9E">
            <w:pPr>
              <w:pStyle w:val="TAL"/>
              <w:rPr>
                <w:rFonts w:cs="Arial"/>
              </w:rPr>
            </w:pPr>
            <w:r w:rsidRPr="00614B7A">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3933CF2C" w14:textId="77777777" w:rsidR="00A85D8A" w:rsidRPr="00614B7A" w:rsidRDefault="00A85D8A" w:rsidP="00BE3F9E">
            <w:pPr>
              <w:pStyle w:val="TAL"/>
              <w:rPr>
                <w:rFonts w:cs="Arial"/>
              </w:rPr>
            </w:pPr>
            <w:r w:rsidRPr="00614B7A">
              <w:rPr>
                <w:lang w:eastAsia="zh-CN"/>
              </w:rPr>
              <w:t>UEs supporting 5GS FR2 and CA (</w:t>
            </w:r>
            <w:r w:rsidRPr="00614B7A">
              <w:rPr>
                <w:lang w:eastAsia="zh-TW"/>
              </w:rPr>
              <w:t>4DL CA</w:t>
            </w:r>
            <w:r w:rsidRPr="00614B7A">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139F95B1" w14:textId="77777777" w:rsidR="00A85D8A" w:rsidRPr="00614B7A" w:rsidRDefault="00A85D8A" w:rsidP="00BE3F9E">
            <w:pPr>
              <w:pStyle w:val="TAL"/>
              <w:rPr>
                <w:rFonts w:cs="Arial"/>
              </w:rPr>
            </w:pPr>
            <w:r w:rsidRPr="00614B7A">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6C3E5E72" w14:textId="77777777" w:rsidR="00A85D8A" w:rsidRPr="00614B7A" w:rsidRDefault="00A85D8A" w:rsidP="00BE3F9E">
            <w:pPr>
              <w:pStyle w:val="TAL"/>
              <w:rPr>
                <w:rFonts w:cs="Arial"/>
              </w:rPr>
            </w:pPr>
          </w:p>
        </w:tc>
      </w:tr>
      <w:tr w:rsidR="00A85D8A" w:rsidRPr="00614B7A" w14:paraId="0806776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4C202D7" w14:textId="77777777" w:rsidR="00A85D8A" w:rsidRPr="00614B7A" w:rsidRDefault="00A85D8A" w:rsidP="00BE3F9E">
            <w:pPr>
              <w:pStyle w:val="TAL"/>
              <w:rPr>
                <w:lang w:eastAsia="zh-CN"/>
              </w:rPr>
            </w:pPr>
            <w:r w:rsidRPr="00614B7A">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71F3B34A" w14:textId="77777777" w:rsidR="00A85D8A" w:rsidRPr="00614B7A" w:rsidRDefault="00A85D8A" w:rsidP="00BE3F9E">
            <w:pPr>
              <w:pStyle w:val="TAL"/>
              <w:rPr>
                <w:lang w:eastAsia="zh-CN"/>
              </w:rPr>
            </w:pPr>
            <w:r w:rsidRPr="00614B7A">
              <w:rPr>
                <w:rFonts w:cs="Arial"/>
              </w:rPr>
              <w:t>2Rx TDD FR2 Single PMI with 2TX TypeI</w:t>
            </w:r>
            <w:r w:rsidRPr="00614B7A">
              <w:t>-</w:t>
            </w:r>
            <w:r w:rsidRPr="00614B7A">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321F23" w14:textId="77777777" w:rsidR="00A85D8A" w:rsidRPr="00614B7A" w:rsidRDefault="00A85D8A" w:rsidP="00BE3F9E">
            <w:pPr>
              <w:pStyle w:val="TAC"/>
              <w:rPr>
                <w:rFonts w:eastAsia="SimSun"/>
                <w:lang w:eastAsia="zh-CN"/>
              </w:rPr>
            </w:pPr>
            <w:r w:rsidRPr="00614B7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E141ED" w14:textId="77777777" w:rsidR="00A85D8A" w:rsidRPr="00614B7A" w:rsidRDefault="00A85D8A" w:rsidP="00BE3F9E">
            <w:pPr>
              <w:pStyle w:val="TAL"/>
              <w:rPr>
                <w:rFonts w:eastAsia="SimSun"/>
                <w:lang w:eastAsia="zh-CN"/>
              </w:rPr>
            </w:pPr>
            <w:r w:rsidRPr="00614B7A">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AAB147D" w14:textId="77777777" w:rsidR="00A85D8A" w:rsidRPr="00614B7A" w:rsidRDefault="00A85D8A" w:rsidP="00BE3F9E">
            <w:pPr>
              <w:pStyle w:val="TAL"/>
              <w:rPr>
                <w:rFonts w:eastAsia="SimSun"/>
                <w:lang w:eastAsia="zh-CN"/>
              </w:rPr>
            </w:pPr>
            <w:r w:rsidRPr="00614B7A">
              <w:rPr>
                <w:rFonts w:cs="Arial"/>
              </w:rPr>
              <w:t>U</w:t>
            </w:r>
            <w:r w:rsidRPr="00614B7A">
              <w:rPr>
                <w:rFonts w:eastAsia="SimSun" w:cs="Arial"/>
                <w:lang w:eastAsia="zh-CN"/>
              </w:rPr>
              <w:t>E</w:t>
            </w:r>
            <w:r w:rsidRPr="00614B7A">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03DCEC2" w14:textId="77777777" w:rsidR="00A85D8A" w:rsidRPr="00614B7A" w:rsidRDefault="00A85D8A" w:rsidP="00BE3F9E">
            <w:pPr>
              <w:pStyle w:val="TAL"/>
              <w:rPr>
                <w:rFonts w:eastAsia="SimSun"/>
                <w:lang w:eastAsia="zh-CN"/>
              </w:rPr>
            </w:pPr>
            <w:r w:rsidRPr="00614B7A">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E31D006" w14:textId="77777777" w:rsidR="00A85D8A" w:rsidRPr="00614B7A" w:rsidRDefault="00A85D8A" w:rsidP="00BE3F9E">
            <w:pPr>
              <w:pStyle w:val="TAL"/>
            </w:pPr>
          </w:p>
        </w:tc>
      </w:tr>
      <w:tr w:rsidR="00A85D8A" w:rsidRPr="00614B7A" w14:paraId="1434262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B209D89" w14:textId="77777777" w:rsidR="00A85D8A" w:rsidRPr="00614B7A" w:rsidRDefault="00A85D8A" w:rsidP="00BE3F9E">
            <w:pPr>
              <w:pStyle w:val="TAL"/>
              <w:rPr>
                <w:rFonts w:cs="Arial"/>
                <w:lang w:eastAsia="zh-TW"/>
              </w:rPr>
            </w:pPr>
            <w:r w:rsidRPr="00614B7A">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2D488429" w14:textId="77777777" w:rsidR="00A85D8A" w:rsidRPr="00614B7A" w:rsidRDefault="00A85D8A" w:rsidP="00BE3F9E">
            <w:pPr>
              <w:pStyle w:val="TAL"/>
            </w:pPr>
            <w:r w:rsidRPr="00614B7A">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02E83E" w14:textId="77777777" w:rsidR="00A85D8A" w:rsidRPr="00614B7A" w:rsidRDefault="00A85D8A" w:rsidP="00BE3F9E">
            <w:pPr>
              <w:pStyle w:val="TAC"/>
              <w:rPr>
                <w:rFonts w:eastAsia="SimSun" w:cs="Arial"/>
                <w:lang w:eastAsia="zh-CN"/>
              </w:rPr>
            </w:pPr>
            <w:r w:rsidRPr="00614B7A">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4947A13" w14:textId="77777777" w:rsidR="00A85D8A" w:rsidRPr="00614B7A" w:rsidRDefault="00A85D8A" w:rsidP="00BE3F9E">
            <w:pPr>
              <w:pStyle w:val="TAL"/>
              <w:rPr>
                <w:rFonts w:eastAsia="SimSun" w:cs="Arial"/>
                <w:lang w:eastAsia="zh-CN"/>
              </w:rPr>
            </w:pPr>
            <w:r w:rsidRPr="00614B7A">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5F1C05CA" w14:textId="77777777" w:rsidR="00A85D8A" w:rsidRPr="00614B7A" w:rsidRDefault="00A85D8A" w:rsidP="00BE3F9E">
            <w:pPr>
              <w:pStyle w:val="TAL"/>
              <w:rPr>
                <w:rFonts w:cs="Arial"/>
              </w:rPr>
            </w:pPr>
            <w:r w:rsidRPr="00614B7A">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116FCE2" w14:textId="77777777" w:rsidR="00A85D8A" w:rsidRPr="00614B7A" w:rsidRDefault="00A85D8A" w:rsidP="00BE3F9E">
            <w:pPr>
              <w:pStyle w:val="TAL"/>
              <w:rPr>
                <w:rFonts w:cs="Arial"/>
              </w:rPr>
            </w:pPr>
            <w:r w:rsidRPr="00614B7A">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79F05685" w14:textId="77777777" w:rsidR="00A85D8A" w:rsidRPr="00614B7A" w:rsidRDefault="00A85D8A" w:rsidP="00BE3F9E">
            <w:pPr>
              <w:pStyle w:val="TAL"/>
              <w:rPr>
                <w:rFonts w:cs="Arial"/>
              </w:rPr>
            </w:pPr>
            <w:r w:rsidRPr="00614B7A">
              <w:rPr>
                <w:rFonts w:cs="Arial"/>
              </w:rPr>
              <w:t>NOTE 1</w:t>
            </w:r>
          </w:p>
        </w:tc>
      </w:tr>
      <w:tr w:rsidR="00A85D8A" w:rsidRPr="00614B7A" w14:paraId="3CF4C8D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FA86722" w14:textId="77777777" w:rsidR="00A85D8A" w:rsidRPr="00614B7A" w:rsidRDefault="00A85D8A" w:rsidP="00BE3F9E">
            <w:pPr>
              <w:pStyle w:val="TAL"/>
              <w:rPr>
                <w:b/>
                <w:lang w:eastAsia="zh-CN"/>
              </w:rPr>
            </w:pPr>
            <w:r w:rsidRPr="00614B7A">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A894955" w14:textId="77777777" w:rsidR="00A85D8A" w:rsidRPr="00614B7A" w:rsidRDefault="00A85D8A" w:rsidP="00BE3F9E">
            <w:pPr>
              <w:pStyle w:val="TAL"/>
              <w:rPr>
                <w:b/>
                <w:lang w:eastAsia="zh-CN"/>
              </w:rPr>
            </w:pPr>
            <w:r w:rsidRPr="00614B7A">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FCF34BF" w14:textId="77777777" w:rsidR="00A85D8A" w:rsidRPr="00614B7A"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B274852" w14:textId="77777777" w:rsidR="00A85D8A" w:rsidRPr="00614B7A"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D0E4FD2" w14:textId="77777777" w:rsidR="00A85D8A" w:rsidRPr="00614B7A" w:rsidRDefault="00A85D8A" w:rsidP="00BE3F9E">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91929EB" w14:textId="77777777" w:rsidR="00A85D8A" w:rsidRPr="00614B7A" w:rsidRDefault="00A85D8A" w:rsidP="00BE3F9E">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569F550" w14:textId="77777777" w:rsidR="00A85D8A" w:rsidRPr="00614B7A" w:rsidRDefault="00A85D8A" w:rsidP="00BE3F9E">
            <w:pPr>
              <w:pStyle w:val="TAL"/>
              <w:rPr>
                <w:b/>
              </w:rPr>
            </w:pPr>
          </w:p>
        </w:tc>
      </w:tr>
      <w:tr w:rsidR="00A85D8A" w:rsidRPr="00614B7A" w14:paraId="4490624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5C9C496" w14:textId="77777777" w:rsidR="00A85D8A" w:rsidRPr="00614B7A" w:rsidRDefault="00A85D8A" w:rsidP="00BE3F9E">
            <w:pPr>
              <w:pStyle w:val="TAL"/>
              <w:rPr>
                <w:lang w:eastAsia="zh-CN"/>
              </w:rPr>
            </w:pPr>
            <w:r w:rsidRPr="00614B7A">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78877838" w14:textId="77777777" w:rsidR="00A85D8A" w:rsidRPr="00614B7A" w:rsidRDefault="00A85D8A" w:rsidP="00BE3F9E">
            <w:pPr>
              <w:pStyle w:val="TAL"/>
              <w:rPr>
                <w:lang w:eastAsia="zh-CN"/>
              </w:rPr>
            </w:pPr>
            <w:r w:rsidRPr="00614B7A">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001BF25C" w14:textId="77777777" w:rsidR="00A85D8A" w:rsidRPr="00614B7A" w:rsidRDefault="00A85D8A" w:rsidP="00BE3F9E">
            <w:pPr>
              <w:pStyle w:val="TAC"/>
              <w:rPr>
                <w:rFonts w:eastAsia="SimSun"/>
                <w:lang w:eastAsia="zh-CN"/>
              </w:rPr>
            </w:pPr>
            <w:r w:rsidRPr="00614B7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2D6A32" w14:textId="77777777" w:rsidR="00A85D8A" w:rsidRPr="00614B7A" w:rsidRDefault="00A85D8A" w:rsidP="00BE3F9E">
            <w:pPr>
              <w:pStyle w:val="TAL"/>
              <w:rPr>
                <w:rFonts w:eastAsia="SimSun"/>
                <w:lang w:eastAsia="zh-CN"/>
              </w:rPr>
            </w:pPr>
            <w:r w:rsidRPr="00614B7A">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284FD18A" w14:textId="77777777" w:rsidR="00A85D8A" w:rsidRPr="00614B7A" w:rsidRDefault="00A85D8A" w:rsidP="00BE3F9E">
            <w:pPr>
              <w:pStyle w:val="TAL"/>
              <w:rPr>
                <w:rFonts w:eastAsia="SimSun"/>
                <w:lang w:eastAsia="zh-CN"/>
              </w:rPr>
            </w:pPr>
            <w:r w:rsidRPr="00614B7A">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1926670A" w14:textId="77777777" w:rsidR="00A85D8A" w:rsidRPr="00614B7A" w:rsidRDefault="00A85D8A" w:rsidP="00BE3F9E">
            <w:pPr>
              <w:pStyle w:val="TAL"/>
              <w:rPr>
                <w:rFonts w:eastAsia="SimSun" w:cs="Arial"/>
                <w:lang w:eastAsia="zh-CN"/>
              </w:rPr>
            </w:pPr>
            <w:r w:rsidRPr="00614B7A">
              <w:rPr>
                <w:rFonts w:cs="Arial"/>
              </w:rPr>
              <w:t>D008</w:t>
            </w:r>
          </w:p>
          <w:p w14:paraId="714B9E2E" w14:textId="77777777" w:rsidR="00A85D8A" w:rsidRPr="00614B7A" w:rsidRDefault="00A85D8A" w:rsidP="00BE3F9E">
            <w:pPr>
              <w:pStyle w:val="TAL"/>
              <w:rPr>
                <w:rFonts w:eastAsia="SimSun" w:cs="Arial"/>
                <w:lang w:eastAsia="zh-CN"/>
              </w:rPr>
            </w:pPr>
            <w:r w:rsidRPr="00614B7A">
              <w:rPr>
                <w:rFonts w:cs="Arial"/>
              </w:rPr>
              <w:t>D009</w:t>
            </w:r>
          </w:p>
          <w:p w14:paraId="7D0049B6" w14:textId="77777777" w:rsidR="00A85D8A" w:rsidRPr="00614B7A" w:rsidRDefault="00A85D8A" w:rsidP="00BE3F9E">
            <w:pPr>
              <w:pStyle w:val="TAL"/>
              <w:rPr>
                <w:rFonts w:eastAsia="SimSun"/>
                <w:lang w:eastAsia="zh-CN"/>
              </w:rPr>
            </w:pPr>
            <w:r w:rsidRPr="00614B7A">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F18C6D4" w14:textId="77777777" w:rsidR="00A85D8A" w:rsidRPr="00614B7A" w:rsidRDefault="00A85D8A" w:rsidP="00BE3F9E">
            <w:pPr>
              <w:pStyle w:val="TAL"/>
            </w:pPr>
          </w:p>
        </w:tc>
      </w:tr>
      <w:tr w:rsidR="00A85D8A" w:rsidRPr="00614B7A" w14:paraId="3B3787F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217C8AF" w14:textId="77777777" w:rsidR="00A85D8A" w:rsidRPr="00614B7A" w:rsidRDefault="00A85D8A" w:rsidP="00BE3F9E">
            <w:pPr>
              <w:pStyle w:val="TAL"/>
              <w:rPr>
                <w:rFonts w:cs="Arial"/>
                <w:lang w:eastAsia="zh-TW"/>
              </w:rPr>
            </w:pPr>
            <w:r w:rsidRPr="00614B7A">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157AE1EE" w14:textId="77777777" w:rsidR="00A85D8A" w:rsidRPr="00614B7A" w:rsidRDefault="00A85D8A" w:rsidP="00BE3F9E">
            <w:pPr>
              <w:pStyle w:val="TAL"/>
            </w:pPr>
            <w:r w:rsidRPr="00614B7A">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263A20C8" w14:textId="77777777" w:rsidR="00A85D8A" w:rsidRPr="00614B7A" w:rsidRDefault="00A85D8A" w:rsidP="00BE3F9E">
            <w:pPr>
              <w:pStyle w:val="TAC"/>
              <w:rPr>
                <w:rFonts w:cs="Arial"/>
              </w:rPr>
            </w:pPr>
            <w:r w:rsidRPr="00614B7A">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F0870C6" w14:textId="77777777" w:rsidR="00A85D8A" w:rsidRPr="00614B7A" w:rsidRDefault="00A85D8A" w:rsidP="00BE3F9E">
            <w:pPr>
              <w:pStyle w:val="TAL"/>
              <w:rPr>
                <w:rFonts w:cs="Arial"/>
              </w:rPr>
            </w:pPr>
            <w:r w:rsidRPr="00614B7A">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1DB26C9" w14:textId="77777777" w:rsidR="00A85D8A" w:rsidRPr="00614B7A" w:rsidRDefault="00A85D8A" w:rsidP="00BE3F9E">
            <w:pPr>
              <w:pStyle w:val="TAL"/>
              <w:rPr>
                <w:rFonts w:cs="Arial"/>
              </w:rPr>
            </w:pPr>
            <w:r w:rsidRPr="00614B7A">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F6BB21A" w14:textId="77777777" w:rsidR="00A85D8A" w:rsidRPr="00614B7A" w:rsidRDefault="00A85D8A" w:rsidP="00BE3F9E">
            <w:pPr>
              <w:pStyle w:val="TAL"/>
              <w:rPr>
                <w:rFonts w:cs="Arial"/>
              </w:rPr>
            </w:pPr>
            <w:r w:rsidRPr="00614B7A">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19C7B6C" w14:textId="77777777" w:rsidR="00A85D8A" w:rsidRPr="00614B7A" w:rsidRDefault="00A85D8A" w:rsidP="00BE3F9E">
            <w:pPr>
              <w:pStyle w:val="TAL"/>
            </w:pPr>
            <w:r w:rsidRPr="00614B7A">
              <w:rPr>
                <w:rFonts w:cs="Arial"/>
              </w:rPr>
              <w:t>NOTE 1</w:t>
            </w:r>
          </w:p>
        </w:tc>
      </w:tr>
      <w:tr w:rsidR="00A85D8A" w:rsidRPr="00614B7A" w14:paraId="620B260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C68159A" w14:textId="77777777" w:rsidR="00A85D8A" w:rsidRPr="00614B7A" w:rsidRDefault="00A85D8A" w:rsidP="00BE3F9E">
            <w:pPr>
              <w:pStyle w:val="TAL"/>
              <w:rPr>
                <w:b/>
                <w:lang w:eastAsia="zh-CN"/>
              </w:rPr>
            </w:pPr>
            <w:r w:rsidRPr="00614B7A">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0118CFD" w14:textId="77777777" w:rsidR="00A85D8A" w:rsidRPr="00614B7A" w:rsidRDefault="00A85D8A" w:rsidP="00BE3F9E">
            <w:pPr>
              <w:pStyle w:val="TAL"/>
              <w:rPr>
                <w:b/>
                <w:lang w:eastAsia="zh-CN"/>
              </w:rPr>
            </w:pPr>
            <w:r w:rsidRPr="00614B7A">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C5A89CB" w14:textId="77777777" w:rsidR="00A85D8A" w:rsidRPr="00614B7A"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8652051" w14:textId="77777777" w:rsidR="00A85D8A" w:rsidRPr="00614B7A"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A9588A8" w14:textId="77777777" w:rsidR="00A85D8A" w:rsidRPr="00614B7A" w:rsidRDefault="00A85D8A" w:rsidP="00BE3F9E">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5A88EF0" w14:textId="77777777" w:rsidR="00A85D8A" w:rsidRPr="00614B7A" w:rsidRDefault="00A85D8A" w:rsidP="00BE3F9E">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E807B68" w14:textId="77777777" w:rsidR="00A85D8A" w:rsidRPr="00614B7A" w:rsidRDefault="00A85D8A" w:rsidP="00BE3F9E">
            <w:pPr>
              <w:pStyle w:val="TAL"/>
              <w:rPr>
                <w:b/>
              </w:rPr>
            </w:pPr>
          </w:p>
        </w:tc>
      </w:tr>
      <w:tr w:rsidR="00A85D8A" w:rsidRPr="00614B7A" w14:paraId="404D910A" w14:textId="77777777" w:rsidTr="00BE3F9E">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60BF1EA1" w14:textId="77777777" w:rsidR="00A85D8A" w:rsidRPr="00614B7A" w:rsidRDefault="00A85D8A" w:rsidP="00BE3F9E">
            <w:pPr>
              <w:pStyle w:val="TAN"/>
              <w:rPr>
                <w:rFonts w:eastAsia="SimSun"/>
                <w:lang w:eastAsia="zh-CN"/>
              </w:rPr>
            </w:pPr>
            <w:r w:rsidRPr="00614B7A">
              <w:rPr>
                <w:lang w:eastAsia="zh-TW"/>
              </w:rPr>
              <w:lastRenderedPageBreak/>
              <w:t>NOTE 1:</w:t>
            </w:r>
            <w:r w:rsidRPr="00614B7A">
              <w:rPr>
                <w:lang w:eastAsia="zh-TW"/>
              </w:rPr>
              <w:tab/>
            </w:r>
            <w:r w:rsidRPr="00614B7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14B7A">
              <w:rPr>
                <w:rFonts w:eastAsia="SimSun"/>
                <w:lang w:eastAsia="zh-CN"/>
              </w:rPr>
              <w:t>e</w:t>
            </w:r>
            <w:r w:rsidRPr="00614B7A">
              <w:rPr>
                <w:rFonts w:eastAsia="SimSun"/>
              </w:rPr>
              <w:t xml:space="preserve"> test case/branch. Detail</w:t>
            </w:r>
            <w:r w:rsidRPr="00614B7A">
              <w:rPr>
                <w:rFonts w:eastAsia="SimSun"/>
                <w:lang w:eastAsia="zh-CN"/>
              </w:rPr>
              <w:t>e</w:t>
            </w:r>
            <w:r w:rsidRPr="00614B7A">
              <w:rPr>
                <w:rFonts w:eastAsia="SimSun"/>
              </w:rPr>
              <w:t>d completion status can be found in the corresponding test case section in</w:t>
            </w:r>
            <w:r w:rsidRPr="00614B7A">
              <w:rPr>
                <w:rFonts w:eastAsia="SimSun"/>
                <w:lang w:eastAsia="zh-CN"/>
              </w:rPr>
              <w:t xml:space="preserve"> 38.521-4.</w:t>
            </w:r>
          </w:p>
          <w:p w14:paraId="1F06EDE4" w14:textId="77777777" w:rsidR="00A85D8A" w:rsidRPr="00614B7A" w:rsidRDefault="00A85D8A" w:rsidP="00BE3F9E">
            <w:pPr>
              <w:pStyle w:val="TAN"/>
              <w:rPr>
                <w:rFonts w:eastAsia="SimSun"/>
                <w:lang w:eastAsia="zh-CN"/>
              </w:rPr>
            </w:pPr>
            <w:r w:rsidRPr="00614B7A">
              <w:rPr>
                <w:rFonts w:eastAsia="SimSun"/>
                <w:lang w:eastAsia="zh-CN"/>
              </w:rPr>
              <w:t>NOTE 2:</w:t>
            </w:r>
            <w:r w:rsidRPr="00614B7A">
              <w:rPr>
                <w:lang w:eastAsia="zh-TW"/>
              </w:rPr>
              <w:tab/>
            </w:r>
            <w:r w:rsidRPr="00614B7A">
              <w:rPr>
                <w:rFonts w:eastAsia="SimSun"/>
                <w:lang w:eastAsia="zh-CN"/>
              </w:rPr>
              <w:t>Void.</w:t>
            </w:r>
          </w:p>
          <w:p w14:paraId="67E110C7" w14:textId="77777777" w:rsidR="00A85D8A" w:rsidRPr="00614B7A" w:rsidRDefault="00A85D8A" w:rsidP="00BE3F9E">
            <w:pPr>
              <w:pStyle w:val="TAN"/>
              <w:rPr>
                <w:lang w:eastAsia="zh-TW"/>
              </w:rPr>
            </w:pPr>
            <w:r w:rsidRPr="00614B7A">
              <w:rPr>
                <w:rFonts w:eastAsia="SimSun"/>
                <w:lang w:eastAsia="zh-CN"/>
              </w:rPr>
              <w:t>NOTE 3:</w:t>
            </w:r>
            <w:r w:rsidRPr="00614B7A">
              <w:rPr>
                <w:lang w:eastAsia="zh-TW"/>
              </w:rPr>
              <w:tab/>
              <w:t>Void</w:t>
            </w:r>
            <w:r w:rsidRPr="00614B7A">
              <w:t>.</w:t>
            </w:r>
          </w:p>
        </w:tc>
      </w:tr>
    </w:tbl>
    <w:p w14:paraId="7AC1F1F0" w14:textId="77777777" w:rsidR="00A85D8A" w:rsidRPr="00614B7A" w:rsidRDefault="00A85D8A" w:rsidP="00A85D8A"/>
    <w:p w14:paraId="7D6B8510" w14:textId="77777777" w:rsidR="00A85D8A" w:rsidRPr="00614B7A" w:rsidRDefault="00A85D8A" w:rsidP="00A85D8A">
      <w:pPr>
        <w:pStyle w:val="TH"/>
      </w:pPr>
      <w:r w:rsidRPr="00614B7A">
        <w:t>Table 4.1.4-1a: Void</w:t>
      </w:r>
    </w:p>
    <w:p w14:paraId="20DCA0D7" w14:textId="77777777" w:rsidR="00A85D8A" w:rsidRPr="00614B7A" w:rsidRDefault="00A85D8A" w:rsidP="00A85D8A">
      <w:pPr>
        <w:pStyle w:val="TH"/>
      </w:pPr>
      <w:r w:rsidRPr="00614B7A">
        <w:t>Table 4.1</w:t>
      </w:r>
      <w:r w:rsidRPr="00614B7A">
        <w:rPr>
          <w:lang w:eastAsia="zh-CN"/>
        </w:rPr>
        <w:t>.4</w:t>
      </w:r>
      <w:r w:rsidRPr="00614B7A">
        <w:t>-1b: Void</w:t>
      </w:r>
    </w:p>
    <w:p w14:paraId="4B130C7B" w14:textId="77777777" w:rsidR="00A85D8A" w:rsidRPr="00614B7A" w:rsidRDefault="00A85D8A" w:rsidP="00A85D8A">
      <w:pPr>
        <w:pStyle w:val="TH"/>
        <w:rPr>
          <w:rFonts w:eastAsia="SimSun"/>
        </w:rPr>
      </w:pPr>
      <w:r w:rsidRPr="00614B7A">
        <w:t>Table 4.1</w:t>
      </w:r>
      <w:r w:rsidRPr="00614B7A">
        <w:rPr>
          <w:lang w:eastAsia="zh-CN"/>
        </w:rPr>
        <w:t>.4</w:t>
      </w:r>
      <w:r w:rsidRPr="00614B7A">
        <w:t>-1c</w:t>
      </w:r>
      <w:r w:rsidRPr="00614B7A">
        <w:rPr>
          <w:rFonts w:eastAsia="SimSun"/>
        </w:rPr>
        <w:t xml:space="preserve">: </w:t>
      </w:r>
      <w:r w:rsidRPr="00614B7A">
        <w:t>Void</w:t>
      </w:r>
    </w:p>
    <w:p w14:paraId="34D2A340" w14:textId="77777777" w:rsidR="00A85D8A" w:rsidRPr="00614B7A" w:rsidRDefault="00A85D8A" w:rsidP="00A85D8A">
      <w:pPr>
        <w:rPr>
          <w:lang w:eastAsia="zh-CN"/>
        </w:rPr>
      </w:pPr>
    </w:p>
    <w:p w14:paraId="0FCD9C8E" w14:textId="77777777" w:rsidR="00A85D8A" w:rsidRPr="00614B7A" w:rsidRDefault="00A85D8A" w:rsidP="00A85D8A">
      <w:pPr>
        <w:pStyle w:val="Heading2"/>
      </w:pPr>
      <w:bookmarkStart w:id="322" w:name="_Toc20936811"/>
      <w:bookmarkStart w:id="323" w:name="_Toc36713257"/>
      <w:bookmarkStart w:id="324" w:name="_Toc36713660"/>
      <w:bookmarkStart w:id="325" w:name="_Toc52217973"/>
      <w:bookmarkStart w:id="326" w:name="_Toc58499585"/>
      <w:bookmarkStart w:id="327" w:name="_Toc68538442"/>
      <w:bookmarkStart w:id="328" w:name="_Toc75510025"/>
      <w:bookmarkStart w:id="329" w:name="_Toc90971503"/>
      <w:bookmarkStart w:id="330" w:name="_Toc100158411"/>
      <w:r w:rsidRPr="00614B7A">
        <w:t>4.2</w:t>
      </w:r>
      <w:r w:rsidRPr="00614B7A">
        <w:tab/>
        <w:t>RRM conformance test cases</w:t>
      </w:r>
      <w:bookmarkEnd w:id="322"/>
      <w:bookmarkEnd w:id="323"/>
      <w:bookmarkEnd w:id="324"/>
      <w:bookmarkEnd w:id="325"/>
      <w:bookmarkEnd w:id="326"/>
      <w:bookmarkEnd w:id="327"/>
      <w:bookmarkEnd w:id="328"/>
      <w:bookmarkEnd w:id="329"/>
      <w:bookmarkEnd w:id="330"/>
    </w:p>
    <w:p w14:paraId="5DFB9FF1" w14:textId="77777777" w:rsidR="00A85D8A" w:rsidRPr="00614B7A" w:rsidRDefault="00A85D8A" w:rsidP="00A85D8A">
      <w:pPr>
        <w:spacing w:after="0"/>
        <w:rPr>
          <w:rFonts w:ascii="Arial" w:hAnsi="Arial"/>
          <w:b/>
        </w:rPr>
        <w:sectPr w:rsidR="00A85D8A" w:rsidRPr="00614B7A" w:rsidSect="00BE3F9E">
          <w:footnotePr>
            <w:numRestart w:val="eachSect"/>
          </w:footnotePr>
          <w:pgSz w:w="16840" w:h="11907" w:orient="landscape"/>
          <w:pgMar w:top="1138" w:right="1411" w:bottom="1138" w:left="1138" w:header="567" w:footer="567" w:gutter="0"/>
          <w:cols w:space="720"/>
        </w:sectPr>
      </w:pPr>
    </w:p>
    <w:p w14:paraId="1933CEC6" w14:textId="77777777" w:rsidR="00A85D8A" w:rsidRPr="00614B7A" w:rsidRDefault="00A85D8A" w:rsidP="00A85D8A">
      <w:pPr>
        <w:pStyle w:val="TH"/>
      </w:pPr>
      <w:bookmarkStart w:id="331" w:name="_Hlk68461152"/>
      <w:r w:rsidRPr="00614B7A">
        <w:lastRenderedPageBreak/>
        <w:t>Table 4.2-1</w:t>
      </w:r>
      <w:bookmarkEnd w:id="331"/>
      <w:r w:rsidRPr="00614B7A">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39"/>
        <w:gridCol w:w="3106"/>
        <w:gridCol w:w="2191"/>
        <w:gridCol w:w="1369"/>
      </w:tblGrid>
      <w:tr w:rsidR="00A85D8A" w:rsidRPr="00614B7A" w14:paraId="62483643" w14:textId="77777777" w:rsidTr="002E7AD2">
        <w:trPr>
          <w:tblHeader/>
          <w:jc w:val="center"/>
        </w:trPr>
        <w:tc>
          <w:tcPr>
            <w:tcW w:w="1177" w:type="dxa"/>
            <w:tcBorders>
              <w:top w:val="single" w:sz="4" w:space="0" w:color="auto"/>
              <w:left w:val="single" w:sz="4" w:space="0" w:color="auto"/>
              <w:bottom w:val="nil"/>
              <w:right w:val="single" w:sz="4" w:space="0" w:color="auto"/>
            </w:tcBorders>
            <w:hideMark/>
          </w:tcPr>
          <w:p w14:paraId="73903CD2" w14:textId="77777777" w:rsidR="00A85D8A" w:rsidRPr="00614B7A" w:rsidRDefault="00A85D8A" w:rsidP="00BE3F9E">
            <w:pPr>
              <w:pStyle w:val="TAH"/>
            </w:pPr>
            <w:r w:rsidRPr="00614B7A">
              <w:lastRenderedPageBreak/>
              <w:t>Clause</w:t>
            </w:r>
          </w:p>
        </w:tc>
        <w:tc>
          <w:tcPr>
            <w:tcW w:w="4540" w:type="dxa"/>
            <w:tcBorders>
              <w:top w:val="single" w:sz="4" w:space="0" w:color="auto"/>
              <w:left w:val="single" w:sz="4" w:space="0" w:color="auto"/>
              <w:bottom w:val="nil"/>
              <w:right w:val="single" w:sz="4" w:space="0" w:color="auto"/>
            </w:tcBorders>
            <w:hideMark/>
          </w:tcPr>
          <w:p w14:paraId="7F7A3BA5" w14:textId="77777777" w:rsidR="00A85D8A" w:rsidRPr="00614B7A" w:rsidRDefault="00A85D8A" w:rsidP="00BE3F9E">
            <w:pPr>
              <w:pStyle w:val="TAH"/>
            </w:pPr>
            <w:r w:rsidRPr="00614B7A">
              <w:t>TC Title</w:t>
            </w:r>
          </w:p>
        </w:tc>
        <w:tc>
          <w:tcPr>
            <w:tcW w:w="854" w:type="dxa"/>
            <w:tcBorders>
              <w:top w:val="single" w:sz="4" w:space="0" w:color="auto"/>
              <w:left w:val="single" w:sz="4" w:space="0" w:color="auto"/>
              <w:bottom w:val="nil"/>
              <w:right w:val="single" w:sz="4" w:space="0" w:color="auto"/>
            </w:tcBorders>
            <w:hideMark/>
          </w:tcPr>
          <w:p w14:paraId="0F4F36C9" w14:textId="77777777" w:rsidR="00A85D8A" w:rsidRPr="00614B7A" w:rsidRDefault="00A85D8A" w:rsidP="00BE3F9E">
            <w:pPr>
              <w:pStyle w:val="TAH"/>
            </w:pPr>
            <w:r w:rsidRPr="00614B7A">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6CF56AA6" w14:textId="77777777" w:rsidR="00A85D8A" w:rsidRPr="00614B7A" w:rsidRDefault="00A85D8A" w:rsidP="00BE3F9E">
            <w:pPr>
              <w:pStyle w:val="TAH"/>
            </w:pPr>
            <w:r w:rsidRPr="00614B7A">
              <w:t>Applicability</w:t>
            </w:r>
          </w:p>
        </w:tc>
        <w:tc>
          <w:tcPr>
            <w:tcW w:w="2191" w:type="dxa"/>
            <w:tcBorders>
              <w:top w:val="single" w:sz="4" w:space="0" w:color="auto"/>
              <w:left w:val="single" w:sz="4" w:space="0" w:color="auto"/>
              <w:bottom w:val="nil"/>
              <w:right w:val="single" w:sz="4" w:space="0" w:color="auto"/>
            </w:tcBorders>
            <w:hideMark/>
          </w:tcPr>
          <w:p w14:paraId="1E0953E6" w14:textId="77777777" w:rsidR="00A85D8A" w:rsidRPr="00614B7A" w:rsidRDefault="00A85D8A" w:rsidP="00BE3F9E">
            <w:pPr>
              <w:pStyle w:val="TAH"/>
            </w:pPr>
            <w:r w:rsidRPr="00614B7A">
              <w:t>Additional Information</w:t>
            </w:r>
          </w:p>
        </w:tc>
        <w:tc>
          <w:tcPr>
            <w:tcW w:w="1369" w:type="dxa"/>
            <w:tcBorders>
              <w:top w:val="single" w:sz="4" w:space="0" w:color="auto"/>
              <w:left w:val="single" w:sz="4" w:space="0" w:color="auto"/>
              <w:bottom w:val="nil"/>
              <w:right w:val="single" w:sz="4" w:space="0" w:color="auto"/>
            </w:tcBorders>
            <w:hideMark/>
          </w:tcPr>
          <w:p w14:paraId="66E4601D" w14:textId="77777777" w:rsidR="00A85D8A" w:rsidRPr="00614B7A" w:rsidRDefault="00A85D8A" w:rsidP="00BE3F9E">
            <w:pPr>
              <w:pStyle w:val="TAH"/>
            </w:pPr>
            <w:r w:rsidRPr="00614B7A">
              <w:rPr>
                <w:lang w:eastAsia="zh-TW"/>
              </w:rPr>
              <w:t>Branch</w:t>
            </w:r>
          </w:p>
        </w:tc>
      </w:tr>
      <w:tr w:rsidR="00A85D8A" w:rsidRPr="00614B7A" w14:paraId="26114BF6" w14:textId="77777777" w:rsidTr="002E7AD2">
        <w:trPr>
          <w:tblHeader/>
          <w:jc w:val="center"/>
        </w:trPr>
        <w:tc>
          <w:tcPr>
            <w:tcW w:w="1177" w:type="dxa"/>
            <w:tcBorders>
              <w:top w:val="nil"/>
              <w:left w:val="single" w:sz="4" w:space="0" w:color="auto"/>
              <w:bottom w:val="single" w:sz="4" w:space="0" w:color="auto"/>
              <w:right w:val="single" w:sz="4" w:space="0" w:color="auto"/>
            </w:tcBorders>
          </w:tcPr>
          <w:p w14:paraId="0756A09B" w14:textId="77777777" w:rsidR="00A85D8A" w:rsidRPr="00614B7A" w:rsidRDefault="00A85D8A" w:rsidP="00BE3F9E">
            <w:pPr>
              <w:pStyle w:val="TAH"/>
            </w:pPr>
          </w:p>
        </w:tc>
        <w:tc>
          <w:tcPr>
            <w:tcW w:w="4540" w:type="dxa"/>
            <w:tcBorders>
              <w:top w:val="nil"/>
              <w:left w:val="single" w:sz="4" w:space="0" w:color="auto"/>
              <w:bottom w:val="single" w:sz="4" w:space="0" w:color="auto"/>
              <w:right w:val="single" w:sz="4" w:space="0" w:color="auto"/>
            </w:tcBorders>
          </w:tcPr>
          <w:p w14:paraId="215BFBE1" w14:textId="77777777" w:rsidR="00A85D8A" w:rsidRPr="00614B7A" w:rsidRDefault="00A85D8A" w:rsidP="00BE3F9E">
            <w:pPr>
              <w:pStyle w:val="TAH"/>
            </w:pPr>
          </w:p>
        </w:tc>
        <w:tc>
          <w:tcPr>
            <w:tcW w:w="854" w:type="dxa"/>
            <w:tcBorders>
              <w:top w:val="nil"/>
              <w:left w:val="single" w:sz="4" w:space="0" w:color="auto"/>
              <w:bottom w:val="single" w:sz="4" w:space="0" w:color="auto"/>
              <w:right w:val="single" w:sz="4" w:space="0" w:color="auto"/>
            </w:tcBorders>
          </w:tcPr>
          <w:p w14:paraId="60DAA899" w14:textId="77777777" w:rsidR="00A85D8A" w:rsidRPr="00614B7A" w:rsidRDefault="00A85D8A" w:rsidP="00BE3F9E">
            <w:pPr>
              <w:pStyle w:val="TAH"/>
            </w:pPr>
          </w:p>
        </w:tc>
        <w:tc>
          <w:tcPr>
            <w:tcW w:w="1139" w:type="dxa"/>
            <w:tcBorders>
              <w:top w:val="single" w:sz="4" w:space="0" w:color="auto"/>
              <w:left w:val="single" w:sz="4" w:space="0" w:color="auto"/>
              <w:bottom w:val="single" w:sz="4" w:space="0" w:color="auto"/>
              <w:right w:val="single" w:sz="4" w:space="0" w:color="auto"/>
            </w:tcBorders>
            <w:hideMark/>
          </w:tcPr>
          <w:p w14:paraId="3F82E8D2" w14:textId="77777777" w:rsidR="00A85D8A" w:rsidRPr="00614B7A" w:rsidRDefault="00A85D8A" w:rsidP="00BE3F9E">
            <w:pPr>
              <w:pStyle w:val="TAH"/>
            </w:pPr>
            <w:r w:rsidRPr="00614B7A">
              <w:t>Condition</w:t>
            </w:r>
          </w:p>
        </w:tc>
        <w:tc>
          <w:tcPr>
            <w:tcW w:w="3106" w:type="dxa"/>
            <w:tcBorders>
              <w:top w:val="single" w:sz="4" w:space="0" w:color="auto"/>
              <w:left w:val="single" w:sz="4" w:space="0" w:color="auto"/>
              <w:bottom w:val="single" w:sz="4" w:space="0" w:color="auto"/>
              <w:right w:val="single" w:sz="4" w:space="0" w:color="auto"/>
            </w:tcBorders>
            <w:hideMark/>
          </w:tcPr>
          <w:p w14:paraId="1C2AA811" w14:textId="77777777" w:rsidR="00A85D8A" w:rsidRPr="00614B7A" w:rsidRDefault="00A85D8A" w:rsidP="00BE3F9E">
            <w:pPr>
              <w:pStyle w:val="TAH"/>
            </w:pPr>
            <w:r w:rsidRPr="00614B7A">
              <w:t>Comment</w:t>
            </w:r>
          </w:p>
        </w:tc>
        <w:tc>
          <w:tcPr>
            <w:tcW w:w="2191" w:type="dxa"/>
            <w:tcBorders>
              <w:top w:val="nil"/>
              <w:left w:val="single" w:sz="4" w:space="0" w:color="auto"/>
              <w:bottom w:val="single" w:sz="4" w:space="0" w:color="auto"/>
              <w:right w:val="single" w:sz="4" w:space="0" w:color="auto"/>
            </w:tcBorders>
          </w:tcPr>
          <w:p w14:paraId="2B7E5D9B" w14:textId="77777777" w:rsidR="00A85D8A" w:rsidRPr="00614B7A" w:rsidRDefault="00A85D8A" w:rsidP="00BE3F9E">
            <w:pPr>
              <w:pStyle w:val="TAH"/>
            </w:pPr>
          </w:p>
        </w:tc>
        <w:tc>
          <w:tcPr>
            <w:tcW w:w="1369" w:type="dxa"/>
            <w:tcBorders>
              <w:top w:val="nil"/>
              <w:left w:val="single" w:sz="4" w:space="0" w:color="auto"/>
              <w:bottom w:val="single" w:sz="4" w:space="0" w:color="auto"/>
              <w:right w:val="single" w:sz="4" w:space="0" w:color="auto"/>
            </w:tcBorders>
          </w:tcPr>
          <w:p w14:paraId="29D9DD73" w14:textId="77777777" w:rsidR="00A85D8A" w:rsidRPr="00614B7A" w:rsidRDefault="00A85D8A" w:rsidP="00BE3F9E">
            <w:pPr>
              <w:pStyle w:val="TAH"/>
            </w:pPr>
          </w:p>
        </w:tc>
      </w:tr>
      <w:tr w:rsidR="00A85D8A" w:rsidRPr="00614B7A" w14:paraId="5EC17853"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09BE547" w14:textId="77777777" w:rsidR="00A85D8A" w:rsidRPr="00614B7A" w:rsidRDefault="00A85D8A" w:rsidP="00BE3F9E">
            <w:pPr>
              <w:pStyle w:val="TAL"/>
              <w:rPr>
                <w:b/>
              </w:rPr>
            </w:pPr>
            <w:r w:rsidRPr="00614B7A">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7B77E26" w14:textId="77777777" w:rsidR="00A85D8A" w:rsidRPr="00614B7A" w:rsidRDefault="00A85D8A" w:rsidP="00BE3F9E">
            <w:pPr>
              <w:pStyle w:val="TAL"/>
              <w:rPr>
                <w:b/>
                <w:lang w:eastAsia="zh-CN"/>
              </w:rPr>
            </w:pPr>
            <w:r w:rsidRPr="00614B7A">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6F8233"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1E2B06D" w14:textId="77777777" w:rsidR="00A85D8A" w:rsidRPr="00614B7A"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60970D87" w14:textId="77777777" w:rsidR="00A85D8A" w:rsidRPr="00614B7A"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DEEDC45" w14:textId="77777777" w:rsidR="00A85D8A" w:rsidRPr="00614B7A"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F850FF1" w14:textId="77777777" w:rsidR="00A85D8A" w:rsidRPr="00614B7A" w:rsidRDefault="00A85D8A" w:rsidP="00BE3F9E">
            <w:pPr>
              <w:pStyle w:val="TAL"/>
              <w:rPr>
                <w:b/>
                <w:lang w:eastAsia="zh-CN"/>
              </w:rPr>
            </w:pPr>
          </w:p>
        </w:tc>
      </w:tr>
      <w:tr w:rsidR="00A85D8A" w:rsidRPr="00614B7A" w14:paraId="5A6D844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F31F805" w14:textId="77777777" w:rsidR="00A85D8A" w:rsidRPr="00614B7A" w:rsidRDefault="00A85D8A" w:rsidP="00BE3F9E">
            <w:pPr>
              <w:pStyle w:val="TAL"/>
              <w:rPr>
                <w:b/>
                <w:lang w:eastAsia="zh-TW"/>
              </w:rPr>
            </w:pPr>
            <w:r w:rsidRPr="00614B7A">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B04B8EC" w14:textId="77777777" w:rsidR="00A85D8A" w:rsidRPr="00614B7A" w:rsidRDefault="00A85D8A" w:rsidP="00BE3F9E">
            <w:pPr>
              <w:pStyle w:val="TAL"/>
              <w:rPr>
                <w:b/>
              </w:rPr>
            </w:pPr>
            <w:r w:rsidRPr="00614B7A">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371F28"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00B33141" w14:textId="77777777" w:rsidR="00A85D8A" w:rsidRPr="00614B7A"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575377E" w14:textId="77777777" w:rsidR="00A85D8A" w:rsidRPr="00614B7A"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CDED569" w14:textId="77777777" w:rsidR="00A85D8A" w:rsidRPr="00614B7A"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BADED17" w14:textId="77777777" w:rsidR="00A85D8A" w:rsidRPr="00614B7A" w:rsidRDefault="00A85D8A" w:rsidP="00BE3F9E">
            <w:pPr>
              <w:pStyle w:val="TAL"/>
              <w:rPr>
                <w:b/>
                <w:lang w:eastAsia="zh-CN"/>
              </w:rPr>
            </w:pPr>
          </w:p>
        </w:tc>
      </w:tr>
      <w:tr w:rsidR="00A85D8A" w:rsidRPr="00614B7A" w14:paraId="6B5378D0"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678EB51" w14:textId="77777777" w:rsidR="00A85D8A" w:rsidRPr="00614B7A" w:rsidRDefault="00A85D8A" w:rsidP="00BE3F9E">
            <w:pPr>
              <w:pStyle w:val="TAL"/>
              <w:rPr>
                <w:b/>
                <w:lang w:eastAsia="zh-TW"/>
              </w:rPr>
            </w:pPr>
            <w:r w:rsidRPr="00614B7A">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7E8537F" w14:textId="77777777" w:rsidR="00A85D8A" w:rsidRPr="00614B7A" w:rsidRDefault="00A85D8A" w:rsidP="00BE3F9E">
            <w:pPr>
              <w:pStyle w:val="TAL"/>
              <w:rPr>
                <w:b/>
              </w:rPr>
            </w:pPr>
            <w:r w:rsidRPr="00614B7A">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D81D83"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BF0CD0F" w14:textId="77777777" w:rsidR="00A85D8A" w:rsidRPr="00614B7A"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4FF78134" w14:textId="77777777" w:rsidR="00A85D8A" w:rsidRPr="00614B7A"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524900A" w14:textId="77777777" w:rsidR="00A85D8A" w:rsidRPr="00614B7A"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6B6BBE7" w14:textId="77777777" w:rsidR="00A85D8A" w:rsidRPr="00614B7A" w:rsidRDefault="00A85D8A" w:rsidP="00BE3F9E">
            <w:pPr>
              <w:pStyle w:val="TAL"/>
              <w:rPr>
                <w:b/>
                <w:lang w:eastAsia="zh-CN"/>
              </w:rPr>
            </w:pPr>
          </w:p>
        </w:tc>
      </w:tr>
      <w:tr w:rsidR="00A85D8A" w:rsidRPr="00614B7A" w14:paraId="1FC7B75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C4EB2FA" w14:textId="77777777" w:rsidR="00A85D8A" w:rsidRPr="00614B7A" w:rsidRDefault="00A85D8A" w:rsidP="00BE3F9E">
            <w:pPr>
              <w:pStyle w:val="TAL"/>
              <w:rPr>
                <w:bCs/>
              </w:rPr>
            </w:pPr>
            <w:r w:rsidRPr="00614B7A">
              <w:t>4.3.2.2.1</w:t>
            </w:r>
          </w:p>
        </w:tc>
        <w:tc>
          <w:tcPr>
            <w:tcW w:w="4540" w:type="dxa"/>
            <w:tcBorders>
              <w:top w:val="single" w:sz="4" w:space="0" w:color="auto"/>
              <w:left w:val="single" w:sz="4" w:space="0" w:color="auto"/>
              <w:bottom w:val="single" w:sz="4" w:space="0" w:color="auto"/>
              <w:right w:val="single" w:sz="4" w:space="0" w:color="auto"/>
            </w:tcBorders>
            <w:hideMark/>
          </w:tcPr>
          <w:p w14:paraId="723524EB" w14:textId="77777777" w:rsidR="00A85D8A" w:rsidRPr="00614B7A" w:rsidRDefault="00A85D8A" w:rsidP="00BE3F9E">
            <w:pPr>
              <w:pStyle w:val="TAL"/>
            </w:pPr>
            <w:r w:rsidRPr="00614B7A">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BD62E33" w14:textId="77777777" w:rsidR="00A85D8A" w:rsidRPr="00614B7A" w:rsidRDefault="00A85D8A" w:rsidP="00BE3F9E">
            <w:pPr>
              <w:pStyle w:val="TAC"/>
            </w:pPr>
            <w:r w:rsidRPr="00614B7A">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62B74AD8" w14:textId="77777777" w:rsidR="00A85D8A" w:rsidRPr="00614B7A" w:rsidRDefault="00A85D8A" w:rsidP="00BE3F9E">
            <w:pPr>
              <w:pStyle w:val="TAL"/>
            </w:pPr>
            <w:r w:rsidRPr="00614B7A">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2CBF2519" w14:textId="77777777" w:rsidR="00A85D8A" w:rsidRPr="00614B7A" w:rsidRDefault="00A85D8A" w:rsidP="00BE3F9E">
            <w:pPr>
              <w:pStyle w:val="TAL"/>
            </w:pPr>
            <w:r w:rsidRPr="00614B7A">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3BFF07C0" w14:textId="77777777" w:rsidR="00A85D8A" w:rsidRPr="00614B7A"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1D91828" w14:textId="77777777" w:rsidR="00A85D8A" w:rsidRPr="00614B7A" w:rsidRDefault="00A85D8A" w:rsidP="00BE3F9E">
            <w:pPr>
              <w:pStyle w:val="TAL"/>
            </w:pPr>
            <w:r w:rsidRPr="00614B7A">
              <w:t>2Rx</w:t>
            </w:r>
          </w:p>
          <w:p w14:paraId="40809457" w14:textId="77777777" w:rsidR="00A85D8A" w:rsidRPr="00614B7A" w:rsidRDefault="00A85D8A" w:rsidP="00BE3F9E">
            <w:pPr>
              <w:pStyle w:val="TAL"/>
            </w:pPr>
            <w:r w:rsidRPr="00614B7A">
              <w:t>4Rx</w:t>
            </w:r>
          </w:p>
        </w:tc>
      </w:tr>
      <w:tr w:rsidR="00A85D8A" w:rsidRPr="00614B7A" w14:paraId="19721C21"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BD0F6AB" w14:textId="77777777" w:rsidR="00A85D8A" w:rsidRPr="00614B7A" w:rsidRDefault="00A85D8A" w:rsidP="00BE3F9E">
            <w:pPr>
              <w:pStyle w:val="TAL"/>
              <w:rPr>
                <w:bCs/>
              </w:rPr>
            </w:pPr>
            <w:r w:rsidRPr="00614B7A">
              <w:t>4.3.2.2.2</w:t>
            </w:r>
          </w:p>
        </w:tc>
        <w:tc>
          <w:tcPr>
            <w:tcW w:w="4540" w:type="dxa"/>
            <w:tcBorders>
              <w:top w:val="single" w:sz="4" w:space="0" w:color="auto"/>
              <w:left w:val="single" w:sz="4" w:space="0" w:color="auto"/>
              <w:bottom w:val="single" w:sz="4" w:space="0" w:color="auto"/>
              <w:right w:val="single" w:sz="4" w:space="0" w:color="auto"/>
            </w:tcBorders>
            <w:hideMark/>
          </w:tcPr>
          <w:p w14:paraId="2A93E034" w14:textId="77777777" w:rsidR="00A85D8A" w:rsidRPr="00614B7A" w:rsidRDefault="00A85D8A" w:rsidP="00BE3F9E">
            <w:pPr>
              <w:pStyle w:val="TAL"/>
            </w:pPr>
            <w:r w:rsidRPr="00614B7A">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060CFBD1" w14:textId="77777777" w:rsidR="00A85D8A" w:rsidRPr="00614B7A" w:rsidRDefault="00A85D8A" w:rsidP="00BE3F9E">
            <w:pPr>
              <w:pStyle w:val="TAC"/>
            </w:pPr>
            <w:r w:rsidRPr="00614B7A">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3B253AFF" w14:textId="77777777" w:rsidR="00A85D8A" w:rsidRPr="00614B7A" w:rsidRDefault="00A85D8A" w:rsidP="00BE3F9E">
            <w:pPr>
              <w:pStyle w:val="TAL"/>
            </w:pPr>
            <w:r w:rsidRPr="00614B7A">
              <w:rPr>
                <w:rFonts w:eastAsia="SimSun"/>
                <w:lang w:eastAsia="zh-CN"/>
              </w:rPr>
              <w:t>C030</w:t>
            </w:r>
          </w:p>
        </w:tc>
        <w:tc>
          <w:tcPr>
            <w:tcW w:w="3106" w:type="dxa"/>
            <w:tcBorders>
              <w:top w:val="single" w:sz="4" w:space="0" w:color="auto"/>
              <w:left w:val="single" w:sz="4" w:space="0" w:color="auto"/>
              <w:bottom w:val="single" w:sz="4" w:space="0" w:color="auto"/>
              <w:right w:val="single" w:sz="4" w:space="0" w:color="auto"/>
            </w:tcBorders>
            <w:hideMark/>
          </w:tcPr>
          <w:p w14:paraId="1E5519B6" w14:textId="77777777" w:rsidR="00A85D8A" w:rsidRPr="00614B7A" w:rsidRDefault="00A85D8A" w:rsidP="00BE3F9E">
            <w:pPr>
              <w:pStyle w:val="TAL"/>
            </w:pPr>
            <w:r w:rsidRPr="00614B7A">
              <w:rPr>
                <w:rFonts w:eastAsia="SimSun"/>
                <w:szCs w:val="18"/>
                <w:lang w:eastAsia="zh-CN"/>
              </w:rPr>
              <w:t>UEs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41C82320" w14:textId="77777777" w:rsidR="00A85D8A" w:rsidRPr="00614B7A"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5F84B75" w14:textId="77777777" w:rsidR="00A85D8A" w:rsidRPr="00614B7A" w:rsidRDefault="00A85D8A" w:rsidP="00BE3F9E">
            <w:pPr>
              <w:pStyle w:val="TAL"/>
            </w:pPr>
            <w:r w:rsidRPr="00614B7A">
              <w:t>2Rx</w:t>
            </w:r>
          </w:p>
          <w:p w14:paraId="11739043" w14:textId="77777777" w:rsidR="00A85D8A" w:rsidRPr="00614B7A" w:rsidRDefault="00A85D8A" w:rsidP="00BE3F9E">
            <w:pPr>
              <w:pStyle w:val="TAL"/>
            </w:pPr>
            <w:r w:rsidRPr="00614B7A">
              <w:t>4Rx</w:t>
            </w:r>
          </w:p>
        </w:tc>
      </w:tr>
      <w:tr w:rsidR="00A85D8A" w:rsidRPr="00614B7A" w14:paraId="15080AB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49ADE3E5" w14:textId="77777777" w:rsidR="00A85D8A" w:rsidRPr="00614B7A" w:rsidRDefault="00A85D8A" w:rsidP="00BE3F9E">
            <w:pPr>
              <w:pStyle w:val="TAL"/>
            </w:pPr>
            <w:r w:rsidRPr="00614B7A">
              <w:t>4.3.2.2.3</w:t>
            </w:r>
          </w:p>
        </w:tc>
        <w:tc>
          <w:tcPr>
            <w:tcW w:w="4540" w:type="dxa"/>
            <w:tcBorders>
              <w:top w:val="single" w:sz="4" w:space="0" w:color="auto"/>
              <w:left w:val="single" w:sz="4" w:space="0" w:color="auto"/>
              <w:bottom w:val="single" w:sz="4" w:space="0" w:color="auto"/>
              <w:right w:val="single" w:sz="4" w:space="0" w:color="auto"/>
            </w:tcBorders>
          </w:tcPr>
          <w:p w14:paraId="2F0CB417" w14:textId="77777777" w:rsidR="00A85D8A" w:rsidRPr="00614B7A" w:rsidRDefault="00A85D8A" w:rsidP="00BE3F9E">
            <w:pPr>
              <w:pStyle w:val="TAL"/>
            </w:pPr>
            <w:r w:rsidRPr="00614B7A">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15659F6A" w14:textId="77777777" w:rsidR="00A85D8A" w:rsidRPr="00614B7A" w:rsidRDefault="00A85D8A" w:rsidP="00BE3F9E">
            <w:pPr>
              <w:pStyle w:val="TAC"/>
              <w:rPr>
                <w:rFonts w:eastAsia="SimSun"/>
                <w:lang w:eastAsia="zh-CN"/>
              </w:rPr>
            </w:pPr>
            <w:r w:rsidRPr="00614B7A">
              <w:rPr>
                <w:rFonts w:eastAsia="SimSun"/>
                <w:lang w:eastAsia="zh-CN"/>
              </w:rPr>
              <w:t>Rel-16</w:t>
            </w:r>
          </w:p>
        </w:tc>
        <w:tc>
          <w:tcPr>
            <w:tcW w:w="1139" w:type="dxa"/>
            <w:tcBorders>
              <w:top w:val="single" w:sz="4" w:space="0" w:color="auto"/>
              <w:left w:val="single" w:sz="4" w:space="0" w:color="auto"/>
              <w:bottom w:val="single" w:sz="4" w:space="0" w:color="auto"/>
              <w:right w:val="single" w:sz="4" w:space="0" w:color="auto"/>
            </w:tcBorders>
          </w:tcPr>
          <w:p w14:paraId="76A15CCD" w14:textId="77777777" w:rsidR="00A85D8A" w:rsidRPr="00614B7A" w:rsidRDefault="00A85D8A" w:rsidP="00BE3F9E">
            <w:pPr>
              <w:pStyle w:val="TAL"/>
              <w:rPr>
                <w:rFonts w:eastAsia="SimSun"/>
                <w:lang w:eastAsia="zh-CN"/>
              </w:rPr>
            </w:pPr>
            <w:r w:rsidRPr="00614B7A">
              <w:rPr>
                <w:rFonts w:eastAsia="SimSun"/>
                <w:lang w:eastAsia="zh-CN"/>
              </w:rPr>
              <w:t>C157</w:t>
            </w:r>
          </w:p>
        </w:tc>
        <w:tc>
          <w:tcPr>
            <w:tcW w:w="3106" w:type="dxa"/>
            <w:tcBorders>
              <w:top w:val="single" w:sz="4" w:space="0" w:color="auto"/>
              <w:left w:val="single" w:sz="4" w:space="0" w:color="auto"/>
              <w:bottom w:val="single" w:sz="4" w:space="0" w:color="auto"/>
              <w:right w:val="single" w:sz="4" w:space="0" w:color="auto"/>
            </w:tcBorders>
          </w:tcPr>
          <w:p w14:paraId="277226A0" w14:textId="77777777" w:rsidR="00A85D8A" w:rsidRPr="00614B7A" w:rsidRDefault="00A85D8A" w:rsidP="00BE3F9E">
            <w:pPr>
              <w:pStyle w:val="TAL"/>
              <w:rPr>
                <w:rFonts w:eastAsia="SimSun"/>
                <w:szCs w:val="18"/>
                <w:lang w:eastAsia="zh-CN"/>
              </w:rPr>
            </w:pPr>
            <w:r w:rsidRPr="00614B7A">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61408F3B" w14:textId="77777777" w:rsidR="00A85D8A" w:rsidRPr="00614B7A" w:rsidRDefault="00A85D8A" w:rsidP="00BE3F9E">
            <w:pPr>
              <w:pStyle w:val="TAL"/>
            </w:pPr>
            <w:r w:rsidRPr="00614B7A">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04C3B2BD" w14:textId="77777777" w:rsidR="00A85D8A" w:rsidRPr="00614B7A" w:rsidRDefault="00A85D8A" w:rsidP="00BE3F9E">
            <w:pPr>
              <w:pStyle w:val="TAL"/>
            </w:pPr>
            <w:r w:rsidRPr="00614B7A">
              <w:t>2Rx</w:t>
            </w:r>
          </w:p>
          <w:p w14:paraId="62ACAA24" w14:textId="77777777" w:rsidR="00A85D8A" w:rsidRPr="00614B7A" w:rsidRDefault="00A85D8A" w:rsidP="00BE3F9E">
            <w:pPr>
              <w:pStyle w:val="TAL"/>
            </w:pPr>
            <w:r w:rsidRPr="00614B7A">
              <w:t>4Rx</w:t>
            </w:r>
          </w:p>
        </w:tc>
      </w:tr>
      <w:tr w:rsidR="00A85D8A" w:rsidRPr="00614B7A" w14:paraId="696C0BF9"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70909819" w14:textId="77777777" w:rsidR="00A85D8A" w:rsidRPr="00614B7A" w:rsidRDefault="00A85D8A" w:rsidP="00BE3F9E">
            <w:pPr>
              <w:pStyle w:val="TAL"/>
            </w:pPr>
            <w:r w:rsidRPr="00614B7A">
              <w:t>4.3.2.2.4</w:t>
            </w:r>
          </w:p>
        </w:tc>
        <w:tc>
          <w:tcPr>
            <w:tcW w:w="4540" w:type="dxa"/>
            <w:tcBorders>
              <w:top w:val="single" w:sz="4" w:space="0" w:color="auto"/>
              <w:left w:val="single" w:sz="4" w:space="0" w:color="auto"/>
              <w:bottom w:val="single" w:sz="4" w:space="0" w:color="auto"/>
              <w:right w:val="single" w:sz="4" w:space="0" w:color="auto"/>
            </w:tcBorders>
          </w:tcPr>
          <w:p w14:paraId="7627F40F" w14:textId="77777777" w:rsidR="00A85D8A" w:rsidRPr="00614B7A" w:rsidRDefault="00A85D8A" w:rsidP="00BE3F9E">
            <w:pPr>
              <w:pStyle w:val="TAL"/>
            </w:pPr>
            <w:r w:rsidRPr="00614B7A">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5CAE2C0" w14:textId="77777777" w:rsidR="00A85D8A" w:rsidRPr="00614B7A" w:rsidRDefault="00A85D8A" w:rsidP="00BE3F9E">
            <w:pPr>
              <w:pStyle w:val="TAC"/>
              <w:rPr>
                <w:rFonts w:eastAsia="SimSun"/>
                <w:lang w:eastAsia="zh-CN"/>
              </w:rPr>
            </w:pPr>
            <w:r w:rsidRPr="00614B7A">
              <w:rPr>
                <w:rFonts w:eastAsia="SimSun"/>
                <w:lang w:eastAsia="zh-CN"/>
              </w:rPr>
              <w:t>Rel-16</w:t>
            </w:r>
          </w:p>
        </w:tc>
        <w:tc>
          <w:tcPr>
            <w:tcW w:w="1139" w:type="dxa"/>
            <w:tcBorders>
              <w:top w:val="single" w:sz="4" w:space="0" w:color="auto"/>
              <w:left w:val="single" w:sz="4" w:space="0" w:color="auto"/>
              <w:bottom w:val="single" w:sz="4" w:space="0" w:color="auto"/>
              <w:right w:val="single" w:sz="4" w:space="0" w:color="auto"/>
            </w:tcBorders>
          </w:tcPr>
          <w:p w14:paraId="0369D0F8" w14:textId="77777777" w:rsidR="00A85D8A" w:rsidRPr="00614B7A" w:rsidRDefault="00A85D8A" w:rsidP="00BE3F9E">
            <w:pPr>
              <w:pStyle w:val="TAL"/>
              <w:rPr>
                <w:rFonts w:eastAsia="SimSun"/>
                <w:lang w:eastAsia="zh-CN"/>
              </w:rPr>
            </w:pPr>
            <w:r w:rsidRPr="00614B7A">
              <w:rPr>
                <w:rFonts w:eastAsia="SimSun"/>
                <w:lang w:eastAsia="zh-CN"/>
              </w:rPr>
              <w:t>C158</w:t>
            </w:r>
          </w:p>
        </w:tc>
        <w:tc>
          <w:tcPr>
            <w:tcW w:w="3106" w:type="dxa"/>
            <w:tcBorders>
              <w:top w:val="single" w:sz="4" w:space="0" w:color="auto"/>
              <w:left w:val="single" w:sz="4" w:space="0" w:color="auto"/>
              <w:bottom w:val="single" w:sz="4" w:space="0" w:color="auto"/>
              <w:right w:val="single" w:sz="4" w:space="0" w:color="auto"/>
            </w:tcBorders>
          </w:tcPr>
          <w:p w14:paraId="0D827F42" w14:textId="77777777" w:rsidR="00A85D8A" w:rsidRPr="00614B7A" w:rsidRDefault="00A85D8A" w:rsidP="00BE3F9E">
            <w:pPr>
              <w:pStyle w:val="TAL"/>
              <w:rPr>
                <w:rFonts w:eastAsia="SimSun"/>
                <w:b/>
                <w:bCs/>
                <w:szCs w:val="18"/>
                <w:lang w:eastAsia="zh-CN"/>
              </w:rPr>
            </w:pPr>
            <w:r w:rsidRPr="00614B7A">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6258AD30" w14:textId="77777777" w:rsidR="00A85D8A" w:rsidRPr="00614B7A" w:rsidRDefault="00A85D8A" w:rsidP="00BE3F9E">
            <w:pPr>
              <w:pStyle w:val="TAL"/>
            </w:pPr>
            <w:r w:rsidRPr="00614B7A">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7EF8FCB3" w14:textId="77777777" w:rsidR="00A85D8A" w:rsidRPr="00614B7A" w:rsidRDefault="00A85D8A" w:rsidP="00BE3F9E">
            <w:pPr>
              <w:pStyle w:val="TAL"/>
            </w:pPr>
            <w:r w:rsidRPr="00614B7A">
              <w:t>2Rx</w:t>
            </w:r>
          </w:p>
          <w:p w14:paraId="31035F4E" w14:textId="77777777" w:rsidR="00A85D8A" w:rsidRPr="00614B7A" w:rsidRDefault="00A85D8A" w:rsidP="00BE3F9E">
            <w:pPr>
              <w:pStyle w:val="TAL"/>
            </w:pPr>
            <w:r w:rsidRPr="00614B7A">
              <w:t>4Rx</w:t>
            </w:r>
          </w:p>
        </w:tc>
      </w:tr>
      <w:tr w:rsidR="00A85D8A" w:rsidRPr="00614B7A" w14:paraId="3059EBD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1144B16" w14:textId="77777777" w:rsidR="00A85D8A" w:rsidRPr="00614B7A" w:rsidRDefault="00A85D8A" w:rsidP="00BE3F9E">
            <w:pPr>
              <w:pStyle w:val="TAL"/>
              <w:rPr>
                <w:b/>
                <w:bCs/>
                <w:lang w:eastAsia="zh-TW"/>
              </w:rPr>
            </w:pPr>
            <w:r w:rsidRPr="00614B7A">
              <w:rPr>
                <w:b/>
                <w:bCs/>
                <w:lang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2917FF5" w14:textId="77777777" w:rsidR="00A85D8A" w:rsidRPr="00614B7A" w:rsidRDefault="00A85D8A" w:rsidP="00BE3F9E">
            <w:pPr>
              <w:pStyle w:val="TAL"/>
              <w:rPr>
                <w:b/>
              </w:rPr>
            </w:pPr>
            <w:r w:rsidRPr="00614B7A">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E6A250"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4ED9567" w14:textId="77777777" w:rsidR="00A85D8A" w:rsidRPr="00614B7A" w:rsidRDefault="00A85D8A" w:rsidP="00BE3F9E">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19896F0E" w14:textId="77777777" w:rsidR="00A85D8A" w:rsidRPr="00614B7A" w:rsidRDefault="00A85D8A" w:rsidP="00BE3F9E">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8762F5F" w14:textId="77777777" w:rsidR="00A85D8A" w:rsidRPr="00614B7A"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9042DB2" w14:textId="77777777" w:rsidR="00A85D8A" w:rsidRPr="00614B7A" w:rsidRDefault="00A85D8A" w:rsidP="00BE3F9E">
            <w:pPr>
              <w:pStyle w:val="TAL"/>
              <w:rPr>
                <w:b/>
              </w:rPr>
            </w:pPr>
          </w:p>
        </w:tc>
      </w:tr>
      <w:tr w:rsidR="00A85D8A" w:rsidRPr="00614B7A" w14:paraId="0A1F4E1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4BA7433" w14:textId="77777777" w:rsidR="00A85D8A" w:rsidRPr="00614B7A" w:rsidRDefault="00A85D8A" w:rsidP="00BE3F9E">
            <w:pPr>
              <w:pStyle w:val="TAL"/>
              <w:rPr>
                <w:b/>
                <w:bCs/>
                <w:lang w:eastAsia="zh-TW"/>
              </w:rPr>
            </w:pPr>
            <w:r w:rsidRPr="00614B7A">
              <w:rPr>
                <w:b/>
                <w:bCs/>
                <w:lang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008861F" w14:textId="77777777" w:rsidR="00A85D8A" w:rsidRPr="00614B7A" w:rsidRDefault="00A85D8A" w:rsidP="00BE3F9E">
            <w:pPr>
              <w:pStyle w:val="TAL"/>
              <w:rPr>
                <w:b/>
              </w:rPr>
            </w:pPr>
            <w:r w:rsidRPr="00614B7A">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0E1293"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50EB7DE6" w14:textId="77777777" w:rsidR="00A85D8A" w:rsidRPr="00614B7A" w:rsidRDefault="00A85D8A" w:rsidP="00BE3F9E">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549C8A1" w14:textId="77777777" w:rsidR="00A85D8A" w:rsidRPr="00614B7A" w:rsidRDefault="00A85D8A" w:rsidP="00BE3F9E">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AA2ADCB" w14:textId="77777777" w:rsidR="00A85D8A" w:rsidRPr="00614B7A"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DF20E67" w14:textId="77777777" w:rsidR="00A85D8A" w:rsidRPr="00614B7A" w:rsidRDefault="00A85D8A" w:rsidP="00BE3F9E">
            <w:pPr>
              <w:pStyle w:val="TAL"/>
              <w:rPr>
                <w:b/>
              </w:rPr>
            </w:pPr>
          </w:p>
        </w:tc>
      </w:tr>
      <w:tr w:rsidR="00A85D8A" w:rsidRPr="00614B7A" w14:paraId="67B71F2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6E03F643" w14:textId="77777777" w:rsidR="00A85D8A" w:rsidRPr="00614B7A" w:rsidRDefault="00A85D8A" w:rsidP="00BE3F9E">
            <w:pPr>
              <w:pStyle w:val="TAL"/>
              <w:rPr>
                <w:bCs/>
              </w:rPr>
            </w:pPr>
            <w:r w:rsidRPr="00614B7A">
              <w:t>4.4.1.1</w:t>
            </w:r>
          </w:p>
        </w:tc>
        <w:tc>
          <w:tcPr>
            <w:tcW w:w="4540" w:type="dxa"/>
            <w:tcBorders>
              <w:top w:val="single" w:sz="4" w:space="0" w:color="auto"/>
              <w:left w:val="single" w:sz="4" w:space="0" w:color="auto"/>
              <w:bottom w:val="single" w:sz="4" w:space="0" w:color="auto"/>
              <w:right w:val="single" w:sz="4" w:space="0" w:color="auto"/>
            </w:tcBorders>
            <w:hideMark/>
          </w:tcPr>
          <w:p w14:paraId="290B58BC" w14:textId="77777777" w:rsidR="00A85D8A" w:rsidRPr="00614B7A" w:rsidRDefault="00A85D8A" w:rsidP="00BE3F9E">
            <w:pPr>
              <w:pStyle w:val="TAL"/>
            </w:pPr>
            <w:r w:rsidRPr="00614B7A">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3357E975"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4EA3FA14" w14:textId="77777777" w:rsidR="00A85D8A" w:rsidRPr="00614B7A" w:rsidRDefault="00A85D8A" w:rsidP="00BE3F9E">
            <w:pPr>
              <w:pStyle w:val="TAL"/>
            </w:pPr>
            <w:r w:rsidRPr="00614B7A">
              <w:t>C021</w:t>
            </w:r>
          </w:p>
        </w:tc>
        <w:tc>
          <w:tcPr>
            <w:tcW w:w="3106" w:type="dxa"/>
            <w:tcBorders>
              <w:top w:val="single" w:sz="4" w:space="0" w:color="auto"/>
              <w:left w:val="single" w:sz="4" w:space="0" w:color="auto"/>
              <w:bottom w:val="single" w:sz="4" w:space="0" w:color="auto"/>
              <w:right w:val="single" w:sz="4" w:space="0" w:color="auto"/>
            </w:tcBorders>
            <w:hideMark/>
          </w:tcPr>
          <w:p w14:paraId="03BDC389" w14:textId="77777777" w:rsidR="00A85D8A" w:rsidRPr="00614B7A" w:rsidRDefault="00A85D8A" w:rsidP="00BE3F9E">
            <w:pPr>
              <w:pStyle w:val="TAL"/>
            </w:pPr>
            <w:r w:rsidRPr="00614B7A">
              <w:rPr>
                <w:lang w:eastAsia="zh-CN"/>
              </w:rPr>
              <w:t>UEs supporting EN-DC</w:t>
            </w:r>
            <w:r w:rsidRPr="00614B7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2031253" w14:textId="77777777" w:rsidR="00A85D8A" w:rsidRPr="00614B7A"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AE2AC6D" w14:textId="77777777" w:rsidR="00A85D8A" w:rsidRPr="00614B7A" w:rsidRDefault="00A85D8A" w:rsidP="00BE3F9E">
            <w:pPr>
              <w:pStyle w:val="TAL"/>
            </w:pPr>
            <w:r w:rsidRPr="00614B7A">
              <w:t>2Rx</w:t>
            </w:r>
          </w:p>
          <w:p w14:paraId="14FDCD3B" w14:textId="77777777" w:rsidR="00A85D8A" w:rsidRPr="00614B7A" w:rsidRDefault="00A85D8A" w:rsidP="00BE3F9E">
            <w:pPr>
              <w:pStyle w:val="TAL"/>
            </w:pPr>
            <w:r w:rsidRPr="00614B7A">
              <w:t>4Rx</w:t>
            </w:r>
          </w:p>
        </w:tc>
      </w:tr>
      <w:tr w:rsidR="00A85D8A" w:rsidRPr="00614B7A" w14:paraId="12F4930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734243D" w14:textId="77777777" w:rsidR="00A85D8A" w:rsidRPr="00614B7A" w:rsidRDefault="00A85D8A" w:rsidP="00BE3F9E">
            <w:pPr>
              <w:pStyle w:val="TAL"/>
              <w:rPr>
                <w:b/>
                <w:lang w:eastAsia="zh-TW"/>
              </w:rPr>
            </w:pPr>
            <w:r w:rsidRPr="00614B7A">
              <w:rPr>
                <w:b/>
                <w:lang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65F3405" w14:textId="77777777" w:rsidR="00A85D8A" w:rsidRPr="00614B7A" w:rsidRDefault="00A85D8A" w:rsidP="00BE3F9E">
            <w:pPr>
              <w:pStyle w:val="TAL"/>
              <w:rPr>
                <w:b/>
              </w:rPr>
            </w:pPr>
            <w:r w:rsidRPr="00614B7A">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5B6109"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5A6591C" w14:textId="77777777" w:rsidR="00A85D8A" w:rsidRPr="00614B7A" w:rsidRDefault="00A85D8A" w:rsidP="00BE3F9E">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9B53B8B" w14:textId="77777777" w:rsidR="00A85D8A" w:rsidRPr="00614B7A"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8BA426D" w14:textId="77777777" w:rsidR="00A85D8A" w:rsidRPr="00614B7A"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C931E0C" w14:textId="77777777" w:rsidR="00A85D8A" w:rsidRPr="00614B7A" w:rsidRDefault="00A85D8A" w:rsidP="00BE3F9E">
            <w:pPr>
              <w:pStyle w:val="TAL"/>
              <w:rPr>
                <w:b/>
              </w:rPr>
            </w:pPr>
          </w:p>
        </w:tc>
      </w:tr>
      <w:tr w:rsidR="00A85D8A" w:rsidRPr="00614B7A" w14:paraId="43E2A82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BB8E66E" w14:textId="77777777" w:rsidR="00A85D8A" w:rsidRPr="00614B7A" w:rsidRDefault="00A85D8A" w:rsidP="00BE3F9E">
            <w:pPr>
              <w:pStyle w:val="TAL"/>
              <w:rPr>
                <w:b/>
                <w:lang w:eastAsia="zh-TW"/>
              </w:rPr>
            </w:pPr>
            <w:r w:rsidRPr="00614B7A">
              <w:rPr>
                <w:b/>
                <w:lang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F6CEBF8" w14:textId="77777777" w:rsidR="00A85D8A" w:rsidRPr="00614B7A" w:rsidRDefault="00A85D8A" w:rsidP="00BE3F9E">
            <w:pPr>
              <w:pStyle w:val="TAL"/>
              <w:rPr>
                <w:b/>
              </w:rPr>
            </w:pPr>
            <w:r w:rsidRPr="00614B7A">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A5530C"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416FD7EA" w14:textId="77777777" w:rsidR="00A85D8A" w:rsidRPr="00614B7A"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ABAFCB4" w14:textId="77777777" w:rsidR="00A85D8A" w:rsidRPr="00614B7A"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27D7747" w14:textId="77777777" w:rsidR="00A85D8A" w:rsidRPr="00614B7A"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255E297" w14:textId="77777777" w:rsidR="00A85D8A" w:rsidRPr="00614B7A" w:rsidRDefault="00A85D8A" w:rsidP="00BE3F9E">
            <w:pPr>
              <w:pStyle w:val="TAL"/>
              <w:rPr>
                <w:b/>
              </w:rPr>
            </w:pPr>
          </w:p>
        </w:tc>
      </w:tr>
      <w:tr w:rsidR="00A85D8A" w:rsidRPr="00614B7A" w14:paraId="5910026F"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695AA0B5" w14:textId="77777777" w:rsidR="00A85D8A" w:rsidRPr="00614B7A" w:rsidRDefault="00A85D8A" w:rsidP="00BE3F9E">
            <w:pPr>
              <w:pStyle w:val="TAL"/>
              <w:rPr>
                <w:lang w:eastAsia="zh-CN"/>
              </w:rPr>
            </w:pPr>
            <w:r w:rsidRPr="00614B7A">
              <w:t>4.4.3.1</w:t>
            </w:r>
          </w:p>
        </w:tc>
        <w:tc>
          <w:tcPr>
            <w:tcW w:w="4540" w:type="dxa"/>
            <w:tcBorders>
              <w:top w:val="single" w:sz="4" w:space="0" w:color="auto"/>
              <w:left w:val="single" w:sz="4" w:space="0" w:color="auto"/>
              <w:bottom w:val="single" w:sz="4" w:space="0" w:color="auto"/>
              <w:right w:val="single" w:sz="4" w:space="0" w:color="auto"/>
            </w:tcBorders>
            <w:hideMark/>
          </w:tcPr>
          <w:p w14:paraId="54D44234" w14:textId="77777777" w:rsidR="00A85D8A" w:rsidRPr="00614B7A" w:rsidRDefault="00A85D8A" w:rsidP="00BE3F9E">
            <w:pPr>
              <w:pStyle w:val="TAL"/>
            </w:pPr>
            <w:r w:rsidRPr="00614B7A">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6DFCA7CB"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10BE0DF6" w14:textId="77777777" w:rsidR="00A85D8A" w:rsidRPr="00614B7A" w:rsidRDefault="00A85D8A" w:rsidP="00BE3F9E">
            <w:pPr>
              <w:pStyle w:val="TAL"/>
              <w:rPr>
                <w:lang w:eastAsia="zh-CN"/>
              </w:rPr>
            </w:pPr>
            <w:r w:rsidRPr="00614B7A">
              <w:t>C021</w:t>
            </w:r>
          </w:p>
        </w:tc>
        <w:tc>
          <w:tcPr>
            <w:tcW w:w="3106" w:type="dxa"/>
            <w:tcBorders>
              <w:top w:val="single" w:sz="4" w:space="0" w:color="auto"/>
              <w:left w:val="single" w:sz="4" w:space="0" w:color="auto"/>
              <w:bottom w:val="single" w:sz="4" w:space="0" w:color="auto"/>
              <w:right w:val="single" w:sz="4" w:space="0" w:color="auto"/>
            </w:tcBorders>
            <w:hideMark/>
          </w:tcPr>
          <w:p w14:paraId="662A498B" w14:textId="77777777" w:rsidR="00A85D8A" w:rsidRPr="00614B7A" w:rsidRDefault="00A85D8A" w:rsidP="00BE3F9E">
            <w:pPr>
              <w:pStyle w:val="TAL"/>
              <w:rPr>
                <w:lang w:eastAsia="zh-CN"/>
              </w:rPr>
            </w:pPr>
            <w:r w:rsidRPr="00614B7A">
              <w:rPr>
                <w:lang w:eastAsia="zh-CN"/>
              </w:rPr>
              <w:t>UEs supporting EN-DC</w:t>
            </w:r>
            <w:r w:rsidRPr="00614B7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F5435A8"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C9B57E7" w14:textId="77777777" w:rsidR="00A85D8A" w:rsidRPr="00614B7A" w:rsidRDefault="00A85D8A" w:rsidP="00BE3F9E">
            <w:pPr>
              <w:pStyle w:val="TAL"/>
            </w:pPr>
            <w:r w:rsidRPr="00614B7A">
              <w:t>2Rx</w:t>
            </w:r>
          </w:p>
          <w:p w14:paraId="4E882C15" w14:textId="77777777" w:rsidR="00A85D8A" w:rsidRPr="00614B7A" w:rsidRDefault="00A85D8A" w:rsidP="00BE3F9E">
            <w:pPr>
              <w:pStyle w:val="TAL"/>
            </w:pPr>
            <w:r w:rsidRPr="00614B7A">
              <w:t>4Rx</w:t>
            </w:r>
          </w:p>
        </w:tc>
      </w:tr>
      <w:tr w:rsidR="00A85D8A" w:rsidRPr="00614B7A" w14:paraId="3BBCA617"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63A503D" w14:textId="77777777" w:rsidR="00A85D8A" w:rsidRPr="00614B7A" w:rsidRDefault="00A85D8A" w:rsidP="00BE3F9E">
            <w:pPr>
              <w:pStyle w:val="TAL"/>
              <w:rPr>
                <w:b/>
                <w:lang w:eastAsia="zh-TW"/>
              </w:rPr>
            </w:pPr>
            <w:r w:rsidRPr="00614B7A">
              <w:rPr>
                <w:b/>
                <w:lang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6250DED" w14:textId="77777777" w:rsidR="00A85D8A" w:rsidRPr="00614B7A" w:rsidRDefault="00A85D8A" w:rsidP="00BE3F9E">
            <w:pPr>
              <w:pStyle w:val="TAL"/>
              <w:rPr>
                <w:b/>
                <w:lang w:eastAsia="zh-CN"/>
              </w:rPr>
            </w:pPr>
            <w:r w:rsidRPr="00614B7A">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9407CE"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17FC20FC" w14:textId="77777777" w:rsidR="00A85D8A" w:rsidRPr="00614B7A"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3E8A3166" w14:textId="77777777" w:rsidR="00A85D8A" w:rsidRPr="00614B7A"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695E554" w14:textId="77777777" w:rsidR="00A85D8A" w:rsidRPr="00614B7A"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F8BA819" w14:textId="77777777" w:rsidR="00A85D8A" w:rsidRPr="00614B7A" w:rsidRDefault="00A85D8A" w:rsidP="00BE3F9E">
            <w:pPr>
              <w:pStyle w:val="TAL"/>
              <w:rPr>
                <w:b/>
              </w:rPr>
            </w:pPr>
          </w:p>
        </w:tc>
      </w:tr>
      <w:tr w:rsidR="00A85D8A" w:rsidRPr="00614B7A" w14:paraId="3E891466"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F3CA67B" w14:textId="77777777" w:rsidR="00A85D8A" w:rsidRPr="00614B7A" w:rsidRDefault="00A85D8A" w:rsidP="00BE3F9E">
            <w:pPr>
              <w:pStyle w:val="TAL"/>
              <w:rPr>
                <w:b/>
                <w:lang w:eastAsia="zh-TW"/>
              </w:rPr>
            </w:pPr>
            <w:r w:rsidRPr="00614B7A">
              <w:rPr>
                <w:b/>
                <w:lang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4CBACA0" w14:textId="77777777" w:rsidR="00A85D8A" w:rsidRPr="00614B7A" w:rsidRDefault="00A85D8A" w:rsidP="00BE3F9E">
            <w:pPr>
              <w:pStyle w:val="TAL"/>
              <w:rPr>
                <w:b/>
              </w:rPr>
            </w:pPr>
            <w:r w:rsidRPr="00614B7A">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AA5E33"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46ECAFD5" w14:textId="77777777" w:rsidR="00A85D8A" w:rsidRPr="00614B7A"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0122480A" w14:textId="77777777" w:rsidR="00A85D8A" w:rsidRPr="00614B7A"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B3249F4" w14:textId="77777777" w:rsidR="00A85D8A" w:rsidRPr="00614B7A"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34BD075" w14:textId="77777777" w:rsidR="00A85D8A" w:rsidRPr="00614B7A" w:rsidRDefault="00A85D8A" w:rsidP="00BE3F9E">
            <w:pPr>
              <w:pStyle w:val="TAL"/>
              <w:rPr>
                <w:b/>
              </w:rPr>
            </w:pPr>
          </w:p>
        </w:tc>
      </w:tr>
      <w:tr w:rsidR="00A85D8A" w:rsidRPr="00614B7A" w14:paraId="1D1EB667"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2BE060E7" w14:textId="77777777" w:rsidR="00A85D8A" w:rsidRPr="00614B7A" w:rsidRDefault="00A85D8A" w:rsidP="00BE3F9E">
            <w:pPr>
              <w:pStyle w:val="TAL"/>
              <w:rPr>
                <w:lang w:eastAsia="zh-CN"/>
              </w:rPr>
            </w:pPr>
            <w:r w:rsidRPr="00614B7A">
              <w:t>4.5.1.1</w:t>
            </w:r>
          </w:p>
        </w:tc>
        <w:tc>
          <w:tcPr>
            <w:tcW w:w="4540" w:type="dxa"/>
            <w:tcBorders>
              <w:top w:val="single" w:sz="4" w:space="0" w:color="auto"/>
              <w:left w:val="single" w:sz="4" w:space="0" w:color="auto"/>
              <w:bottom w:val="single" w:sz="4" w:space="0" w:color="auto"/>
              <w:right w:val="single" w:sz="4" w:space="0" w:color="auto"/>
            </w:tcBorders>
            <w:hideMark/>
          </w:tcPr>
          <w:p w14:paraId="59F23B35" w14:textId="77777777" w:rsidR="00A85D8A" w:rsidRPr="00614B7A" w:rsidRDefault="00A85D8A" w:rsidP="00BE3F9E">
            <w:pPr>
              <w:pStyle w:val="TAL"/>
              <w:rPr>
                <w:lang w:eastAsia="zh-CN"/>
              </w:rPr>
            </w:pPr>
            <w:r w:rsidRPr="00614B7A">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CD6506C"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04D815DB" w14:textId="77777777" w:rsidR="00A85D8A" w:rsidRPr="00614B7A" w:rsidRDefault="00A85D8A" w:rsidP="00BE3F9E">
            <w:pPr>
              <w:pStyle w:val="TAL"/>
              <w:rPr>
                <w:lang w:eastAsia="zh-CN"/>
              </w:rPr>
            </w:pPr>
            <w:r w:rsidRPr="00614B7A">
              <w:t>C021</w:t>
            </w:r>
          </w:p>
        </w:tc>
        <w:tc>
          <w:tcPr>
            <w:tcW w:w="3106" w:type="dxa"/>
            <w:tcBorders>
              <w:top w:val="single" w:sz="4" w:space="0" w:color="auto"/>
              <w:left w:val="single" w:sz="4" w:space="0" w:color="auto"/>
              <w:bottom w:val="single" w:sz="4" w:space="0" w:color="auto"/>
              <w:right w:val="single" w:sz="4" w:space="0" w:color="auto"/>
            </w:tcBorders>
            <w:hideMark/>
          </w:tcPr>
          <w:p w14:paraId="70CB2522" w14:textId="77777777" w:rsidR="00A85D8A" w:rsidRPr="00614B7A" w:rsidRDefault="00A85D8A" w:rsidP="00BE3F9E">
            <w:pPr>
              <w:pStyle w:val="TAL"/>
              <w:rPr>
                <w:lang w:eastAsia="zh-CN"/>
              </w:rPr>
            </w:pPr>
            <w:r w:rsidRPr="00614B7A">
              <w:rPr>
                <w:lang w:eastAsia="zh-CN"/>
              </w:rPr>
              <w:t>UEs supporting EN-DC</w:t>
            </w:r>
            <w:r w:rsidRPr="00614B7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C5C7A7E"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2D41867" w14:textId="77777777" w:rsidR="00A85D8A" w:rsidRPr="00614B7A" w:rsidRDefault="00A85D8A" w:rsidP="00BE3F9E">
            <w:pPr>
              <w:pStyle w:val="TAL"/>
            </w:pPr>
            <w:r w:rsidRPr="00614B7A">
              <w:t>2Rx</w:t>
            </w:r>
          </w:p>
          <w:p w14:paraId="5DB8FF15" w14:textId="77777777" w:rsidR="00A85D8A" w:rsidRPr="00614B7A" w:rsidRDefault="00A85D8A" w:rsidP="00BE3F9E">
            <w:pPr>
              <w:pStyle w:val="TAL"/>
            </w:pPr>
            <w:r w:rsidRPr="00614B7A">
              <w:t>4Rx</w:t>
            </w:r>
          </w:p>
        </w:tc>
      </w:tr>
      <w:tr w:rsidR="00A85D8A" w:rsidRPr="00614B7A" w14:paraId="65284F6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E4844DE" w14:textId="77777777" w:rsidR="00A85D8A" w:rsidRPr="00614B7A" w:rsidRDefault="00A85D8A" w:rsidP="00BE3F9E">
            <w:pPr>
              <w:pStyle w:val="TAL"/>
              <w:rPr>
                <w:lang w:eastAsia="zh-CN"/>
              </w:rPr>
            </w:pPr>
            <w:r w:rsidRPr="00614B7A">
              <w:t>4.5.1.2</w:t>
            </w:r>
          </w:p>
        </w:tc>
        <w:tc>
          <w:tcPr>
            <w:tcW w:w="4540" w:type="dxa"/>
            <w:tcBorders>
              <w:top w:val="single" w:sz="4" w:space="0" w:color="auto"/>
              <w:left w:val="single" w:sz="4" w:space="0" w:color="auto"/>
              <w:bottom w:val="single" w:sz="4" w:space="0" w:color="auto"/>
              <w:right w:val="single" w:sz="4" w:space="0" w:color="auto"/>
            </w:tcBorders>
            <w:hideMark/>
          </w:tcPr>
          <w:p w14:paraId="7586BC02" w14:textId="77777777" w:rsidR="00A85D8A" w:rsidRPr="00614B7A" w:rsidRDefault="00A85D8A" w:rsidP="00BE3F9E">
            <w:pPr>
              <w:pStyle w:val="TAL"/>
              <w:rPr>
                <w:lang w:eastAsia="zh-CN"/>
              </w:rPr>
            </w:pPr>
            <w:r w:rsidRPr="00614B7A">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CE77DE1" w14:textId="77777777" w:rsidR="00A85D8A" w:rsidRPr="00614B7A" w:rsidRDefault="00A85D8A" w:rsidP="00BE3F9E">
            <w:pPr>
              <w:pStyle w:val="TAC"/>
              <w:rPr>
                <w:rFonts w:eastAsia="SimSun"/>
              </w:rPr>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67D502F8" w14:textId="77777777" w:rsidR="00A85D8A" w:rsidRPr="00614B7A" w:rsidRDefault="00A85D8A" w:rsidP="00BE3F9E">
            <w:pPr>
              <w:pStyle w:val="TAL"/>
              <w:rPr>
                <w:rFonts w:eastAsia="SimSun"/>
                <w:lang w:eastAsia="zh-CN"/>
              </w:rPr>
            </w:pPr>
            <w:r w:rsidRPr="00614B7A">
              <w:t>C021</w:t>
            </w:r>
          </w:p>
        </w:tc>
        <w:tc>
          <w:tcPr>
            <w:tcW w:w="3106" w:type="dxa"/>
            <w:tcBorders>
              <w:top w:val="single" w:sz="4" w:space="0" w:color="auto"/>
              <w:left w:val="single" w:sz="4" w:space="0" w:color="auto"/>
              <w:bottom w:val="single" w:sz="4" w:space="0" w:color="auto"/>
              <w:right w:val="single" w:sz="4" w:space="0" w:color="auto"/>
            </w:tcBorders>
            <w:hideMark/>
          </w:tcPr>
          <w:p w14:paraId="71DFC2F3" w14:textId="77777777" w:rsidR="00A85D8A" w:rsidRPr="00614B7A" w:rsidRDefault="00A85D8A" w:rsidP="00BE3F9E">
            <w:pPr>
              <w:pStyle w:val="TAL"/>
              <w:rPr>
                <w:rFonts w:eastAsia="SimSun"/>
                <w:lang w:eastAsia="zh-CN"/>
              </w:rPr>
            </w:pPr>
            <w:r w:rsidRPr="00614B7A">
              <w:rPr>
                <w:lang w:eastAsia="zh-CN"/>
              </w:rPr>
              <w:t>UEs supporting EN-DC</w:t>
            </w:r>
            <w:r w:rsidRPr="00614B7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046E2D5" w14:textId="77777777" w:rsidR="00A85D8A" w:rsidRPr="00614B7A" w:rsidRDefault="00A85D8A" w:rsidP="00BE3F9E">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A78D747" w14:textId="77777777" w:rsidR="00A85D8A" w:rsidRPr="00614B7A" w:rsidRDefault="00A85D8A" w:rsidP="00BE3F9E">
            <w:pPr>
              <w:pStyle w:val="TAL"/>
            </w:pPr>
            <w:r w:rsidRPr="00614B7A">
              <w:t>2Rx</w:t>
            </w:r>
          </w:p>
          <w:p w14:paraId="78E786B9" w14:textId="77777777" w:rsidR="00A85D8A" w:rsidRPr="00614B7A" w:rsidRDefault="00A85D8A" w:rsidP="00BE3F9E">
            <w:pPr>
              <w:pStyle w:val="TAL"/>
            </w:pPr>
            <w:r w:rsidRPr="00614B7A">
              <w:t>4Rx</w:t>
            </w:r>
          </w:p>
        </w:tc>
      </w:tr>
      <w:tr w:rsidR="00A85D8A" w:rsidRPr="00614B7A" w14:paraId="7F85BB84"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567C2246" w14:textId="77777777" w:rsidR="00A85D8A" w:rsidRPr="00614B7A" w:rsidRDefault="00A85D8A" w:rsidP="00BE3F9E">
            <w:pPr>
              <w:pStyle w:val="TAL"/>
              <w:rPr>
                <w:lang w:eastAsia="zh-CN"/>
              </w:rPr>
            </w:pPr>
            <w:r w:rsidRPr="00614B7A">
              <w:t>4.5.1.3</w:t>
            </w:r>
          </w:p>
        </w:tc>
        <w:tc>
          <w:tcPr>
            <w:tcW w:w="4540" w:type="dxa"/>
            <w:tcBorders>
              <w:top w:val="single" w:sz="4" w:space="0" w:color="auto"/>
              <w:left w:val="single" w:sz="4" w:space="0" w:color="auto"/>
              <w:bottom w:val="single" w:sz="4" w:space="0" w:color="auto"/>
              <w:right w:val="single" w:sz="4" w:space="0" w:color="auto"/>
            </w:tcBorders>
            <w:hideMark/>
          </w:tcPr>
          <w:p w14:paraId="733BC62C" w14:textId="77777777" w:rsidR="00A85D8A" w:rsidRPr="00614B7A" w:rsidRDefault="00A85D8A" w:rsidP="00BE3F9E">
            <w:pPr>
              <w:pStyle w:val="TAL"/>
              <w:rPr>
                <w:lang w:eastAsia="zh-CN"/>
              </w:rPr>
            </w:pPr>
            <w:r w:rsidRPr="00614B7A">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72E71A8" w14:textId="77777777" w:rsidR="00A85D8A" w:rsidRPr="00614B7A" w:rsidRDefault="00A85D8A" w:rsidP="00BE3F9E">
            <w:pPr>
              <w:pStyle w:val="TAC"/>
              <w:rPr>
                <w:rFonts w:eastAsia="SimSun"/>
              </w:rPr>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2BCB149F" w14:textId="77777777" w:rsidR="00A85D8A" w:rsidRPr="00614B7A" w:rsidRDefault="00A85D8A" w:rsidP="00BE3F9E">
            <w:pPr>
              <w:pStyle w:val="TAL"/>
              <w:rPr>
                <w:rFonts w:eastAsia="SimSun"/>
                <w:lang w:eastAsia="zh-CN"/>
              </w:rPr>
            </w:pPr>
            <w:r w:rsidRPr="00614B7A">
              <w:t>C021a</w:t>
            </w:r>
          </w:p>
        </w:tc>
        <w:tc>
          <w:tcPr>
            <w:tcW w:w="3106" w:type="dxa"/>
            <w:tcBorders>
              <w:top w:val="single" w:sz="4" w:space="0" w:color="auto"/>
              <w:left w:val="single" w:sz="4" w:space="0" w:color="auto"/>
              <w:bottom w:val="single" w:sz="4" w:space="0" w:color="auto"/>
              <w:right w:val="single" w:sz="4" w:space="0" w:color="auto"/>
            </w:tcBorders>
            <w:hideMark/>
          </w:tcPr>
          <w:p w14:paraId="28E2E264" w14:textId="77777777" w:rsidR="00A85D8A" w:rsidRPr="00614B7A" w:rsidRDefault="00A85D8A" w:rsidP="00BE3F9E">
            <w:pPr>
              <w:pStyle w:val="TAL"/>
              <w:rPr>
                <w:rFonts w:eastAsia="SimSun"/>
                <w:lang w:eastAsia="zh-CN"/>
              </w:rPr>
            </w:pPr>
            <w:r w:rsidRPr="00614B7A">
              <w:rPr>
                <w:lang w:eastAsia="zh-CN"/>
              </w:rPr>
              <w:t>UEs supporting EN-DC</w:t>
            </w:r>
            <w:r w:rsidRPr="00614B7A">
              <w:rPr>
                <w:rFonts w:eastAsia="SimSun"/>
                <w:lang w:eastAsia="zh-CN"/>
              </w:rPr>
              <w:t xml:space="preserve"> FR1</w:t>
            </w:r>
            <w:r w:rsidRPr="00614B7A">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313ECDF" w14:textId="77777777" w:rsidR="00A85D8A" w:rsidRPr="00614B7A" w:rsidRDefault="00A85D8A" w:rsidP="00BE3F9E">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E72F8FC" w14:textId="77777777" w:rsidR="00A85D8A" w:rsidRPr="00614B7A" w:rsidRDefault="00A85D8A" w:rsidP="00BE3F9E">
            <w:pPr>
              <w:pStyle w:val="TAL"/>
            </w:pPr>
            <w:r w:rsidRPr="00614B7A">
              <w:t>2Rx</w:t>
            </w:r>
          </w:p>
          <w:p w14:paraId="2BC6AA73" w14:textId="77777777" w:rsidR="00A85D8A" w:rsidRPr="00614B7A" w:rsidRDefault="00A85D8A" w:rsidP="00BE3F9E">
            <w:pPr>
              <w:pStyle w:val="TAL"/>
            </w:pPr>
            <w:r w:rsidRPr="00614B7A">
              <w:t>4Rx</w:t>
            </w:r>
          </w:p>
        </w:tc>
      </w:tr>
      <w:tr w:rsidR="00A85D8A" w:rsidRPr="00614B7A" w14:paraId="56DF9378"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877AA91" w14:textId="77777777" w:rsidR="00A85D8A" w:rsidRPr="00614B7A" w:rsidRDefault="00A85D8A" w:rsidP="00BE3F9E">
            <w:pPr>
              <w:pStyle w:val="TAL"/>
            </w:pPr>
            <w:r w:rsidRPr="00614B7A">
              <w:t>4.5.1.4</w:t>
            </w:r>
          </w:p>
        </w:tc>
        <w:tc>
          <w:tcPr>
            <w:tcW w:w="4540" w:type="dxa"/>
            <w:tcBorders>
              <w:top w:val="single" w:sz="4" w:space="0" w:color="auto"/>
              <w:left w:val="single" w:sz="4" w:space="0" w:color="auto"/>
              <w:bottom w:val="single" w:sz="4" w:space="0" w:color="auto"/>
              <w:right w:val="single" w:sz="4" w:space="0" w:color="auto"/>
            </w:tcBorders>
            <w:hideMark/>
          </w:tcPr>
          <w:p w14:paraId="31D76102" w14:textId="77777777" w:rsidR="00A85D8A" w:rsidRPr="00614B7A" w:rsidRDefault="00A85D8A" w:rsidP="00BE3F9E">
            <w:pPr>
              <w:pStyle w:val="TAL"/>
            </w:pPr>
            <w:r w:rsidRPr="00614B7A">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EB14585" w14:textId="77777777" w:rsidR="00A85D8A" w:rsidRPr="00614B7A" w:rsidRDefault="00A85D8A" w:rsidP="00BE3F9E">
            <w:pPr>
              <w:pStyle w:val="TAC"/>
              <w:rPr>
                <w:rFonts w:eastAsia="SimSun"/>
              </w:rPr>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61C4D735" w14:textId="77777777" w:rsidR="00A85D8A" w:rsidRPr="00614B7A" w:rsidRDefault="00A85D8A" w:rsidP="00BE3F9E">
            <w:pPr>
              <w:pStyle w:val="TAL"/>
              <w:rPr>
                <w:rFonts w:eastAsia="SimSun"/>
              </w:rPr>
            </w:pPr>
            <w:r w:rsidRPr="00614B7A">
              <w:t>C021a</w:t>
            </w:r>
          </w:p>
        </w:tc>
        <w:tc>
          <w:tcPr>
            <w:tcW w:w="3106" w:type="dxa"/>
            <w:tcBorders>
              <w:top w:val="single" w:sz="4" w:space="0" w:color="auto"/>
              <w:left w:val="single" w:sz="4" w:space="0" w:color="auto"/>
              <w:bottom w:val="single" w:sz="4" w:space="0" w:color="auto"/>
              <w:right w:val="single" w:sz="4" w:space="0" w:color="auto"/>
            </w:tcBorders>
            <w:hideMark/>
          </w:tcPr>
          <w:p w14:paraId="5780E890" w14:textId="77777777" w:rsidR="00A85D8A" w:rsidRPr="00614B7A" w:rsidRDefault="00A85D8A" w:rsidP="00BE3F9E">
            <w:pPr>
              <w:pStyle w:val="TAL"/>
              <w:rPr>
                <w:rFonts w:eastAsia="SimSun"/>
              </w:rPr>
            </w:pPr>
            <w:r w:rsidRPr="00614B7A">
              <w:rPr>
                <w:lang w:eastAsia="zh-CN"/>
              </w:rPr>
              <w:t>UEs supporting EN-DC</w:t>
            </w:r>
            <w:r w:rsidRPr="00614B7A">
              <w:rPr>
                <w:rFonts w:eastAsia="SimSun"/>
                <w:lang w:eastAsia="zh-CN"/>
              </w:rPr>
              <w:t xml:space="preserve"> FR1</w:t>
            </w:r>
            <w:r w:rsidRPr="00614B7A">
              <w:rPr>
                <w:rFonts w:ascii="Times New Roman" w:hAnsi="Times New Roman"/>
                <w:lang w:eastAsia="zh-CN"/>
              </w:rPr>
              <w:t xml:space="preserve"> </w:t>
            </w:r>
            <w:r w:rsidRPr="00614B7A">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0766D420" w14:textId="77777777" w:rsidR="00A85D8A" w:rsidRPr="00614B7A" w:rsidRDefault="00A85D8A" w:rsidP="00BE3F9E">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0EE4941D" w14:textId="77777777" w:rsidR="00A85D8A" w:rsidRPr="00614B7A" w:rsidRDefault="00A85D8A" w:rsidP="00BE3F9E">
            <w:pPr>
              <w:pStyle w:val="TAL"/>
            </w:pPr>
            <w:r w:rsidRPr="00614B7A">
              <w:t>2Rx</w:t>
            </w:r>
          </w:p>
          <w:p w14:paraId="7212D0C2" w14:textId="77777777" w:rsidR="00A85D8A" w:rsidRPr="00614B7A" w:rsidRDefault="00A85D8A" w:rsidP="00BE3F9E">
            <w:pPr>
              <w:pStyle w:val="TAL"/>
            </w:pPr>
            <w:r w:rsidRPr="00614B7A">
              <w:t>4Rx</w:t>
            </w:r>
          </w:p>
        </w:tc>
      </w:tr>
      <w:tr w:rsidR="00A85D8A" w:rsidRPr="00614B7A" w14:paraId="78FD3208"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5A293922" w14:textId="77777777" w:rsidR="00A85D8A" w:rsidRPr="00614B7A" w:rsidRDefault="00A85D8A" w:rsidP="00BE3F9E">
            <w:pPr>
              <w:pStyle w:val="TAL"/>
            </w:pPr>
            <w:r w:rsidRPr="00614B7A">
              <w:t>4.5.1.5</w:t>
            </w:r>
          </w:p>
        </w:tc>
        <w:tc>
          <w:tcPr>
            <w:tcW w:w="4540" w:type="dxa"/>
            <w:tcBorders>
              <w:top w:val="single" w:sz="4" w:space="0" w:color="auto"/>
              <w:left w:val="single" w:sz="4" w:space="0" w:color="auto"/>
              <w:bottom w:val="single" w:sz="4" w:space="0" w:color="auto"/>
              <w:right w:val="single" w:sz="4" w:space="0" w:color="auto"/>
            </w:tcBorders>
            <w:hideMark/>
          </w:tcPr>
          <w:p w14:paraId="7A81C5AF" w14:textId="77777777" w:rsidR="00A85D8A" w:rsidRPr="00614B7A" w:rsidRDefault="00A85D8A" w:rsidP="00BE3F9E">
            <w:pPr>
              <w:pStyle w:val="TAL"/>
            </w:pPr>
            <w:r w:rsidRPr="00614B7A">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F89BFD6"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429158EC" w14:textId="77777777" w:rsidR="00A85D8A" w:rsidRPr="00614B7A" w:rsidRDefault="00A85D8A" w:rsidP="00BE3F9E">
            <w:pPr>
              <w:pStyle w:val="TAL"/>
            </w:pPr>
            <w:r w:rsidRPr="00614B7A">
              <w:t>C038</w:t>
            </w:r>
          </w:p>
        </w:tc>
        <w:tc>
          <w:tcPr>
            <w:tcW w:w="3106" w:type="dxa"/>
            <w:tcBorders>
              <w:top w:val="single" w:sz="4" w:space="0" w:color="auto"/>
              <w:left w:val="single" w:sz="4" w:space="0" w:color="auto"/>
              <w:bottom w:val="single" w:sz="4" w:space="0" w:color="auto"/>
              <w:right w:val="single" w:sz="4" w:space="0" w:color="auto"/>
            </w:tcBorders>
            <w:hideMark/>
          </w:tcPr>
          <w:p w14:paraId="5D0D29F4" w14:textId="77777777" w:rsidR="00A85D8A" w:rsidRPr="00614B7A" w:rsidRDefault="00A85D8A" w:rsidP="00BE3F9E">
            <w:pPr>
              <w:pStyle w:val="TAL"/>
            </w:pPr>
            <w:r w:rsidRPr="00614B7A">
              <w:rPr>
                <w:lang w:eastAsia="zh-CN"/>
              </w:rPr>
              <w:t>UEs supporting EN-DC</w:t>
            </w:r>
            <w:r w:rsidRPr="00614B7A">
              <w:rPr>
                <w:rFonts w:eastAsia="SimSun"/>
                <w:lang w:eastAsia="zh-CN"/>
              </w:rPr>
              <w:t xml:space="preserve"> FR1 and </w:t>
            </w:r>
            <w:r w:rsidRPr="00614B7A">
              <w:t>CSI-RS-based RLM</w:t>
            </w:r>
          </w:p>
        </w:tc>
        <w:tc>
          <w:tcPr>
            <w:tcW w:w="2191" w:type="dxa"/>
            <w:tcBorders>
              <w:top w:val="single" w:sz="4" w:space="0" w:color="auto"/>
              <w:left w:val="single" w:sz="4" w:space="0" w:color="auto"/>
              <w:bottom w:val="single" w:sz="4" w:space="0" w:color="auto"/>
              <w:right w:val="single" w:sz="4" w:space="0" w:color="auto"/>
            </w:tcBorders>
          </w:tcPr>
          <w:p w14:paraId="5D0F55C6" w14:textId="77777777" w:rsidR="00A85D8A" w:rsidRPr="00614B7A"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05A687E" w14:textId="77777777" w:rsidR="00A85D8A" w:rsidRPr="00614B7A" w:rsidRDefault="00A85D8A" w:rsidP="00BE3F9E">
            <w:pPr>
              <w:pStyle w:val="TAL"/>
            </w:pPr>
            <w:r w:rsidRPr="00614B7A">
              <w:t>2Rx</w:t>
            </w:r>
          </w:p>
          <w:p w14:paraId="17678244" w14:textId="77777777" w:rsidR="00A85D8A" w:rsidRPr="00614B7A" w:rsidRDefault="00A85D8A" w:rsidP="00BE3F9E">
            <w:pPr>
              <w:pStyle w:val="TAL"/>
              <w:rPr>
                <w:lang w:eastAsia="ko-KR"/>
              </w:rPr>
            </w:pPr>
            <w:r w:rsidRPr="00614B7A">
              <w:t>4Rx</w:t>
            </w:r>
          </w:p>
        </w:tc>
      </w:tr>
      <w:tr w:rsidR="00A85D8A" w:rsidRPr="00614B7A" w14:paraId="21B1B80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24755A1D" w14:textId="77777777" w:rsidR="00A85D8A" w:rsidRPr="00614B7A" w:rsidRDefault="00A85D8A" w:rsidP="00BE3F9E">
            <w:pPr>
              <w:pStyle w:val="TAL"/>
            </w:pPr>
            <w:r w:rsidRPr="00614B7A">
              <w:t>4.5.1.6</w:t>
            </w:r>
          </w:p>
        </w:tc>
        <w:tc>
          <w:tcPr>
            <w:tcW w:w="4540" w:type="dxa"/>
            <w:tcBorders>
              <w:top w:val="single" w:sz="4" w:space="0" w:color="auto"/>
              <w:left w:val="single" w:sz="4" w:space="0" w:color="auto"/>
              <w:bottom w:val="single" w:sz="4" w:space="0" w:color="auto"/>
              <w:right w:val="single" w:sz="4" w:space="0" w:color="auto"/>
            </w:tcBorders>
            <w:hideMark/>
          </w:tcPr>
          <w:p w14:paraId="450ED217" w14:textId="77777777" w:rsidR="00A85D8A" w:rsidRPr="00614B7A" w:rsidRDefault="00A85D8A" w:rsidP="00BE3F9E">
            <w:pPr>
              <w:pStyle w:val="TAL"/>
            </w:pPr>
            <w:r w:rsidRPr="00614B7A">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49EA81A"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35A3CEEE" w14:textId="77777777" w:rsidR="00A85D8A" w:rsidRPr="00614B7A" w:rsidRDefault="00A85D8A" w:rsidP="00BE3F9E">
            <w:pPr>
              <w:pStyle w:val="TAL"/>
            </w:pPr>
            <w:r w:rsidRPr="00614B7A">
              <w:t>C038</w:t>
            </w:r>
          </w:p>
        </w:tc>
        <w:tc>
          <w:tcPr>
            <w:tcW w:w="3106" w:type="dxa"/>
            <w:tcBorders>
              <w:top w:val="single" w:sz="4" w:space="0" w:color="auto"/>
              <w:left w:val="single" w:sz="4" w:space="0" w:color="auto"/>
              <w:bottom w:val="single" w:sz="4" w:space="0" w:color="auto"/>
              <w:right w:val="single" w:sz="4" w:space="0" w:color="auto"/>
            </w:tcBorders>
            <w:hideMark/>
          </w:tcPr>
          <w:p w14:paraId="68463FFF" w14:textId="77777777" w:rsidR="00A85D8A" w:rsidRPr="00614B7A" w:rsidRDefault="00A85D8A" w:rsidP="00BE3F9E">
            <w:pPr>
              <w:pStyle w:val="TAL"/>
            </w:pPr>
            <w:r w:rsidRPr="00614B7A">
              <w:rPr>
                <w:lang w:eastAsia="zh-CN"/>
              </w:rPr>
              <w:t>UEs supporting EN-DC</w:t>
            </w:r>
            <w:r w:rsidRPr="00614B7A">
              <w:rPr>
                <w:rFonts w:eastAsia="SimSun"/>
                <w:lang w:eastAsia="zh-CN"/>
              </w:rPr>
              <w:t xml:space="preserve"> FR1 and </w:t>
            </w:r>
            <w:r w:rsidRPr="00614B7A">
              <w:t>CSI-RS-based RLM</w:t>
            </w:r>
          </w:p>
        </w:tc>
        <w:tc>
          <w:tcPr>
            <w:tcW w:w="2191" w:type="dxa"/>
            <w:tcBorders>
              <w:top w:val="single" w:sz="4" w:space="0" w:color="auto"/>
              <w:left w:val="single" w:sz="4" w:space="0" w:color="auto"/>
              <w:bottom w:val="single" w:sz="4" w:space="0" w:color="auto"/>
              <w:right w:val="single" w:sz="4" w:space="0" w:color="auto"/>
            </w:tcBorders>
          </w:tcPr>
          <w:p w14:paraId="6A121B09" w14:textId="77777777" w:rsidR="00A85D8A" w:rsidRPr="00614B7A"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3A41CB5" w14:textId="77777777" w:rsidR="00A85D8A" w:rsidRPr="00614B7A" w:rsidRDefault="00A85D8A" w:rsidP="00BE3F9E">
            <w:pPr>
              <w:pStyle w:val="TAL"/>
            </w:pPr>
            <w:r w:rsidRPr="00614B7A">
              <w:t>2Rx</w:t>
            </w:r>
          </w:p>
          <w:p w14:paraId="59EE2FEF" w14:textId="77777777" w:rsidR="00A85D8A" w:rsidRPr="00614B7A" w:rsidRDefault="00A85D8A" w:rsidP="00BE3F9E">
            <w:pPr>
              <w:pStyle w:val="TAL"/>
              <w:rPr>
                <w:lang w:eastAsia="ko-KR"/>
              </w:rPr>
            </w:pPr>
            <w:r w:rsidRPr="00614B7A">
              <w:t>4Rx</w:t>
            </w:r>
          </w:p>
        </w:tc>
      </w:tr>
      <w:tr w:rsidR="00A85D8A" w:rsidRPr="00614B7A" w14:paraId="457ACCCF"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9EE5E21" w14:textId="77777777" w:rsidR="00A85D8A" w:rsidRPr="00614B7A" w:rsidRDefault="00A85D8A" w:rsidP="00BE3F9E">
            <w:pPr>
              <w:pStyle w:val="TAL"/>
            </w:pPr>
            <w:r w:rsidRPr="00614B7A">
              <w:t>4.5.1.7</w:t>
            </w:r>
          </w:p>
        </w:tc>
        <w:tc>
          <w:tcPr>
            <w:tcW w:w="4540" w:type="dxa"/>
            <w:tcBorders>
              <w:top w:val="single" w:sz="4" w:space="0" w:color="auto"/>
              <w:left w:val="single" w:sz="4" w:space="0" w:color="auto"/>
              <w:bottom w:val="single" w:sz="4" w:space="0" w:color="auto"/>
              <w:right w:val="single" w:sz="4" w:space="0" w:color="auto"/>
            </w:tcBorders>
            <w:hideMark/>
          </w:tcPr>
          <w:p w14:paraId="089DF38E" w14:textId="77777777" w:rsidR="00A85D8A" w:rsidRPr="00614B7A" w:rsidRDefault="00A85D8A" w:rsidP="00BE3F9E">
            <w:pPr>
              <w:pStyle w:val="TAL"/>
            </w:pPr>
            <w:r w:rsidRPr="00614B7A">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E9540B7"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2EE073D0" w14:textId="77777777" w:rsidR="00A85D8A" w:rsidRPr="00614B7A" w:rsidRDefault="00A85D8A" w:rsidP="00BE3F9E">
            <w:pPr>
              <w:pStyle w:val="TAL"/>
            </w:pPr>
            <w:r w:rsidRPr="00614B7A">
              <w:t>C038a</w:t>
            </w:r>
          </w:p>
        </w:tc>
        <w:tc>
          <w:tcPr>
            <w:tcW w:w="3106" w:type="dxa"/>
            <w:tcBorders>
              <w:top w:val="single" w:sz="4" w:space="0" w:color="auto"/>
              <w:left w:val="single" w:sz="4" w:space="0" w:color="auto"/>
              <w:bottom w:val="single" w:sz="4" w:space="0" w:color="auto"/>
              <w:right w:val="single" w:sz="4" w:space="0" w:color="auto"/>
            </w:tcBorders>
            <w:hideMark/>
          </w:tcPr>
          <w:p w14:paraId="73C7C967" w14:textId="77777777" w:rsidR="00A85D8A" w:rsidRPr="00614B7A" w:rsidRDefault="00A85D8A" w:rsidP="00BE3F9E">
            <w:pPr>
              <w:pStyle w:val="TAL"/>
            </w:pPr>
            <w:r w:rsidRPr="00614B7A">
              <w:rPr>
                <w:lang w:eastAsia="zh-CN"/>
              </w:rPr>
              <w:t>UEs supporting EN-DC</w:t>
            </w:r>
            <w:r w:rsidRPr="00614B7A">
              <w:rPr>
                <w:rFonts w:eastAsia="SimSun"/>
                <w:lang w:eastAsia="zh-CN"/>
              </w:rPr>
              <w:t xml:space="preserve"> FR1, </w:t>
            </w:r>
            <w:r w:rsidRPr="00614B7A">
              <w:t xml:space="preserve">CSI-RS-based RLM </w:t>
            </w:r>
            <w:r w:rsidRPr="00614B7A">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52866243" w14:textId="77777777" w:rsidR="00A85D8A" w:rsidRPr="00614B7A"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8748946" w14:textId="77777777" w:rsidR="00A85D8A" w:rsidRPr="00614B7A" w:rsidRDefault="00A85D8A" w:rsidP="00BE3F9E">
            <w:pPr>
              <w:pStyle w:val="TAL"/>
            </w:pPr>
            <w:r w:rsidRPr="00614B7A">
              <w:t>2Rx</w:t>
            </w:r>
          </w:p>
          <w:p w14:paraId="79C2E93D" w14:textId="77777777" w:rsidR="00A85D8A" w:rsidRPr="00614B7A" w:rsidRDefault="00A85D8A" w:rsidP="00BE3F9E">
            <w:pPr>
              <w:pStyle w:val="TAL"/>
              <w:rPr>
                <w:lang w:eastAsia="ko-KR"/>
              </w:rPr>
            </w:pPr>
            <w:r w:rsidRPr="00614B7A">
              <w:t>4Rx</w:t>
            </w:r>
          </w:p>
        </w:tc>
      </w:tr>
      <w:tr w:rsidR="00A85D8A" w:rsidRPr="00614B7A" w14:paraId="7B7E317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13100096" w14:textId="77777777" w:rsidR="00A85D8A" w:rsidRPr="00614B7A" w:rsidRDefault="00A85D8A" w:rsidP="00BE3F9E">
            <w:pPr>
              <w:pStyle w:val="TAL"/>
            </w:pPr>
            <w:r w:rsidRPr="00614B7A">
              <w:lastRenderedPageBreak/>
              <w:t>4.5.1.8</w:t>
            </w:r>
          </w:p>
        </w:tc>
        <w:tc>
          <w:tcPr>
            <w:tcW w:w="4540" w:type="dxa"/>
            <w:tcBorders>
              <w:top w:val="single" w:sz="4" w:space="0" w:color="auto"/>
              <w:left w:val="single" w:sz="4" w:space="0" w:color="auto"/>
              <w:bottom w:val="single" w:sz="4" w:space="0" w:color="auto"/>
              <w:right w:val="single" w:sz="4" w:space="0" w:color="auto"/>
            </w:tcBorders>
            <w:hideMark/>
          </w:tcPr>
          <w:p w14:paraId="67F336BC" w14:textId="77777777" w:rsidR="00A85D8A" w:rsidRPr="00614B7A" w:rsidRDefault="00A85D8A" w:rsidP="00BE3F9E">
            <w:pPr>
              <w:pStyle w:val="TAL"/>
            </w:pPr>
            <w:r w:rsidRPr="00614B7A">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887A5A2"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06EA21CE" w14:textId="77777777" w:rsidR="00A85D8A" w:rsidRPr="00614B7A" w:rsidRDefault="00A85D8A" w:rsidP="00BE3F9E">
            <w:pPr>
              <w:pStyle w:val="TAL"/>
              <w:rPr>
                <w:lang w:eastAsia="zh-CN"/>
              </w:rPr>
            </w:pPr>
            <w:r w:rsidRPr="00614B7A">
              <w:t>C038a</w:t>
            </w:r>
          </w:p>
        </w:tc>
        <w:tc>
          <w:tcPr>
            <w:tcW w:w="3106" w:type="dxa"/>
            <w:tcBorders>
              <w:top w:val="single" w:sz="4" w:space="0" w:color="auto"/>
              <w:left w:val="single" w:sz="4" w:space="0" w:color="auto"/>
              <w:bottom w:val="single" w:sz="4" w:space="0" w:color="auto"/>
              <w:right w:val="single" w:sz="4" w:space="0" w:color="auto"/>
            </w:tcBorders>
            <w:hideMark/>
          </w:tcPr>
          <w:p w14:paraId="5F1F8951" w14:textId="77777777" w:rsidR="00A85D8A" w:rsidRPr="00614B7A" w:rsidRDefault="00A85D8A" w:rsidP="00BE3F9E">
            <w:pPr>
              <w:pStyle w:val="TAL"/>
              <w:rPr>
                <w:lang w:eastAsia="zh-CN"/>
              </w:rPr>
            </w:pPr>
            <w:r w:rsidRPr="00614B7A">
              <w:rPr>
                <w:lang w:eastAsia="zh-CN"/>
              </w:rPr>
              <w:t>UEs supporting EN-DC</w:t>
            </w:r>
            <w:r w:rsidRPr="00614B7A">
              <w:rPr>
                <w:rFonts w:eastAsia="SimSun"/>
                <w:lang w:eastAsia="zh-CN"/>
              </w:rPr>
              <w:t xml:space="preserve"> FR1, </w:t>
            </w:r>
            <w:r w:rsidRPr="00614B7A">
              <w:t xml:space="preserve">CSI-RS-based RLM </w:t>
            </w:r>
            <w:r w:rsidRPr="00614B7A">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57E3CC14"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9190B6F" w14:textId="77777777" w:rsidR="00A85D8A" w:rsidRPr="00614B7A" w:rsidRDefault="00A85D8A" w:rsidP="00BE3F9E">
            <w:pPr>
              <w:pStyle w:val="TAL"/>
            </w:pPr>
            <w:r w:rsidRPr="00614B7A">
              <w:t>2Rx</w:t>
            </w:r>
          </w:p>
          <w:p w14:paraId="30D877F1" w14:textId="77777777" w:rsidR="00A85D8A" w:rsidRPr="00614B7A" w:rsidRDefault="00A85D8A" w:rsidP="00BE3F9E">
            <w:pPr>
              <w:pStyle w:val="TAL"/>
              <w:rPr>
                <w:lang w:eastAsia="ko-KR"/>
              </w:rPr>
            </w:pPr>
            <w:r w:rsidRPr="00614B7A">
              <w:t>4Rx</w:t>
            </w:r>
          </w:p>
        </w:tc>
      </w:tr>
      <w:tr w:rsidR="00A85D8A" w:rsidRPr="00614B7A" w14:paraId="057F900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33D798E" w14:textId="77777777" w:rsidR="00A85D8A" w:rsidRPr="00614B7A" w:rsidRDefault="00A85D8A" w:rsidP="00BE3F9E">
            <w:pPr>
              <w:pStyle w:val="TAL"/>
              <w:rPr>
                <w:b/>
                <w:lang w:eastAsia="zh-TW"/>
              </w:rPr>
            </w:pPr>
            <w:r w:rsidRPr="00614B7A">
              <w:rPr>
                <w:b/>
                <w:lang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86CFADA" w14:textId="77777777" w:rsidR="00A85D8A" w:rsidRPr="00614B7A" w:rsidRDefault="00A85D8A" w:rsidP="00BE3F9E">
            <w:pPr>
              <w:pStyle w:val="TAL"/>
              <w:rPr>
                <w:b/>
              </w:rPr>
            </w:pPr>
            <w:r w:rsidRPr="00614B7A">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E054DC"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42469B2" w14:textId="77777777" w:rsidR="00A85D8A" w:rsidRPr="00614B7A"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23F7891D" w14:textId="77777777" w:rsidR="00A85D8A" w:rsidRPr="00614B7A"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A53E0E5" w14:textId="77777777" w:rsidR="00A85D8A" w:rsidRPr="00614B7A"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EE79659" w14:textId="77777777" w:rsidR="00A85D8A" w:rsidRPr="00614B7A" w:rsidRDefault="00A85D8A" w:rsidP="00BE3F9E">
            <w:pPr>
              <w:pStyle w:val="TAL"/>
              <w:rPr>
                <w:b/>
              </w:rPr>
            </w:pPr>
          </w:p>
        </w:tc>
      </w:tr>
      <w:tr w:rsidR="00A85D8A" w:rsidRPr="00614B7A" w14:paraId="469D691F"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09C613A6" w14:textId="77777777" w:rsidR="00A85D8A" w:rsidRPr="00614B7A" w:rsidRDefault="00A85D8A" w:rsidP="00BE3F9E">
            <w:pPr>
              <w:pStyle w:val="TAL"/>
            </w:pPr>
            <w:r w:rsidRPr="00614B7A">
              <w:t>4.5.2.1</w:t>
            </w:r>
          </w:p>
        </w:tc>
        <w:tc>
          <w:tcPr>
            <w:tcW w:w="4540" w:type="dxa"/>
            <w:tcBorders>
              <w:top w:val="single" w:sz="4" w:space="0" w:color="auto"/>
              <w:left w:val="single" w:sz="4" w:space="0" w:color="auto"/>
              <w:bottom w:val="single" w:sz="4" w:space="0" w:color="auto"/>
              <w:right w:val="single" w:sz="4" w:space="0" w:color="auto"/>
            </w:tcBorders>
            <w:hideMark/>
          </w:tcPr>
          <w:p w14:paraId="0EEC8161" w14:textId="77777777" w:rsidR="00A85D8A" w:rsidRPr="00614B7A" w:rsidRDefault="00A85D8A" w:rsidP="00BE3F9E">
            <w:pPr>
              <w:pStyle w:val="TAL"/>
            </w:pPr>
            <w:r w:rsidRPr="00614B7A">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22C10F3"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0F930249" w14:textId="77777777" w:rsidR="00A85D8A" w:rsidRPr="00614B7A" w:rsidRDefault="00A85D8A" w:rsidP="00BE3F9E">
            <w:pPr>
              <w:pStyle w:val="TAL"/>
              <w:rPr>
                <w:lang w:eastAsia="zh-CN"/>
              </w:rPr>
            </w:pPr>
            <w:r w:rsidRPr="00614B7A">
              <w:t>C021a</w:t>
            </w:r>
          </w:p>
        </w:tc>
        <w:tc>
          <w:tcPr>
            <w:tcW w:w="3106" w:type="dxa"/>
            <w:tcBorders>
              <w:top w:val="single" w:sz="4" w:space="0" w:color="auto"/>
              <w:left w:val="single" w:sz="4" w:space="0" w:color="auto"/>
              <w:bottom w:val="single" w:sz="4" w:space="0" w:color="auto"/>
              <w:right w:val="single" w:sz="4" w:space="0" w:color="auto"/>
            </w:tcBorders>
            <w:hideMark/>
          </w:tcPr>
          <w:p w14:paraId="15CB735A" w14:textId="77777777" w:rsidR="00A85D8A" w:rsidRPr="00614B7A" w:rsidRDefault="00A85D8A" w:rsidP="00BE3F9E">
            <w:pPr>
              <w:pStyle w:val="TAL"/>
              <w:rPr>
                <w:lang w:eastAsia="zh-CN"/>
              </w:rPr>
            </w:pPr>
            <w:r w:rsidRPr="00614B7A">
              <w:rPr>
                <w:lang w:eastAsia="zh-CN"/>
              </w:rPr>
              <w:t>UEs supporting EN-DC</w:t>
            </w:r>
            <w:r w:rsidRPr="00614B7A">
              <w:rPr>
                <w:rFonts w:eastAsia="SimSun"/>
                <w:lang w:eastAsia="zh-CN"/>
              </w:rPr>
              <w:t xml:space="preserve"> FR1 </w:t>
            </w:r>
            <w:r w:rsidRPr="00614B7A">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9150C74"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78B7FED" w14:textId="77777777" w:rsidR="00A85D8A" w:rsidRPr="00614B7A" w:rsidRDefault="00A85D8A" w:rsidP="00BE3F9E">
            <w:pPr>
              <w:pStyle w:val="TAL"/>
            </w:pPr>
            <w:r w:rsidRPr="00614B7A">
              <w:t>2Rx</w:t>
            </w:r>
          </w:p>
          <w:p w14:paraId="3DB7935F" w14:textId="77777777" w:rsidR="00A85D8A" w:rsidRPr="00614B7A" w:rsidRDefault="00A85D8A" w:rsidP="00BE3F9E">
            <w:pPr>
              <w:pStyle w:val="TAL"/>
            </w:pPr>
            <w:r w:rsidRPr="00614B7A">
              <w:t>4Rx</w:t>
            </w:r>
          </w:p>
        </w:tc>
      </w:tr>
      <w:tr w:rsidR="00A85D8A" w:rsidRPr="00614B7A" w14:paraId="49FE5143"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1FD69A4A" w14:textId="77777777" w:rsidR="00A85D8A" w:rsidRPr="00614B7A" w:rsidRDefault="00A85D8A" w:rsidP="00BE3F9E">
            <w:pPr>
              <w:pStyle w:val="TAL"/>
            </w:pPr>
            <w:r w:rsidRPr="00614B7A">
              <w:t>4.5.2.2</w:t>
            </w:r>
          </w:p>
        </w:tc>
        <w:tc>
          <w:tcPr>
            <w:tcW w:w="4540" w:type="dxa"/>
            <w:tcBorders>
              <w:top w:val="single" w:sz="4" w:space="0" w:color="auto"/>
              <w:left w:val="single" w:sz="4" w:space="0" w:color="auto"/>
              <w:bottom w:val="single" w:sz="4" w:space="0" w:color="auto"/>
              <w:right w:val="single" w:sz="4" w:space="0" w:color="auto"/>
            </w:tcBorders>
            <w:hideMark/>
          </w:tcPr>
          <w:p w14:paraId="06E9BC10" w14:textId="77777777" w:rsidR="00A85D8A" w:rsidRPr="00614B7A" w:rsidRDefault="00A85D8A" w:rsidP="00BE3F9E">
            <w:pPr>
              <w:pStyle w:val="TAL"/>
            </w:pPr>
            <w:r w:rsidRPr="00614B7A">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FE0679C"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6EF3B58B" w14:textId="77777777" w:rsidR="00A85D8A" w:rsidRPr="00614B7A" w:rsidRDefault="00A85D8A" w:rsidP="00BE3F9E">
            <w:pPr>
              <w:pStyle w:val="TAL"/>
              <w:rPr>
                <w:lang w:eastAsia="zh-CN"/>
              </w:rPr>
            </w:pPr>
            <w:r w:rsidRPr="00614B7A">
              <w:t>C021a</w:t>
            </w:r>
          </w:p>
        </w:tc>
        <w:tc>
          <w:tcPr>
            <w:tcW w:w="3106" w:type="dxa"/>
            <w:tcBorders>
              <w:top w:val="single" w:sz="4" w:space="0" w:color="auto"/>
              <w:left w:val="single" w:sz="4" w:space="0" w:color="auto"/>
              <w:bottom w:val="single" w:sz="4" w:space="0" w:color="auto"/>
              <w:right w:val="single" w:sz="4" w:space="0" w:color="auto"/>
            </w:tcBorders>
            <w:hideMark/>
          </w:tcPr>
          <w:p w14:paraId="16888897" w14:textId="77777777" w:rsidR="00A85D8A" w:rsidRPr="00614B7A" w:rsidRDefault="00A85D8A" w:rsidP="00BE3F9E">
            <w:pPr>
              <w:pStyle w:val="TAL"/>
              <w:rPr>
                <w:lang w:eastAsia="zh-CN"/>
              </w:rPr>
            </w:pPr>
            <w:r w:rsidRPr="00614B7A">
              <w:rPr>
                <w:lang w:eastAsia="zh-CN"/>
              </w:rPr>
              <w:t>UEs supporting EN-DC</w:t>
            </w:r>
            <w:r w:rsidRPr="00614B7A">
              <w:rPr>
                <w:rFonts w:eastAsia="SimSun"/>
                <w:lang w:eastAsia="zh-CN"/>
              </w:rPr>
              <w:t xml:space="preserve"> FR1 </w:t>
            </w:r>
            <w:r w:rsidRPr="00614B7A">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0EECBC56"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01DA8D" w14:textId="77777777" w:rsidR="00A85D8A" w:rsidRPr="00614B7A" w:rsidRDefault="00A85D8A" w:rsidP="00BE3F9E">
            <w:pPr>
              <w:pStyle w:val="TAL"/>
            </w:pPr>
            <w:r w:rsidRPr="00614B7A">
              <w:t>2Rx</w:t>
            </w:r>
          </w:p>
          <w:p w14:paraId="012A2C9E" w14:textId="77777777" w:rsidR="00A85D8A" w:rsidRPr="00614B7A" w:rsidRDefault="00A85D8A" w:rsidP="00BE3F9E">
            <w:pPr>
              <w:pStyle w:val="TAL"/>
            </w:pPr>
            <w:r w:rsidRPr="00614B7A">
              <w:t>4Rx</w:t>
            </w:r>
          </w:p>
        </w:tc>
      </w:tr>
      <w:tr w:rsidR="00A85D8A" w:rsidRPr="00614B7A" w14:paraId="0260399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C804318" w14:textId="77777777" w:rsidR="00A85D8A" w:rsidRPr="00614B7A" w:rsidRDefault="00A85D8A" w:rsidP="00BE3F9E">
            <w:pPr>
              <w:pStyle w:val="TAL"/>
            </w:pPr>
            <w:r w:rsidRPr="00614B7A">
              <w:t>4.5.2.3</w:t>
            </w:r>
          </w:p>
        </w:tc>
        <w:tc>
          <w:tcPr>
            <w:tcW w:w="4540" w:type="dxa"/>
            <w:tcBorders>
              <w:top w:val="single" w:sz="4" w:space="0" w:color="auto"/>
              <w:left w:val="single" w:sz="4" w:space="0" w:color="auto"/>
              <w:bottom w:val="single" w:sz="4" w:space="0" w:color="auto"/>
              <w:right w:val="single" w:sz="4" w:space="0" w:color="auto"/>
            </w:tcBorders>
            <w:hideMark/>
          </w:tcPr>
          <w:p w14:paraId="1F9AC72A" w14:textId="77777777" w:rsidR="00A85D8A" w:rsidRPr="00614B7A" w:rsidRDefault="00A85D8A" w:rsidP="00BE3F9E">
            <w:pPr>
              <w:pStyle w:val="TAL"/>
            </w:pPr>
            <w:r w:rsidRPr="00614B7A">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FD748C3" w14:textId="77777777" w:rsidR="00A85D8A" w:rsidRPr="00614B7A" w:rsidRDefault="00A85D8A" w:rsidP="00BE3F9E">
            <w:pPr>
              <w:pStyle w:val="TAC"/>
            </w:pPr>
            <w:r w:rsidRPr="00614B7A">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510F24A6" w14:textId="77777777" w:rsidR="00A85D8A" w:rsidRPr="00614B7A" w:rsidRDefault="00A85D8A" w:rsidP="00BE3F9E">
            <w:pPr>
              <w:pStyle w:val="TAL"/>
              <w:rPr>
                <w:lang w:eastAsia="zh-CN"/>
              </w:rPr>
            </w:pPr>
            <w:r w:rsidRPr="00614B7A">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4CFDDCE7" w14:textId="77777777" w:rsidR="00A85D8A" w:rsidRPr="00614B7A" w:rsidRDefault="00A85D8A" w:rsidP="00BE3F9E">
            <w:pPr>
              <w:pStyle w:val="TAL"/>
              <w:rPr>
                <w:lang w:eastAsia="zh-CN"/>
              </w:rPr>
            </w:pPr>
            <w:r w:rsidRPr="00614B7A">
              <w:rPr>
                <w:lang w:eastAsia="zh-CN"/>
              </w:rPr>
              <w:t>UEs supporting EN-DC</w:t>
            </w:r>
            <w:r w:rsidRPr="00614B7A">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421079A3"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D173564" w14:textId="77777777" w:rsidR="00A85D8A" w:rsidRPr="00614B7A" w:rsidRDefault="00A85D8A" w:rsidP="00BE3F9E">
            <w:pPr>
              <w:pStyle w:val="TAL"/>
            </w:pPr>
            <w:r w:rsidRPr="00614B7A">
              <w:t>2Rx</w:t>
            </w:r>
          </w:p>
          <w:p w14:paraId="4E67E244" w14:textId="77777777" w:rsidR="00A85D8A" w:rsidRPr="00614B7A" w:rsidRDefault="00A85D8A" w:rsidP="00BE3F9E">
            <w:pPr>
              <w:pStyle w:val="TAL"/>
            </w:pPr>
            <w:r w:rsidRPr="00614B7A">
              <w:t>4Rx</w:t>
            </w:r>
          </w:p>
        </w:tc>
      </w:tr>
      <w:tr w:rsidR="00A85D8A" w:rsidRPr="00614B7A" w14:paraId="5021958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08E75D4" w14:textId="77777777" w:rsidR="00A85D8A" w:rsidRPr="00614B7A" w:rsidRDefault="00A85D8A" w:rsidP="00BE3F9E">
            <w:pPr>
              <w:pStyle w:val="TAL"/>
            </w:pPr>
            <w:r w:rsidRPr="00614B7A">
              <w:t>4.5.2.4</w:t>
            </w:r>
          </w:p>
        </w:tc>
        <w:tc>
          <w:tcPr>
            <w:tcW w:w="4540" w:type="dxa"/>
            <w:tcBorders>
              <w:top w:val="single" w:sz="4" w:space="0" w:color="auto"/>
              <w:left w:val="single" w:sz="4" w:space="0" w:color="auto"/>
              <w:bottom w:val="single" w:sz="4" w:space="0" w:color="auto"/>
              <w:right w:val="single" w:sz="4" w:space="0" w:color="auto"/>
            </w:tcBorders>
            <w:hideMark/>
          </w:tcPr>
          <w:p w14:paraId="344B184A" w14:textId="77777777" w:rsidR="00A85D8A" w:rsidRPr="00614B7A" w:rsidRDefault="00A85D8A" w:rsidP="00BE3F9E">
            <w:pPr>
              <w:pStyle w:val="TAL"/>
            </w:pPr>
            <w:r w:rsidRPr="00614B7A">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FEFAA4C" w14:textId="77777777" w:rsidR="00A85D8A" w:rsidRPr="00614B7A" w:rsidRDefault="00A85D8A" w:rsidP="00BE3F9E">
            <w:pPr>
              <w:pStyle w:val="TAC"/>
            </w:pPr>
            <w:r w:rsidRPr="00614B7A">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6864F029" w14:textId="77777777" w:rsidR="00A85D8A" w:rsidRPr="00614B7A" w:rsidRDefault="00A85D8A" w:rsidP="00BE3F9E">
            <w:pPr>
              <w:pStyle w:val="TAL"/>
              <w:rPr>
                <w:lang w:eastAsia="zh-CN"/>
              </w:rPr>
            </w:pPr>
            <w:r w:rsidRPr="00614B7A">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035E4AD6" w14:textId="77777777" w:rsidR="00A85D8A" w:rsidRPr="00614B7A" w:rsidRDefault="00A85D8A" w:rsidP="00BE3F9E">
            <w:pPr>
              <w:pStyle w:val="TAL"/>
              <w:rPr>
                <w:lang w:eastAsia="zh-CN"/>
              </w:rPr>
            </w:pPr>
            <w:r w:rsidRPr="00614B7A">
              <w:rPr>
                <w:lang w:eastAsia="zh-CN"/>
              </w:rPr>
              <w:t>UEs supporting EN-DC</w:t>
            </w:r>
            <w:r w:rsidRPr="00614B7A">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5369A378"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6B1277C" w14:textId="77777777" w:rsidR="00A85D8A" w:rsidRPr="00614B7A" w:rsidRDefault="00A85D8A" w:rsidP="00BE3F9E">
            <w:pPr>
              <w:pStyle w:val="TAL"/>
            </w:pPr>
            <w:r w:rsidRPr="00614B7A">
              <w:t>2Rx</w:t>
            </w:r>
          </w:p>
          <w:p w14:paraId="25448150" w14:textId="77777777" w:rsidR="00A85D8A" w:rsidRPr="00614B7A" w:rsidRDefault="00A85D8A" w:rsidP="00BE3F9E">
            <w:pPr>
              <w:pStyle w:val="TAL"/>
            </w:pPr>
            <w:r w:rsidRPr="00614B7A">
              <w:t>4Rx</w:t>
            </w:r>
          </w:p>
        </w:tc>
      </w:tr>
      <w:tr w:rsidR="00A85D8A" w:rsidRPr="00614B7A" w14:paraId="2DD6D7E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3734AF8" w14:textId="77777777" w:rsidR="00A85D8A" w:rsidRPr="00614B7A" w:rsidRDefault="00A85D8A" w:rsidP="00BE3F9E">
            <w:pPr>
              <w:pStyle w:val="TAL"/>
            </w:pPr>
            <w:r w:rsidRPr="00614B7A">
              <w:t>4.5.2.5</w:t>
            </w:r>
          </w:p>
        </w:tc>
        <w:tc>
          <w:tcPr>
            <w:tcW w:w="4540" w:type="dxa"/>
            <w:tcBorders>
              <w:top w:val="single" w:sz="4" w:space="0" w:color="auto"/>
              <w:left w:val="single" w:sz="4" w:space="0" w:color="auto"/>
              <w:bottom w:val="single" w:sz="4" w:space="0" w:color="auto"/>
              <w:right w:val="single" w:sz="4" w:space="0" w:color="auto"/>
            </w:tcBorders>
            <w:hideMark/>
          </w:tcPr>
          <w:p w14:paraId="690FD286" w14:textId="77777777" w:rsidR="00A85D8A" w:rsidRPr="00614B7A" w:rsidRDefault="00A85D8A" w:rsidP="00BE3F9E">
            <w:pPr>
              <w:pStyle w:val="TAL"/>
            </w:pPr>
            <w:r w:rsidRPr="00614B7A">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F0C54FE" w14:textId="77777777" w:rsidR="00A85D8A" w:rsidRPr="00614B7A" w:rsidRDefault="00A85D8A" w:rsidP="00BE3F9E">
            <w:pPr>
              <w:pStyle w:val="TAC"/>
            </w:pPr>
            <w:r w:rsidRPr="00614B7A">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372566D8" w14:textId="77777777" w:rsidR="00A85D8A" w:rsidRPr="00614B7A" w:rsidRDefault="00A85D8A" w:rsidP="00BE3F9E">
            <w:pPr>
              <w:pStyle w:val="TAL"/>
              <w:rPr>
                <w:lang w:eastAsia="zh-CN"/>
              </w:rPr>
            </w:pPr>
            <w:r w:rsidRPr="00614B7A">
              <w:rPr>
                <w:rFonts w:eastAsia="SimSun"/>
                <w:lang w:eastAsia="zh-CN"/>
              </w:rPr>
              <w:t>C068</w:t>
            </w:r>
          </w:p>
        </w:tc>
        <w:tc>
          <w:tcPr>
            <w:tcW w:w="3106" w:type="dxa"/>
            <w:tcBorders>
              <w:top w:val="single" w:sz="4" w:space="0" w:color="auto"/>
              <w:left w:val="single" w:sz="4" w:space="0" w:color="auto"/>
              <w:bottom w:val="single" w:sz="4" w:space="0" w:color="auto"/>
              <w:right w:val="single" w:sz="4" w:space="0" w:color="auto"/>
            </w:tcBorders>
            <w:hideMark/>
          </w:tcPr>
          <w:p w14:paraId="30E74CC1" w14:textId="77777777" w:rsidR="00A85D8A" w:rsidRPr="00614B7A" w:rsidRDefault="00A85D8A" w:rsidP="00BE3F9E">
            <w:pPr>
              <w:pStyle w:val="TAL"/>
              <w:rPr>
                <w:lang w:eastAsia="zh-CN"/>
              </w:rPr>
            </w:pPr>
            <w:r w:rsidRPr="00614B7A">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34784B40"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5EBA681" w14:textId="77777777" w:rsidR="00A85D8A" w:rsidRPr="00614B7A" w:rsidRDefault="00A85D8A" w:rsidP="00BE3F9E">
            <w:pPr>
              <w:pStyle w:val="TAL"/>
            </w:pPr>
            <w:r w:rsidRPr="00614B7A">
              <w:t>2Rx</w:t>
            </w:r>
          </w:p>
          <w:p w14:paraId="3C5F4495" w14:textId="77777777" w:rsidR="00A85D8A" w:rsidRPr="00614B7A" w:rsidRDefault="00A85D8A" w:rsidP="00BE3F9E">
            <w:pPr>
              <w:pStyle w:val="TAL"/>
            </w:pPr>
            <w:r w:rsidRPr="00614B7A">
              <w:t>4Rx</w:t>
            </w:r>
          </w:p>
        </w:tc>
      </w:tr>
      <w:tr w:rsidR="00A85D8A" w:rsidRPr="00614B7A" w14:paraId="48D0E310"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26268A19" w14:textId="77777777" w:rsidR="00A85D8A" w:rsidRPr="00614B7A" w:rsidRDefault="00A85D8A" w:rsidP="00BE3F9E">
            <w:pPr>
              <w:pStyle w:val="TAL"/>
            </w:pPr>
            <w:r w:rsidRPr="00614B7A">
              <w:t>4.5.2.6</w:t>
            </w:r>
          </w:p>
        </w:tc>
        <w:tc>
          <w:tcPr>
            <w:tcW w:w="4540" w:type="dxa"/>
            <w:tcBorders>
              <w:top w:val="single" w:sz="4" w:space="0" w:color="auto"/>
              <w:left w:val="single" w:sz="4" w:space="0" w:color="auto"/>
              <w:bottom w:val="single" w:sz="4" w:space="0" w:color="auto"/>
              <w:right w:val="single" w:sz="4" w:space="0" w:color="auto"/>
            </w:tcBorders>
            <w:hideMark/>
          </w:tcPr>
          <w:p w14:paraId="2F8CA33F" w14:textId="77777777" w:rsidR="00A85D8A" w:rsidRPr="00614B7A" w:rsidRDefault="00A85D8A" w:rsidP="00BE3F9E">
            <w:pPr>
              <w:pStyle w:val="TAL"/>
            </w:pPr>
            <w:r w:rsidRPr="00614B7A">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15F6A46" w14:textId="77777777" w:rsidR="00A85D8A" w:rsidRPr="00614B7A" w:rsidRDefault="00A85D8A" w:rsidP="00BE3F9E">
            <w:pPr>
              <w:pStyle w:val="TAC"/>
            </w:pPr>
            <w:r w:rsidRPr="00614B7A">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047CD6BA" w14:textId="77777777" w:rsidR="00A85D8A" w:rsidRPr="00614B7A" w:rsidRDefault="00A85D8A" w:rsidP="00BE3F9E">
            <w:pPr>
              <w:pStyle w:val="TAL"/>
              <w:rPr>
                <w:lang w:eastAsia="zh-CN"/>
              </w:rPr>
            </w:pPr>
            <w:r w:rsidRPr="00614B7A">
              <w:rPr>
                <w:rFonts w:eastAsia="SimSun"/>
                <w:lang w:eastAsia="zh-CN"/>
              </w:rPr>
              <w:t>C068</w:t>
            </w:r>
          </w:p>
        </w:tc>
        <w:tc>
          <w:tcPr>
            <w:tcW w:w="3106" w:type="dxa"/>
            <w:tcBorders>
              <w:top w:val="single" w:sz="4" w:space="0" w:color="auto"/>
              <w:left w:val="single" w:sz="4" w:space="0" w:color="auto"/>
              <w:bottom w:val="single" w:sz="4" w:space="0" w:color="auto"/>
              <w:right w:val="single" w:sz="4" w:space="0" w:color="auto"/>
            </w:tcBorders>
            <w:hideMark/>
          </w:tcPr>
          <w:p w14:paraId="44464223" w14:textId="77777777" w:rsidR="00A85D8A" w:rsidRPr="00614B7A" w:rsidRDefault="00A85D8A" w:rsidP="00BE3F9E">
            <w:pPr>
              <w:pStyle w:val="TAL"/>
              <w:rPr>
                <w:lang w:eastAsia="zh-CN"/>
              </w:rPr>
            </w:pPr>
            <w:r w:rsidRPr="00614B7A">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566404C4"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617BB0D" w14:textId="77777777" w:rsidR="00A85D8A" w:rsidRPr="00614B7A" w:rsidRDefault="00A85D8A" w:rsidP="00BE3F9E">
            <w:pPr>
              <w:pStyle w:val="TAL"/>
            </w:pPr>
            <w:r w:rsidRPr="00614B7A">
              <w:t>2Rx</w:t>
            </w:r>
          </w:p>
          <w:p w14:paraId="676FD87B" w14:textId="77777777" w:rsidR="00A85D8A" w:rsidRPr="00614B7A" w:rsidRDefault="00A85D8A" w:rsidP="00BE3F9E">
            <w:pPr>
              <w:pStyle w:val="TAL"/>
            </w:pPr>
            <w:r w:rsidRPr="00614B7A">
              <w:t>4Rx</w:t>
            </w:r>
          </w:p>
        </w:tc>
      </w:tr>
      <w:tr w:rsidR="00A85D8A" w:rsidRPr="00614B7A" w14:paraId="6A4590D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0A3CABC" w14:textId="77777777" w:rsidR="00A85D8A" w:rsidRPr="00614B7A" w:rsidRDefault="00A85D8A" w:rsidP="00BE3F9E">
            <w:pPr>
              <w:pStyle w:val="TAL"/>
              <w:rPr>
                <w:b/>
                <w:lang w:eastAsia="zh-TW"/>
              </w:rPr>
            </w:pPr>
            <w:r w:rsidRPr="00614B7A">
              <w:rPr>
                <w:b/>
                <w:lang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6A553AD" w14:textId="77777777" w:rsidR="00A85D8A" w:rsidRPr="00614B7A" w:rsidRDefault="00A85D8A" w:rsidP="00BE3F9E">
            <w:pPr>
              <w:pStyle w:val="TAL"/>
              <w:rPr>
                <w:b/>
              </w:rPr>
            </w:pPr>
            <w:r w:rsidRPr="00614B7A">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881BB1"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639B3B47" w14:textId="77777777" w:rsidR="00A85D8A" w:rsidRPr="00614B7A"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53DF4CC" w14:textId="77777777" w:rsidR="00A85D8A" w:rsidRPr="00614B7A"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4E5266D" w14:textId="77777777" w:rsidR="00A85D8A" w:rsidRPr="00614B7A"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6000827" w14:textId="77777777" w:rsidR="00A85D8A" w:rsidRPr="00614B7A" w:rsidRDefault="00A85D8A" w:rsidP="00BE3F9E">
            <w:pPr>
              <w:pStyle w:val="TAL"/>
              <w:rPr>
                <w:b/>
              </w:rPr>
            </w:pPr>
          </w:p>
        </w:tc>
      </w:tr>
      <w:tr w:rsidR="00A85D8A" w:rsidRPr="00614B7A" w14:paraId="606245A7"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09D3602E" w14:textId="77777777" w:rsidR="00A85D8A" w:rsidRPr="00614B7A" w:rsidRDefault="00A85D8A" w:rsidP="00BE3F9E">
            <w:pPr>
              <w:pStyle w:val="TAL"/>
            </w:pPr>
            <w:r w:rsidRPr="00614B7A">
              <w:t>4.5.3.1</w:t>
            </w:r>
          </w:p>
        </w:tc>
        <w:tc>
          <w:tcPr>
            <w:tcW w:w="4540" w:type="dxa"/>
            <w:tcBorders>
              <w:top w:val="single" w:sz="4" w:space="0" w:color="auto"/>
              <w:left w:val="single" w:sz="4" w:space="0" w:color="auto"/>
              <w:bottom w:val="single" w:sz="4" w:space="0" w:color="auto"/>
              <w:right w:val="single" w:sz="4" w:space="0" w:color="auto"/>
            </w:tcBorders>
            <w:hideMark/>
          </w:tcPr>
          <w:p w14:paraId="0D1D7BC9" w14:textId="77777777" w:rsidR="00A85D8A" w:rsidRPr="00614B7A" w:rsidRDefault="00A85D8A" w:rsidP="00BE3F9E">
            <w:pPr>
              <w:pStyle w:val="TAL"/>
            </w:pPr>
            <w:r w:rsidRPr="00614B7A">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3F2294E7" w14:textId="77777777" w:rsidR="00A85D8A" w:rsidRPr="00614B7A" w:rsidRDefault="00A85D8A" w:rsidP="00BE3F9E">
            <w:pPr>
              <w:pStyle w:val="TAC"/>
            </w:pPr>
            <w:r w:rsidRPr="00614B7A">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2CB73551" w14:textId="77777777" w:rsidR="00A85D8A" w:rsidRPr="00614B7A" w:rsidRDefault="00A85D8A" w:rsidP="00BE3F9E">
            <w:pPr>
              <w:pStyle w:val="TAL"/>
              <w:rPr>
                <w:lang w:eastAsia="zh-CN"/>
              </w:rPr>
            </w:pPr>
            <w:r w:rsidRPr="00614B7A">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0B851E46" w14:textId="77777777" w:rsidR="00A85D8A" w:rsidRPr="00614B7A" w:rsidRDefault="00A85D8A" w:rsidP="00BE3F9E">
            <w:pPr>
              <w:pStyle w:val="TAL"/>
              <w:rPr>
                <w:lang w:eastAsia="zh-CN"/>
              </w:rPr>
            </w:pPr>
            <w:r w:rsidRPr="00614B7A">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CE71F9A"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9B404F4" w14:textId="77777777" w:rsidR="00A85D8A" w:rsidRPr="00614B7A" w:rsidRDefault="00A85D8A" w:rsidP="00BE3F9E">
            <w:pPr>
              <w:pStyle w:val="TAL"/>
            </w:pPr>
            <w:r w:rsidRPr="00614B7A">
              <w:t>2Rx</w:t>
            </w:r>
          </w:p>
          <w:p w14:paraId="2A2ECC59" w14:textId="77777777" w:rsidR="00A85D8A" w:rsidRPr="00614B7A" w:rsidRDefault="00A85D8A" w:rsidP="00BE3F9E">
            <w:pPr>
              <w:pStyle w:val="TAL"/>
            </w:pPr>
            <w:r w:rsidRPr="00614B7A">
              <w:t>4Rx</w:t>
            </w:r>
          </w:p>
        </w:tc>
      </w:tr>
      <w:tr w:rsidR="00A85D8A" w:rsidRPr="00614B7A" w14:paraId="1E8928C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516F0E9" w14:textId="77777777" w:rsidR="00A85D8A" w:rsidRPr="00614B7A" w:rsidRDefault="00A85D8A" w:rsidP="00BE3F9E">
            <w:pPr>
              <w:pStyle w:val="TAL"/>
            </w:pPr>
            <w:r w:rsidRPr="00614B7A">
              <w:t>4.5.3.2</w:t>
            </w:r>
          </w:p>
        </w:tc>
        <w:tc>
          <w:tcPr>
            <w:tcW w:w="4540" w:type="dxa"/>
            <w:tcBorders>
              <w:top w:val="single" w:sz="4" w:space="0" w:color="auto"/>
              <w:left w:val="single" w:sz="4" w:space="0" w:color="auto"/>
              <w:bottom w:val="single" w:sz="4" w:space="0" w:color="auto"/>
              <w:right w:val="single" w:sz="4" w:space="0" w:color="auto"/>
            </w:tcBorders>
            <w:hideMark/>
          </w:tcPr>
          <w:p w14:paraId="4C24DAEF" w14:textId="332F5075" w:rsidR="00A85D8A" w:rsidRPr="00614B7A" w:rsidRDefault="00A85D8A" w:rsidP="00331052">
            <w:pPr>
              <w:pStyle w:val="TAL"/>
            </w:pPr>
            <w:r w:rsidRPr="00614B7A">
              <w:t xml:space="preserve">EN-DC FR1 SCell activation and deactivation of known SCell in non-DRX for </w:t>
            </w:r>
            <w:del w:id="332" w:author="Amy TAO" w:date="2022-04-25T23:11:00Z">
              <w:r w:rsidRPr="00614B7A" w:rsidDel="00E829E8">
                <w:delText>320</w:delText>
              </w:r>
            </w:del>
            <w:ins w:id="333" w:author="Amy TAO" w:date="2022-04-25T23:11:00Z">
              <w:r w:rsidR="00E829E8" w:rsidRPr="00614B7A">
                <w:t>640</w:t>
              </w:r>
            </w:ins>
            <w:r w:rsidRPr="00614B7A">
              <w:t>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3CEFD6D2" w14:textId="77777777" w:rsidR="00A85D8A" w:rsidRPr="00614B7A" w:rsidRDefault="00A85D8A" w:rsidP="00BE3F9E">
            <w:pPr>
              <w:pStyle w:val="TAC"/>
            </w:pPr>
            <w:r w:rsidRPr="00614B7A">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58110184" w14:textId="77777777" w:rsidR="00A85D8A" w:rsidRPr="00614B7A" w:rsidRDefault="00A85D8A" w:rsidP="00BE3F9E">
            <w:pPr>
              <w:pStyle w:val="TAL"/>
              <w:rPr>
                <w:lang w:eastAsia="zh-CN"/>
              </w:rPr>
            </w:pPr>
            <w:r w:rsidRPr="00614B7A">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1F740CE2" w14:textId="77777777" w:rsidR="00A85D8A" w:rsidRPr="00614B7A" w:rsidRDefault="00A85D8A" w:rsidP="00BE3F9E">
            <w:pPr>
              <w:pStyle w:val="TAL"/>
              <w:rPr>
                <w:lang w:eastAsia="zh-CN"/>
              </w:rPr>
            </w:pPr>
            <w:r w:rsidRPr="00614B7A">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21EEB1B"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72E3CB5" w14:textId="77777777" w:rsidR="00A85D8A" w:rsidRPr="00614B7A" w:rsidRDefault="00A85D8A" w:rsidP="00BE3F9E">
            <w:pPr>
              <w:pStyle w:val="TAL"/>
            </w:pPr>
            <w:r w:rsidRPr="00614B7A">
              <w:t>2Rx</w:t>
            </w:r>
          </w:p>
          <w:p w14:paraId="03DBB3B0" w14:textId="77777777" w:rsidR="00A85D8A" w:rsidRPr="00614B7A" w:rsidRDefault="00A85D8A" w:rsidP="00BE3F9E">
            <w:pPr>
              <w:pStyle w:val="TAL"/>
            </w:pPr>
            <w:r w:rsidRPr="00614B7A">
              <w:t>4Rx</w:t>
            </w:r>
          </w:p>
        </w:tc>
      </w:tr>
      <w:tr w:rsidR="00A85D8A" w:rsidRPr="00614B7A" w14:paraId="5DECEF9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0EEF0D5A" w14:textId="77777777" w:rsidR="00A85D8A" w:rsidRPr="00614B7A" w:rsidRDefault="00A85D8A" w:rsidP="00BE3F9E">
            <w:pPr>
              <w:pStyle w:val="TAL"/>
            </w:pPr>
            <w:r w:rsidRPr="00614B7A">
              <w:t>4.5.3.3</w:t>
            </w:r>
          </w:p>
        </w:tc>
        <w:tc>
          <w:tcPr>
            <w:tcW w:w="4540" w:type="dxa"/>
            <w:tcBorders>
              <w:top w:val="single" w:sz="4" w:space="0" w:color="auto"/>
              <w:left w:val="single" w:sz="4" w:space="0" w:color="auto"/>
              <w:bottom w:val="single" w:sz="4" w:space="0" w:color="auto"/>
              <w:right w:val="single" w:sz="4" w:space="0" w:color="auto"/>
            </w:tcBorders>
            <w:hideMark/>
          </w:tcPr>
          <w:p w14:paraId="03DFF71D" w14:textId="77777777" w:rsidR="00A85D8A" w:rsidRPr="00614B7A" w:rsidRDefault="00A85D8A" w:rsidP="00BE3F9E">
            <w:pPr>
              <w:pStyle w:val="TAL"/>
            </w:pPr>
            <w:r w:rsidRPr="00614B7A">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4217B69A" w14:textId="77777777" w:rsidR="00A85D8A" w:rsidRPr="00614B7A" w:rsidRDefault="00A85D8A" w:rsidP="00BE3F9E">
            <w:pPr>
              <w:pStyle w:val="TAC"/>
            </w:pPr>
            <w:r w:rsidRPr="00614B7A">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22C50C16" w14:textId="77777777" w:rsidR="00A85D8A" w:rsidRPr="00614B7A" w:rsidRDefault="00A85D8A" w:rsidP="00BE3F9E">
            <w:pPr>
              <w:pStyle w:val="TAL"/>
              <w:rPr>
                <w:lang w:eastAsia="zh-CN"/>
              </w:rPr>
            </w:pPr>
            <w:r w:rsidRPr="00614B7A">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7C6D6F2C" w14:textId="77777777" w:rsidR="00A85D8A" w:rsidRPr="00614B7A" w:rsidRDefault="00A85D8A" w:rsidP="00BE3F9E">
            <w:pPr>
              <w:pStyle w:val="TAL"/>
              <w:rPr>
                <w:lang w:eastAsia="zh-CN"/>
              </w:rPr>
            </w:pPr>
            <w:r w:rsidRPr="00614B7A">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D4EDA42"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17BF6A" w14:textId="77777777" w:rsidR="00A85D8A" w:rsidRPr="00614B7A" w:rsidRDefault="00A85D8A" w:rsidP="00BE3F9E">
            <w:pPr>
              <w:pStyle w:val="TAL"/>
            </w:pPr>
            <w:r w:rsidRPr="00614B7A">
              <w:t>2Rx</w:t>
            </w:r>
          </w:p>
          <w:p w14:paraId="1B170A25" w14:textId="77777777" w:rsidR="00A85D8A" w:rsidRPr="00614B7A" w:rsidRDefault="00A85D8A" w:rsidP="00BE3F9E">
            <w:pPr>
              <w:pStyle w:val="TAL"/>
            </w:pPr>
            <w:r w:rsidRPr="00614B7A">
              <w:t>4Rx</w:t>
            </w:r>
          </w:p>
        </w:tc>
      </w:tr>
      <w:tr w:rsidR="00A85D8A" w:rsidRPr="00614B7A" w14:paraId="2B9D7098"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5B0CFB1" w14:textId="77777777" w:rsidR="00A85D8A" w:rsidRPr="00614B7A" w:rsidRDefault="00A85D8A" w:rsidP="00BE3F9E">
            <w:pPr>
              <w:pStyle w:val="TAL"/>
              <w:rPr>
                <w:b/>
                <w:lang w:eastAsia="zh-TW"/>
              </w:rPr>
            </w:pPr>
            <w:r w:rsidRPr="00614B7A">
              <w:rPr>
                <w:b/>
                <w:lang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B1CB6F5" w14:textId="77777777" w:rsidR="00A85D8A" w:rsidRPr="00614B7A" w:rsidRDefault="00A85D8A" w:rsidP="00BE3F9E">
            <w:pPr>
              <w:pStyle w:val="TAL"/>
              <w:rPr>
                <w:b/>
              </w:rPr>
            </w:pPr>
            <w:r w:rsidRPr="00614B7A">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A39FEF" w14:textId="77777777" w:rsidR="00A85D8A" w:rsidRPr="00614B7A" w:rsidRDefault="00A85D8A" w:rsidP="00BE3F9E">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4B3B5FE0" w14:textId="77777777" w:rsidR="00A85D8A" w:rsidRPr="00614B7A" w:rsidRDefault="00A85D8A" w:rsidP="00BE3F9E">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3FD9FC3A" w14:textId="77777777" w:rsidR="00A85D8A" w:rsidRPr="00614B7A" w:rsidRDefault="00A85D8A" w:rsidP="00BE3F9E">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8AE0D78" w14:textId="77777777" w:rsidR="00A85D8A" w:rsidRPr="00614B7A"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8478A9D" w14:textId="77777777" w:rsidR="00A85D8A" w:rsidRPr="00614B7A" w:rsidRDefault="00A85D8A" w:rsidP="00BE3F9E">
            <w:pPr>
              <w:pStyle w:val="TAL"/>
              <w:rPr>
                <w:b/>
              </w:rPr>
            </w:pPr>
          </w:p>
        </w:tc>
      </w:tr>
      <w:tr w:rsidR="00A85D8A" w:rsidRPr="00614B7A" w14:paraId="007E2F6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51F53C9A" w14:textId="77777777" w:rsidR="00A85D8A" w:rsidRPr="00614B7A" w:rsidRDefault="00A85D8A" w:rsidP="00BE3F9E">
            <w:pPr>
              <w:pStyle w:val="TAL"/>
              <w:rPr>
                <w:lang w:eastAsia="zh-TW"/>
              </w:rPr>
            </w:pPr>
            <w:r w:rsidRPr="00614B7A">
              <w:t>4.5.4.1</w:t>
            </w:r>
          </w:p>
        </w:tc>
        <w:tc>
          <w:tcPr>
            <w:tcW w:w="4540" w:type="dxa"/>
            <w:tcBorders>
              <w:top w:val="single" w:sz="4" w:space="0" w:color="auto"/>
              <w:left w:val="single" w:sz="4" w:space="0" w:color="auto"/>
              <w:bottom w:val="single" w:sz="4" w:space="0" w:color="auto"/>
              <w:right w:val="single" w:sz="4" w:space="0" w:color="auto"/>
            </w:tcBorders>
            <w:hideMark/>
          </w:tcPr>
          <w:p w14:paraId="4822C16D" w14:textId="77777777" w:rsidR="00A85D8A" w:rsidRPr="00614B7A" w:rsidRDefault="00A85D8A" w:rsidP="00BE3F9E">
            <w:pPr>
              <w:pStyle w:val="TAL"/>
            </w:pPr>
            <w:r w:rsidRPr="00614B7A">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7863587F" w14:textId="77777777" w:rsidR="00A85D8A" w:rsidRPr="00614B7A" w:rsidRDefault="00A85D8A" w:rsidP="00BE3F9E">
            <w:pPr>
              <w:pStyle w:val="TAC"/>
              <w:rPr>
                <w:rFonts w:eastAsia="SimSun"/>
                <w:lang w:eastAsia="zh-CN"/>
              </w:rPr>
            </w:pPr>
            <w:r w:rsidRPr="00614B7A">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1647018A" w14:textId="77777777" w:rsidR="00A85D8A" w:rsidRPr="00614B7A" w:rsidRDefault="00A85D8A" w:rsidP="00BE3F9E">
            <w:pPr>
              <w:pStyle w:val="TAL"/>
              <w:rPr>
                <w:rFonts w:eastAsia="SimSun"/>
                <w:lang w:eastAsia="zh-CN"/>
              </w:rPr>
            </w:pPr>
            <w:r w:rsidRPr="00614B7A">
              <w:rPr>
                <w:rFonts w:eastAsia="SimSun"/>
                <w:lang w:eastAsia="zh-CN"/>
              </w:rPr>
              <w:t>C032</w:t>
            </w:r>
          </w:p>
        </w:tc>
        <w:tc>
          <w:tcPr>
            <w:tcW w:w="3106" w:type="dxa"/>
            <w:tcBorders>
              <w:top w:val="single" w:sz="4" w:space="0" w:color="auto"/>
              <w:left w:val="single" w:sz="4" w:space="0" w:color="auto"/>
              <w:bottom w:val="single" w:sz="4" w:space="0" w:color="auto"/>
              <w:right w:val="single" w:sz="4" w:space="0" w:color="auto"/>
            </w:tcBorders>
            <w:hideMark/>
          </w:tcPr>
          <w:p w14:paraId="3D12D949" w14:textId="77777777" w:rsidR="00A85D8A" w:rsidRPr="00614B7A" w:rsidRDefault="00A85D8A" w:rsidP="00BE3F9E">
            <w:pPr>
              <w:pStyle w:val="TAL"/>
              <w:rPr>
                <w:rFonts w:eastAsia="SimSun"/>
                <w:lang w:eastAsia="zh-CN"/>
              </w:rPr>
            </w:pPr>
            <w:r w:rsidRPr="00614B7A">
              <w:rPr>
                <w:rFonts w:eastAsia="SimSun"/>
                <w:lang w:eastAsia="zh-CN"/>
              </w:rPr>
              <w:t>UEs supporting EN-DC FR1 and SUL</w:t>
            </w:r>
          </w:p>
        </w:tc>
        <w:tc>
          <w:tcPr>
            <w:tcW w:w="2191" w:type="dxa"/>
            <w:tcBorders>
              <w:top w:val="single" w:sz="4" w:space="0" w:color="auto"/>
              <w:left w:val="single" w:sz="4" w:space="0" w:color="auto"/>
              <w:bottom w:val="single" w:sz="4" w:space="0" w:color="auto"/>
              <w:right w:val="single" w:sz="4" w:space="0" w:color="auto"/>
            </w:tcBorders>
          </w:tcPr>
          <w:p w14:paraId="17268A4E" w14:textId="77777777" w:rsidR="00A85D8A" w:rsidRPr="00614B7A"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C94A26F" w14:textId="77777777" w:rsidR="00A85D8A" w:rsidRPr="00614B7A" w:rsidRDefault="00A85D8A" w:rsidP="00BE3F9E">
            <w:pPr>
              <w:pStyle w:val="TAL"/>
            </w:pPr>
            <w:r w:rsidRPr="00614B7A">
              <w:t>2Rx</w:t>
            </w:r>
          </w:p>
          <w:p w14:paraId="2D285CD5" w14:textId="77777777" w:rsidR="00A85D8A" w:rsidRPr="00614B7A" w:rsidRDefault="00A85D8A" w:rsidP="00BE3F9E">
            <w:pPr>
              <w:pStyle w:val="TAL"/>
            </w:pPr>
            <w:r w:rsidRPr="00614B7A">
              <w:t>4Rx</w:t>
            </w:r>
          </w:p>
        </w:tc>
      </w:tr>
      <w:tr w:rsidR="00A85D8A" w:rsidRPr="00614B7A" w14:paraId="59914AA0"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3EE0620" w14:textId="77777777" w:rsidR="00A85D8A" w:rsidRPr="00614B7A" w:rsidRDefault="00A85D8A" w:rsidP="00BE3F9E">
            <w:pPr>
              <w:pStyle w:val="TAL"/>
              <w:rPr>
                <w:b/>
                <w:lang w:eastAsia="zh-TW"/>
              </w:rPr>
            </w:pPr>
            <w:r w:rsidRPr="00614B7A">
              <w:rPr>
                <w:b/>
                <w:lang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D6D9C77" w14:textId="77777777" w:rsidR="00A85D8A" w:rsidRPr="00614B7A" w:rsidRDefault="00A85D8A" w:rsidP="00BE3F9E">
            <w:pPr>
              <w:pStyle w:val="TAL"/>
              <w:rPr>
                <w:b/>
              </w:rPr>
            </w:pPr>
            <w:r w:rsidRPr="00614B7A">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187853" w14:textId="77777777" w:rsidR="00A85D8A" w:rsidRPr="00614B7A" w:rsidRDefault="00A85D8A" w:rsidP="00BE3F9E">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2CCE2BE" w14:textId="77777777" w:rsidR="00A85D8A" w:rsidRPr="00614B7A" w:rsidRDefault="00A85D8A" w:rsidP="00BE3F9E">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9235DA6" w14:textId="77777777" w:rsidR="00A85D8A" w:rsidRPr="00614B7A" w:rsidRDefault="00A85D8A" w:rsidP="00BE3F9E">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CCCA635" w14:textId="77777777" w:rsidR="00A85D8A" w:rsidRPr="00614B7A"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21137AA" w14:textId="77777777" w:rsidR="00A85D8A" w:rsidRPr="00614B7A" w:rsidRDefault="00A85D8A" w:rsidP="00BE3F9E">
            <w:pPr>
              <w:pStyle w:val="TAL"/>
              <w:rPr>
                <w:b/>
              </w:rPr>
            </w:pPr>
          </w:p>
        </w:tc>
      </w:tr>
      <w:tr w:rsidR="00A85D8A" w:rsidRPr="00614B7A" w14:paraId="288E3830"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5E8BC1C" w14:textId="77777777" w:rsidR="00A85D8A" w:rsidRPr="00614B7A" w:rsidRDefault="00A85D8A" w:rsidP="00BE3F9E">
            <w:pPr>
              <w:pStyle w:val="TAL"/>
            </w:pPr>
            <w:r w:rsidRPr="00614B7A">
              <w:t>4.5.5.1</w:t>
            </w:r>
          </w:p>
        </w:tc>
        <w:tc>
          <w:tcPr>
            <w:tcW w:w="4540" w:type="dxa"/>
            <w:tcBorders>
              <w:top w:val="single" w:sz="4" w:space="0" w:color="auto"/>
              <w:left w:val="single" w:sz="4" w:space="0" w:color="auto"/>
              <w:bottom w:val="single" w:sz="4" w:space="0" w:color="auto"/>
              <w:right w:val="single" w:sz="4" w:space="0" w:color="auto"/>
            </w:tcBorders>
            <w:hideMark/>
          </w:tcPr>
          <w:p w14:paraId="3C854BCC" w14:textId="77777777" w:rsidR="00A85D8A" w:rsidRPr="00614B7A" w:rsidRDefault="00A85D8A" w:rsidP="00BE3F9E">
            <w:pPr>
              <w:pStyle w:val="TAL"/>
            </w:pPr>
            <w:r w:rsidRPr="00614B7A">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0B9B1D7" w14:textId="77777777" w:rsidR="00A85D8A" w:rsidRPr="00614B7A" w:rsidRDefault="00A85D8A" w:rsidP="00BE3F9E">
            <w:pPr>
              <w:pStyle w:val="TAC"/>
              <w:rPr>
                <w:rFonts w:eastAsia="SimSun"/>
                <w:lang w:eastAsia="zh-CN"/>
              </w:rPr>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4EE8720D" w14:textId="77777777" w:rsidR="00A85D8A" w:rsidRPr="00614B7A" w:rsidRDefault="00A85D8A" w:rsidP="00BE3F9E">
            <w:pPr>
              <w:pStyle w:val="TAL"/>
              <w:rPr>
                <w:rFonts w:eastAsia="SimSun"/>
                <w:lang w:eastAsia="zh-CN"/>
              </w:rPr>
            </w:pPr>
            <w:r w:rsidRPr="00614B7A">
              <w:t>C082</w:t>
            </w:r>
          </w:p>
        </w:tc>
        <w:tc>
          <w:tcPr>
            <w:tcW w:w="3106" w:type="dxa"/>
            <w:tcBorders>
              <w:top w:val="single" w:sz="4" w:space="0" w:color="auto"/>
              <w:left w:val="single" w:sz="4" w:space="0" w:color="auto"/>
              <w:bottom w:val="single" w:sz="4" w:space="0" w:color="auto"/>
              <w:right w:val="single" w:sz="4" w:space="0" w:color="auto"/>
            </w:tcBorders>
            <w:hideMark/>
          </w:tcPr>
          <w:p w14:paraId="466C3A9C" w14:textId="77777777" w:rsidR="00A85D8A" w:rsidRPr="00614B7A" w:rsidRDefault="00A85D8A" w:rsidP="00BE3F9E">
            <w:pPr>
              <w:pStyle w:val="TAL"/>
              <w:rPr>
                <w:rFonts w:eastAsia="SimSun"/>
                <w:lang w:eastAsia="zh-CN"/>
              </w:rPr>
            </w:pPr>
            <w:r w:rsidRPr="00614B7A">
              <w:rPr>
                <w:lang w:eastAsia="zh-CN"/>
              </w:rPr>
              <w:t>UEs supporting EN-DC</w:t>
            </w:r>
            <w:r w:rsidRPr="00614B7A">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41113D00" w14:textId="77777777" w:rsidR="00A85D8A" w:rsidRPr="00614B7A"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D5E0A08" w14:textId="77777777" w:rsidR="00A85D8A" w:rsidRPr="00614B7A" w:rsidRDefault="00A85D8A" w:rsidP="00BE3F9E">
            <w:pPr>
              <w:pStyle w:val="TAL"/>
            </w:pPr>
            <w:r w:rsidRPr="00614B7A">
              <w:t>2Rx</w:t>
            </w:r>
          </w:p>
          <w:p w14:paraId="2BB3B75D" w14:textId="77777777" w:rsidR="00A85D8A" w:rsidRPr="00614B7A" w:rsidRDefault="00A85D8A" w:rsidP="00BE3F9E">
            <w:pPr>
              <w:pStyle w:val="TAL"/>
            </w:pPr>
            <w:r w:rsidRPr="00614B7A">
              <w:t>4Rx</w:t>
            </w:r>
          </w:p>
        </w:tc>
      </w:tr>
      <w:tr w:rsidR="00A85D8A" w:rsidRPr="00614B7A" w14:paraId="39C3000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30E5543" w14:textId="77777777" w:rsidR="00A85D8A" w:rsidRPr="00614B7A" w:rsidRDefault="00A85D8A" w:rsidP="00BE3F9E">
            <w:pPr>
              <w:pStyle w:val="TAL"/>
            </w:pPr>
            <w:r w:rsidRPr="00614B7A">
              <w:t>4.5.5.2</w:t>
            </w:r>
          </w:p>
        </w:tc>
        <w:tc>
          <w:tcPr>
            <w:tcW w:w="4540" w:type="dxa"/>
            <w:tcBorders>
              <w:top w:val="single" w:sz="4" w:space="0" w:color="auto"/>
              <w:left w:val="single" w:sz="4" w:space="0" w:color="auto"/>
              <w:bottom w:val="single" w:sz="4" w:space="0" w:color="auto"/>
              <w:right w:val="single" w:sz="4" w:space="0" w:color="auto"/>
            </w:tcBorders>
            <w:hideMark/>
          </w:tcPr>
          <w:p w14:paraId="07E9E4A7" w14:textId="77777777" w:rsidR="00A85D8A" w:rsidRPr="00614B7A" w:rsidRDefault="00A85D8A" w:rsidP="00BE3F9E">
            <w:pPr>
              <w:pStyle w:val="TAL"/>
            </w:pPr>
            <w:r w:rsidRPr="00614B7A">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32F59124" w14:textId="77777777" w:rsidR="00A85D8A" w:rsidRPr="00614B7A" w:rsidRDefault="00A85D8A" w:rsidP="00BE3F9E">
            <w:pPr>
              <w:pStyle w:val="TAC"/>
              <w:rPr>
                <w:rFonts w:eastAsia="SimSun"/>
                <w:lang w:eastAsia="zh-CN"/>
              </w:rPr>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11CDEDF1" w14:textId="77777777" w:rsidR="00A85D8A" w:rsidRPr="00614B7A" w:rsidRDefault="00A85D8A" w:rsidP="00BE3F9E">
            <w:pPr>
              <w:pStyle w:val="TAL"/>
              <w:rPr>
                <w:rFonts w:eastAsia="SimSun"/>
                <w:lang w:eastAsia="zh-CN"/>
              </w:rPr>
            </w:pPr>
            <w:r w:rsidRPr="00614B7A">
              <w:t>C082a</w:t>
            </w:r>
          </w:p>
        </w:tc>
        <w:tc>
          <w:tcPr>
            <w:tcW w:w="3106" w:type="dxa"/>
            <w:tcBorders>
              <w:top w:val="single" w:sz="4" w:space="0" w:color="auto"/>
              <w:left w:val="single" w:sz="4" w:space="0" w:color="auto"/>
              <w:bottom w:val="single" w:sz="4" w:space="0" w:color="auto"/>
              <w:right w:val="single" w:sz="4" w:space="0" w:color="auto"/>
            </w:tcBorders>
            <w:hideMark/>
          </w:tcPr>
          <w:p w14:paraId="242E048E" w14:textId="77777777" w:rsidR="00A85D8A" w:rsidRPr="00614B7A" w:rsidRDefault="00A85D8A" w:rsidP="00BE3F9E">
            <w:pPr>
              <w:pStyle w:val="TAL"/>
              <w:rPr>
                <w:rFonts w:eastAsia="SimSun"/>
                <w:lang w:eastAsia="zh-CN"/>
              </w:rPr>
            </w:pPr>
            <w:r w:rsidRPr="00614B7A">
              <w:rPr>
                <w:lang w:eastAsia="zh-CN"/>
              </w:rPr>
              <w:t>UEs supporting EN-DC</w:t>
            </w:r>
            <w:r w:rsidRPr="00614B7A">
              <w:rPr>
                <w:rFonts w:eastAsia="SimSun"/>
                <w:lang w:eastAsia="zh-CN"/>
              </w:rPr>
              <w:t xml:space="preserve"> FR1</w:t>
            </w:r>
            <w:r w:rsidRPr="00614B7A">
              <w:rPr>
                <w:lang w:eastAsia="zh-CN"/>
              </w:rPr>
              <w:t xml:space="preserve"> and long DRX cycle</w:t>
            </w:r>
            <w:r w:rsidRPr="00614B7A">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14717270" w14:textId="77777777" w:rsidR="00A85D8A" w:rsidRPr="00614B7A"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F3FE4AA" w14:textId="77777777" w:rsidR="00A85D8A" w:rsidRPr="00614B7A" w:rsidRDefault="00A85D8A" w:rsidP="00BE3F9E">
            <w:pPr>
              <w:pStyle w:val="TAL"/>
            </w:pPr>
            <w:r w:rsidRPr="00614B7A">
              <w:t>2Rx</w:t>
            </w:r>
          </w:p>
          <w:p w14:paraId="31342D84" w14:textId="77777777" w:rsidR="00A85D8A" w:rsidRPr="00614B7A" w:rsidRDefault="00A85D8A" w:rsidP="00BE3F9E">
            <w:pPr>
              <w:pStyle w:val="TAL"/>
            </w:pPr>
            <w:r w:rsidRPr="00614B7A">
              <w:t>4Rx</w:t>
            </w:r>
          </w:p>
        </w:tc>
      </w:tr>
      <w:tr w:rsidR="00A85D8A" w:rsidRPr="00614B7A" w14:paraId="0DF1F252"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08E5465E" w14:textId="77777777" w:rsidR="00A85D8A" w:rsidRPr="00614B7A" w:rsidRDefault="00A85D8A" w:rsidP="00BE3F9E">
            <w:pPr>
              <w:pStyle w:val="TAL"/>
            </w:pPr>
            <w:r w:rsidRPr="00614B7A">
              <w:t>4.5.5.3</w:t>
            </w:r>
          </w:p>
        </w:tc>
        <w:tc>
          <w:tcPr>
            <w:tcW w:w="4540" w:type="dxa"/>
            <w:tcBorders>
              <w:top w:val="single" w:sz="4" w:space="0" w:color="auto"/>
              <w:left w:val="single" w:sz="4" w:space="0" w:color="auto"/>
              <w:bottom w:val="single" w:sz="4" w:space="0" w:color="auto"/>
              <w:right w:val="single" w:sz="4" w:space="0" w:color="auto"/>
            </w:tcBorders>
            <w:hideMark/>
          </w:tcPr>
          <w:p w14:paraId="5EC9499B" w14:textId="77777777" w:rsidR="00A85D8A" w:rsidRPr="00614B7A" w:rsidRDefault="00A85D8A" w:rsidP="00BE3F9E">
            <w:pPr>
              <w:pStyle w:val="TAL"/>
            </w:pPr>
            <w:r w:rsidRPr="00614B7A">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B19A7C2" w14:textId="77777777" w:rsidR="00A85D8A" w:rsidRPr="00614B7A" w:rsidRDefault="00A85D8A" w:rsidP="00BE3F9E">
            <w:pPr>
              <w:pStyle w:val="TAC"/>
              <w:rPr>
                <w:rFonts w:eastAsia="SimSun"/>
                <w:lang w:eastAsia="zh-CN"/>
              </w:rPr>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52459F42" w14:textId="77777777" w:rsidR="00A85D8A" w:rsidRPr="00614B7A" w:rsidRDefault="00A85D8A" w:rsidP="00BE3F9E">
            <w:pPr>
              <w:pStyle w:val="TAL"/>
              <w:rPr>
                <w:rFonts w:eastAsia="SimSun"/>
                <w:lang w:eastAsia="zh-CN"/>
              </w:rPr>
            </w:pPr>
            <w:r w:rsidRPr="00614B7A">
              <w:t>C083</w:t>
            </w:r>
          </w:p>
        </w:tc>
        <w:tc>
          <w:tcPr>
            <w:tcW w:w="3106" w:type="dxa"/>
            <w:tcBorders>
              <w:top w:val="single" w:sz="4" w:space="0" w:color="auto"/>
              <w:left w:val="single" w:sz="4" w:space="0" w:color="auto"/>
              <w:bottom w:val="single" w:sz="4" w:space="0" w:color="auto"/>
              <w:right w:val="single" w:sz="4" w:space="0" w:color="auto"/>
            </w:tcBorders>
            <w:hideMark/>
          </w:tcPr>
          <w:p w14:paraId="53FB8277" w14:textId="77777777" w:rsidR="00A85D8A" w:rsidRPr="00614B7A" w:rsidRDefault="00A85D8A" w:rsidP="00BE3F9E">
            <w:pPr>
              <w:pStyle w:val="TAL"/>
              <w:rPr>
                <w:rFonts w:eastAsia="SimSun"/>
                <w:lang w:eastAsia="zh-CN"/>
              </w:rPr>
            </w:pPr>
            <w:r w:rsidRPr="00614B7A">
              <w:rPr>
                <w:lang w:eastAsia="zh-CN"/>
              </w:rPr>
              <w:t>UEs supporting EN-DC</w:t>
            </w:r>
            <w:r w:rsidRPr="00614B7A">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72C8E0C0" w14:textId="77777777" w:rsidR="00A85D8A" w:rsidRPr="00614B7A"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F631792" w14:textId="77777777" w:rsidR="00A85D8A" w:rsidRPr="00614B7A" w:rsidRDefault="00A85D8A" w:rsidP="00BE3F9E">
            <w:pPr>
              <w:pStyle w:val="TAL"/>
            </w:pPr>
            <w:r w:rsidRPr="00614B7A">
              <w:t>2Rx</w:t>
            </w:r>
          </w:p>
          <w:p w14:paraId="378BEC38" w14:textId="77777777" w:rsidR="00A85D8A" w:rsidRPr="00614B7A" w:rsidRDefault="00A85D8A" w:rsidP="00BE3F9E">
            <w:pPr>
              <w:pStyle w:val="TAL"/>
            </w:pPr>
            <w:r w:rsidRPr="00614B7A">
              <w:t>4Rx</w:t>
            </w:r>
          </w:p>
        </w:tc>
      </w:tr>
      <w:tr w:rsidR="00A85D8A" w:rsidRPr="00614B7A" w14:paraId="523BD7E9"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15E9DC54" w14:textId="77777777" w:rsidR="00A85D8A" w:rsidRPr="00614B7A" w:rsidRDefault="00A85D8A" w:rsidP="00BE3F9E">
            <w:pPr>
              <w:pStyle w:val="TAL"/>
              <w:rPr>
                <w:lang w:eastAsia="zh-TW"/>
              </w:rPr>
            </w:pPr>
            <w:r w:rsidRPr="00614B7A">
              <w:t>4.5.5.4</w:t>
            </w:r>
          </w:p>
        </w:tc>
        <w:tc>
          <w:tcPr>
            <w:tcW w:w="4540" w:type="dxa"/>
            <w:tcBorders>
              <w:top w:val="single" w:sz="4" w:space="0" w:color="auto"/>
              <w:left w:val="single" w:sz="4" w:space="0" w:color="auto"/>
              <w:bottom w:val="single" w:sz="4" w:space="0" w:color="auto"/>
              <w:right w:val="single" w:sz="4" w:space="0" w:color="auto"/>
            </w:tcBorders>
            <w:hideMark/>
          </w:tcPr>
          <w:p w14:paraId="47B64042" w14:textId="77777777" w:rsidR="00A85D8A" w:rsidRPr="00614B7A" w:rsidRDefault="00A85D8A" w:rsidP="00BE3F9E">
            <w:pPr>
              <w:pStyle w:val="TAL"/>
            </w:pPr>
            <w:r w:rsidRPr="00614B7A">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35CBF13B" w14:textId="77777777" w:rsidR="00A85D8A" w:rsidRPr="00614B7A" w:rsidRDefault="00A85D8A" w:rsidP="00BE3F9E">
            <w:pPr>
              <w:pStyle w:val="TAC"/>
              <w:rPr>
                <w:rFonts w:eastAsia="SimSun"/>
                <w:lang w:eastAsia="zh-CN"/>
              </w:rPr>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6BF22252" w14:textId="77777777" w:rsidR="00A85D8A" w:rsidRPr="00614B7A" w:rsidRDefault="00A85D8A" w:rsidP="00BE3F9E">
            <w:pPr>
              <w:pStyle w:val="TAL"/>
              <w:rPr>
                <w:rFonts w:eastAsia="SimSun"/>
                <w:lang w:eastAsia="zh-CN"/>
              </w:rPr>
            </w:pPr>
            <w:r w:rsidRPr="00614B7A">
              <w:t>C083a</w:t>
            </w:r>
          </w:p>
        </w:tc>
        <w:tc>
          <w:tcPr>
            <w:tcW w:w="3106" w:type="dxa"/>
            <w:tcBorders>
              <w:top w:val="single" w:sz="4" w:space="0" w:color="auto"/>
              <w:left w:val="single" w:sz="4" w:space="0" w:color="auto"/>
              <w:bottom w:val="single" w:sz="4" w:space="0" w:color="auto"/>
              <w:right w:val="single" w:sz="4" w:space="0" w:color="auto"/>
            </w:tcBorders>
            <w:hideMark/>
          </w:tcPr>
          <w:p w14:paraId="431BA557" w14:textId="77777777" w:rsidR="00A85D8A" w:rsidRPr="00614B7A" w:rsidRDefault="00A85D8A" w:rsidP="00BE3F9E">
            <w:pPr>
              <w:pStyle w:val="TAL"/>
              <w:rPr>
                <w:rFonts w:eastAsia="SimSun"/>
                <w:lang w:eastAsia="zh-CN"/>
              </w:rPr>
            </w:pPr>
            <w:r w:rsidRPr="00614B7A">
              <w:rPr>
                <w:lang w:eastAsia="zh-CN"/>
              </w:rPr>
              <w:t>UEs supporting EN-DC</w:t>
            </w:r>
            <w:r w:rsidRPr="00614B7A">
              <w:rPr>
                <w:rFonts w:eastAsia="SimSun"/>
                <w:lang w:eastAsia="zh-CN"/>
              </w:rPr>
              <w:t xml:space="preserve"> FR1</w:t>
            </w:r>
            <w:r w:rsidRPr="00614B7A">
              <w:rPr>
                <w:lang w:eastAsia="zh-CN"/>
              </w:rPr>
              <w:t xml:space="preserve"> and long DRX cycle and CSI-RS-based RLM</w:t>
            </w:r>
            <w:r w:rsidRPr="00614B7A">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16A2D6B2" w14:textId="77777777" w:rsidR="00A85D8A" w:rsidRPr="00614B7A"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0132736" w14:textId="77777777" w:rsidR="00A85D8A" w:rsidRPr="00614B7A" w:rsidRDefault="00A85D8A" w:rsidP="00BE3F9E">
            <w:pPr>
              <w:pStyle w:val="TAL"/>
            </w:pPr>
            <w:r w:rsidRPr="00614B7A">
              <w:t>2Rx</w:t>
            </w:r>
          </w:p>
          <w:p w14:paraId="79D3ED19" w14:textId="77777777" w:rsidR="00A85D8A" w:rsidRPr="00614B7A" w:rsidRDefault="00A85D8A" w:rsidP="00BE3F9E">
            <w:pPr>
              <w:pStyle w:val="TAL"/>
            </w:pPr>
            <w:r w:rsidRPr="00614B7A">
              <w:t>4Rx</w:t>
            </w:r>
          </w:p>
        </w:tc>
      </w:tr>
      <w:tr w:rsidR="00A85D8A" w:rsidRPr="00614B7A" w14:paraId="7022549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5CD6E8A0" w14:textId="77777777" w:rsidR="00A85D8A" w:rsidRPr="00614B7A" w:rsidRDefault="00A85D8A" w:rsidP="00BE3F9E">
            <w:pPr>
              <w:pStyle w:val="TAL"/>
            </w:pPr>
            <w:r w:rsidRPr="00614B7A">
              <w:rPr>
                <w:rFonts w:hint="eastAsia"/>
                <w:lang w:eastAsia="zh-TW"/>
              </w:rPr>
              <w:t>4.5.5.5</w:t>
            </w:r>
          </w:p>
        </w:tc>
        <w:tc>
          <w:tcPr>
            <w:tcW w:w="4540" w:type="dxa"/>
            <w:tcBorders>
              <w:top w:val="single" w:sz="4" w:space="0" w:color="auto"/>
              <w:left w:val="single" w:sz="4" w:space="0" w:color="auto"/>
              <w:bottom w:val="single" w:sz="4" w:space="0" w:color="auto"/>
              <w:right w:val="single" w:sz="4" w:space="0" w:color="auto"/>
            </w:tcBorders>
          </w:tcPr>
          <w:p w14:paraId="3BA719F1" w14:textId="77777777" w:rsidR="00A85D8A" w:rsidRPr="00614B7A" w:rsidRDefault="00A85D8A" w:rsidP="00BE3F9E">
            <w:pPr>
              <w:pStyle w:val="TAL"/>
            </w:pPr>
            <w:r w:rsidRPr="00614B7A">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149B07E6" w14:textId="77777777" w:rsidR="00A85D8A" w:rsidRPr="00614B7A" w:rsidRDefault="00A85D8A" w:rsidP="00BE3F9E">
            <w:pPr>
              <w:pStyle w:val="TAC"/>
            </w:pPr>
            <w:r w:rsidRPr="00614B7A">
              <w:rPr>
                <w:rFonts w:hint="eastAsia"/>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1A8AB1C3" w14:textId="77777777" w:rsidR="00A85D8A" w:rsidRPr="00614B7A" w:rsidRDefault="00A85D8A" w:rsidP="00BE3F9E">
            <w:pPr>
              <w:pStyle w:val="TAL"/>
            </w:pPr>
            <w:r w:rsidRPr="00614B7A">
              <w:rPr>
                <w:rFonts w:hint="eastAsia"/>
                <w:lang w:eastAsia="zh-TW"/>
              </w:rPr>
              <w:t>C083</w:t>
            </w:r>
          </w:p>
        </w:tc>
        <w:tc>
          <w:tcPr>
            <w:tcW w:w="3106" w:type="dxa"/>
            <w:tcBorders>
              <w:top w:val="single" w:sz="4" w:space="0" w:color="auto"/>
              <w:left w:val="single" w:sz="4" w:space="0" w:color="auto"/>
              <w:bottom w:val="single" w:sz="4" w:space="0" w:color="auto"/>
              <w:right w:val="single" w:sz="4" w:space="0" w:color="auto"/>
            </w:tcBorders>
          </w:tcPr>
          <w:p w14:paraId="55D249F3" w14:textId="77777777" w:rsidR="00A85D8A" w:rsidRPr="00614B7A" w:rsidRDefault="00A85D8A" w:rsidP="00BE3F9E">
            <w:pPr>
              <w:pStyle w:val="TAL"/>
              <w:rPr>
                <w:lang w:eastAsia="zh-CN"/>
              </w:rPr>
            </w:pPr>
            <w:r w:rsidRPr="00614B7A">
              <w:rPr>
                <w:lang w:eastAsia="zh-CN"/>
              </w:rPr>
              <w:t>UEs supporting EN-DC</w:t>
            </w:r>
            <w:r w:rsidRPr="00614B7A">
              <w:rPr>
                <w:rFonts w:eastAsia="SimSun"/>
                <w:lang w:eastAsia="zh-CN"/>
              </w:rPr>
              <w:t xml:space="preserve"> FR1 and CSI-RS-based RLM and</w:t>
            </w:r>
            <w:r w:rsidRPr="00614B7A">
              <w:rPr>
                <w:rFonts w:hint="eastAsia"/>
                <w:lang w:eastAsia="zh-TW"/>
              </w:rPr>
              <w:t xml:space="preserve"> SSB</w:t>
            </w:r>
            <w:r w:rsidRPr="00614B7A">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7F6BCD62" w14:textId="77777777" w:rsidR="00A85D8A" w:rsidRPr="00614B7A"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tcPr>
          <w:p w14:paraId="65B32E32" w14:textId="77777777" w:rsidR="00A85D8A" w:rsidRPr="00614B7A" w:rsidRDefault="00A85D8A" w:rsidP="00BE3F9E">
            <w:pPr>
              <w:keepNext/>
              <w:keepLines/>
              <w:spacing w:after="0"/>
              <w:rPr>
                <w:rFonts w:ascii="Arial" w:hAnsi="Arial"/>
                <w:sz w:val="18"/>
              </w:rPr>
            </w:pPr>
            <w:r w:rsidRPr="00614B7A">
              <w:rPr>
                <w:rFonts w:ascii="Arial" w:hAnsi="Arial"/>
                <w:sz w:val="18"/>
              </w:rPr>
              <w:t>2Rx</w:t>
            </w:r>
          </w:p>
          <w:p w14:paraId="26002F46" w14:textId="77777777" w:rsidR="00A85D8A" w:rsidRPr="00614B7A" w:rsidRDefault="00A85D8A" w:rsidP="00BE3F9E">
            <w:pPr>
              <w:pStyle w:val="TAL"/>
            </w:pPr>
            <w:r w:rsidRPr="00614B7A">
              <w:t>4Rx</w:t>
            </w:r>
          </w:p>
        </w:tc>
      </w:tr>
      <w:tr w:rsidR="00A85D8A" w:rsidRPr="00614B7A" w14:paraId="13250B09"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7014F01C" w14:textId="77777777" w:rsidR="00A85D8A" w:rsidRPr="00614B7A" w:rsidRDefault="00A85D8A" w:rsidP="00BE3F9E">
            <w:pPr>
              <w:pStyle w:val="TAL"/>
            </w:pPr>
            <w:r w:rsidRPr="00614B7A">
              <w:rPr>
                <w:rFonts w:hint="eastAsia"/>
                <w:lang w:eastAsia="zh-TW"/>
              </w:rPr>
              <w:lastRenderedPageBreak/>
              <w:t>4.5.5.6</w:t>
            </w:r>
          </w:p>
        </w:tc>
        <w:tc>
          <w:tcPr>
            <w:tcW w:w="4540" w:type="dxa"/>
            <w:tcBorders>
              <w:top w:val="single" w:sz="4" w:space="0" w:color="auto"/>
              <w:left w:val="single" w:sz="4" w:space="0" w:color="auto"/>
              <w:bottom w:val="single" w:sz="4" w:space="0" w:color="auto"/>
              <w:right w:val="single" w:sz="4" w:space="0" w:color="auto"/>
            </w:tcBorders>
          </w:tcPr>
          <w:p w14:paraId="6E4C63B8" w14:textId="77777777" w:rsidR="00A85D8A" w:rsidRPr="00614B7A" w:rsidRDefault="00A85D8A" w:rsidP="00BE3F9E">
            <w:pPr>
              <w:pStyle w:val="TAL"/>
            </w:pPr>
            <w:r w:rsidRPr="00614B7A">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039A8C4C" w14:textId="77777777" w:rsidR="00A85D8A" w:rsidRPr="00614B7A" w:rsidRDefault="00A85D8A" w:rsidP="00BE3F9E">
            <w:pPr>
              <w:pStyle w:val="TAC"/>
            </w:pPr>
            <w:r w:rsidRPr="00614B7A">
              <w:rPr>
                <w:rFonts w:hint="eastAsia"/>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5B04FC3A" w14:textId="77777777" w:rsidR="00A85D8A" w:rsidRPr="00614B7A" w:rsidRDefault="00A85D8A" w:rsidP="00BE3F9E">
            <w:pPr>
              <w:pStyle w:val="TAL"/>
            </w:pPr>
            <w:r w:rsidRPr="00614B7A">
              <w:rPr>
                <w:rFonts w:hint="eastAsia"/>
                <w:lang w:eastAsia="zh-TW"/>
              </w:rPr>
              <w:t>C083a</w:t>
            </w:r>
          </w:p>
        </w:tc>
        <w:tc>
          <w:tcPr>
            <w:tcW w:w="3106" w:type="dxa"/>
            <w:tcBorders>
              <w:top w:val="single" w:sz="4" w:space="0" w:color="auto"/>
              <w:left w:val="single" w:sz="4" w:space="0" w:color="auto"/>
              <w:bottom w:val="single" w:sz="4" w:space="0" w:color="auto"/>
              <w:right w:val="single" w:sz="4" w:space="0" w:color="auto"/>
            </w:tcBorders>
          </w:tcPr>
          <w:p w14:paraId="694D14E2" w14:textId="77777777" w:rsidR="00A85D8A" w:rsidRPr="00614B7A" w:rsidRDefault="00A85D8A" w:rsidP="00BE3F9E">
            <w:pPr>
              <w:pStyle w:val="TAL"/>
              <w:rPr>
                <w:lang w:eastAsia="zh-CN"/>
              </w:rPr>
            </w:pPr>
            <w:r w:rsidRPr="00614B7A">
              <w:rPr>
                <w:lang w:eastAsia="zh-CN"/>
              </w:rPr>
              <w:t>UEs supporting EN-DC</w:t>
            </w:r>
            <w:r w:rsidRPr="00614B7A">
              <w:rPr>
                <w:rFonts w:eastAsia="SimSun"/>
                <w:lang w:eastAsia="zh-CN"/>
              </w:rPr>
              <w:t xml:space="preserve"> FR1</w:t>
            </w:r>
            <w:r w:rsidRPr="00614B7A">
              <w:rPr>
                <w:lang w:eastAsia="zh-CN"/>
              </w:rPr>
              <w:t xml:space="preserve"> and long DRX cycle and CSI-RS-based RLM</w:t>
            </w:r>
            <w:r w:rsidRPr="00614B7A">
              <w:rPr>
                <w:rFonts w:eastAsia="SimSun"/>
                <w:lang w:eastAsia="zh-CN"/>
              </w:rPr>
              <w:t xml:space="preserve"> and</w:t>
            </w:r>
            <w:r w:rsidRPr="00614B7A">
              <w:rPr>
                <w:rFonts w:hint="eastAsia"/>
                <w:lang w:eastAsia="zh-TW"/>
              </w:rPr>
              <w:t xml:space="preserve"> SSB</w:t>
            </w:r>
            <w:r w:rsidRPr="00614B7A">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4D271DCF" w14:textId="77777777" w:rsidR="00A85D8A" w:rsidRPr="00614B7A"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tcPr>
          <w:p w14:paraId="70AF63C4" w14:textId="77777777" w:rsidR="00A85D8A" w:rsidRPr="00614B7A" w:rsidRDefault="00A85D8A" w:rsidP="00BE3F9E">
            <w:pPr>
              <w:keepNext/>
              <w:keepLines/>
              <w:spacing w:after="0"/>
              <w:rPr>
                <w:rFonts w:ascii="Arial" w:hAnsi="Arial"/>
                <w:sz w:val="18"/>
              </w:rPr>
            </w:pPr>
            <w:r w:rsidRPr="00614B7A">
              <w:rPr>
                <w:rFonts w:ascii="Arial" w:hAnsi="Arial"/>
                <w:sz w:val="18"/>
              </w:rPr>
              <w:t>2Rx</w:t>
            </w:r>
          </w:p>
          <w:p w14:paraId="139340AE" w14:textId="77777777" w:rsidR="00A85D8A" w:rsidRPr="00614B7A" w:rsidRDefault="00A85D8A" w:rsidP="00BE3F9E">
            <w:pPr>
              <w:pStyle w:val="TAL"/>
            </w:pPr>
            <w:r w:rsidRPr="00614B7A">
              <w:t>4Rx</w:t>
            </w:r>
          </w:p>
        </w:tc>
      </w:tr>
      <w:tr w:rsidR="00A85D8A" w:rsidRPr="00614B7A" w14:paraId="5E348962"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F25181D" w14:textId="77777777" w:rsidR="00A85D8A" w:rsidRPr="00614B7A" w:rsidRDefault="00A85D8A" w:rsidP="00BE3F9E">
            <w:pPr>
              <w:pStyle w:val="TAL"/>
              <w:rPr>
                <w:b/>
                <w:lang w:eastAsia="zh-TW"/>
              </w:rPr>
            </w:pPr>
            <w:r w:rsidRPr="00614B7A">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D1ABAB9" w14:textId="77777777" w:rsidR="00A85D8A" w:rsidRPr="00614B7A" w:rsidRDefault="00A85D8A" w:rsidP="00BE3F9E">
            <w:pPr>
              <w:pStyle w:val="TAL"/>
              <w:rPr>
                <w:b/>
              </w:rPr>
            </w:pPr>
            <w:r w:rsidRPr="00614B7A">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7A08CD"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55B05FC9" w14:textId="77777777" w:rsidR="00A85D8A" w:rsidRPr="00614B7A"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6A578E83" w14:textId="77777777" w:rsidR="00A85D8A" w:rsidRPr="00614B7A"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C033864" w14:textId="77777777" w:rsidR="00A85D8A" w:rsidRPr="00614B7A"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2973762" w14:textId="77777777" w:rsidR="00A85D8A" w:rsidRPr="00614B7A" w:rsidRDefault="00A85D8A" w:rsidP="00BE3F9E">
            <w:pPr>
              <w:pStyle w:val="TAL"/>
              <w:rPr>
                <w:b/>
              </w:rPr>
            </w:pPr>
          </w:p>
        </w:tc>
      </w:tr>
      <w:tr w:rsidR="00A85D8A" w:rsidRPr="00614B7A" w14:paraId="7F0DA62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0876C30" w14:textId="77777777" w:rsidR="00A85D8A" w:rsidRPr="00614B7A" w:rsidRDefault="00A85D8A" w:rsidP="00BE3F9E">
            <w:pPr>
              <w:pStyle w:val="TAL"/>
              <w:rPr>
                <w:b/>
                <w:lang w:eastAsia="zh-TW"/>
              </w:rPr>
            </w:pPr>
            <w:r w:rsidRPr="00614B7A">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64E4362" w14:textId="77777777" w:rsidR="00A85D8A" w:rsidRPr="00614B7A" w:rsidRDefault="00A85D8A" w:rsidP="00BE3F9E">
            <w:pPr>
              <w:pStyle w:val="TAL"/>
              <w:rPr>
                <w:b/>
              </w:rPr>
            </w:pPr>
            <w:r w:rsidRPr="00614B7A">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7BC732"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E956C4E" w14:textId="77777777" w:rsidR="00A85D8A" w:rsidRPr="00614B7A"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0568CD72" w14:textId="77777777" w:rsidR="00A85D8A" w:rsidRPr="00614B7A"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09E517A" w14:textId="77777777" w:rsidR="00A85D8A" w:rsidRPr="00614B7A"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4A87E99" w14:textId="77777777" w:rsidR="00A85D8A" w:rsidRPr="00614B7A" w:rsidRDefault="00A85D8A" w:rsidP="00BE3F9E">
            <w:pPr>
              <w:pStyle w:val="TAL"/>
              <w:rPr>
                <w:b/>
              </w:rPr>
            </w:pPr>
          </w:p>
        </w:tc>
      </w:tr>
      <w:tr w:rsidR="00A85D8A" w:rsidRPr="00614B7A" w14:paraId="111AAA18"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9ABCF4E" w14:textId="77777777" w:rsidR="00A85D8A" w:rsidRPr="00614B7A" w:rsidRDefault="00A85D8A" w:rsidP="00BE3F9E">
            <w:pPr>
              <w:pStyle w:val="TAL"/>
            </w:pPr>
            <w:r w:rsidRPr="00614B7A">
              <w:t>4.5.6.1.1</w:t>
            </w:r>
          </w:p>
        </w:tc>
        <w:tc>
          <w:tcPr>
            <w:tcW w:w="4540" w:type="dxa"/>
            <w:tcBorders>
              <w:top w:val="single" w:sz="4" w:space="0" w:color="auto"/>
              <w:left w:val="single" w:sz="4" w:space="0" w:color="auto"/>
              <w:bottom w:val="single" w:sz="4" w:space="0" w:color="auto"/>
              <w:right w:val="single" w:sz="4" w:space="0" w:color="auto"/>
            </w:tcBorders>
            <w:hideMark/>
          </w:tcPr>
          <w:p w14:paraId="5F3CB289" w14:textId="77777777" w:rsidR="00A85D8A" w:rsidRPr="00614B7A" w:rsidRDefault="00A85D8A" w:rsidP="00BE3F9E">
            <w:pPr>
              <w:pStyle w:val="TAL"/>
            </w:pPr>
            <w:r w:rsidRPr="00614B7A">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69A0B62"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4EB391BB" w14:textId="77777777" w:rsidR="00A85D8A" w:rsidRPr="00614B7A" w:rsidRDefault="00A85D8A" w:rsidP="00BE3F9E">
            <w:pPr>
              <w:pStyle w:val="TAL"/>
              <w:rPr>
                <w:lang w:eastAsia="zh-CN"/>
              </w:rPr>
            </w:pPr>
            <w:r w:rsidRPr="00614B7A">
              <w:t>C065</w:t>
            </w:r>
          </w:p>
        </w:tc>
        <w:tc>
          <w:tcPr>
            <w:tcW w:w="3106" w:type="dxa"/>
            <w:tcBorders>
              <w:top w:val="single" w:sz="4" w:space="0" w:color="auto"/>
              <w:left w:val="single" w:sz="4" w:space="0" w:color="auto"/>
              <w:bottom w:val="single" w:sz="4" w:space="0" w:color="auto"/>
              <w:right w:val="single" w:sz="4" w:space="0" w:color="auto"/>
            </w:tcBorders>
            <w:hideMark/>
          </w:tcPr>
          <w:p w14:paraId="59EA98AF" w14:textId="77777777" w:rsidR="00A85D8A" w:rsidRPr="00614B7A" w:rsidRDefault="00A85D8A" w:rsidP="00BE3F9E">
            <w:pPr>
              <w:pStyle w:val="TAL"/>
              <w:rPr>
                <w:lang w:eastAsia="zh-CN"/>
              </w:rPr>
            </w:pPr>
            <w:r w:rsidRPr="00614B7A">
              <w:rPr>
                <w:lang w:eastAsia="zh-CN"/>
              </w:rPr>
              <w:t>UEs supporting EN-DC</w:t>
            </w:r>
            <w:r w:rsidRPr="00614B7A">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17F0650B"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C6106F2" w14:textId="77777777" w:rsidR="00A85D8A" w:rsidRPr="00614B7A" w:rsidRDefault="00A85D8A" w:rsidP="00BE3F9E">
            <w:pPr>
              <w:pStyle w:val="TAL"/>
            </w:pPr>
            <w:r w:rsidRPr="00614B7A">
              <w:t>2Rx</w:t>
            </w:r>
          </w:p>
          <w:p w14:paraId="31547BB5" w14:textId="77777777" w:rsidR="00A85D8A" w:rsidRPr="00614B7A" w:rsidRDefault="00A85D8A" w:rsidP="00BE3F9E">
            <w:pPr>
              <w:pStyle w:val="TAL"/>
            </w:pPr>
            <w:r w:rsidRPr="00614B7A">
              <w:t>4Rx</w:t>
            </w:r>
          </w:p>
        </w:tc>
      </w:tr>
      <w:tr w:rsidR="00A85D8A" w:rsidRPr="00614B7A" w14:paraId="388980E2"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6FC1E4E" w14:textId="77777777" w:rsidR="00A85D8A" w:rsidRPr="00614B7A" w:rsidRDefault="00A85D8A" w:rsidP="00BE3F9E">
            <w:pPr>
              <w:pStyle w:val="TAL"/>
            </w:pPr>
            <w:r w:rsidRPr="00614B7A">
              <w:t>4.5.6.1.2</w:t>
            </w:r>
          </w:p>
        </w:tc>
        <w:tc>
          <w:tcPr>
            <w:tcW w:w="4540" w:type="dxa"/>
            <w:tcBorders>
              <w:top w:val="single" w:sz="4" w:space="0" w:color="auto"/>
              <w:left w:val="single" w:sz="4" w:space="0" w:color="auto"/>
              <w:bottom w:val="single" w:sz="4" w:space="0" w:color="auto"/>
              <w:right w:val="single" w:sz="4" w:space="0" w:color="auto"/>
            </w:tcBorders>
            <w:hideMark/>
          </w:tcPr>
          <w:p w14:paraId="51236A08" w14:textId="77777777" w:rsidR="00A85D8A" w:rsidRPr="00614B7A" w:rsidRDefault="00A85D8A" w:rsidP="00BE3F9E">
            <w:pPr>
              <w:pStyle w:val="TAL"/>
            </w:pPr>
            <w:r w:rsidRPr="00614B7A">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6A78AA0"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747DEE2B" w14:textId="77777777" w:rsidR="00A85D8A" w:rsidRPr="00614B7A" w:rsidRDefault="00A85D8A" w:rsidP="00BE3F9E">
            <w:pPr>
              <w:pStyle w:val="TAL"/>
              <w:rPr>
                <w:lang w:eastAsia="zh-CN"/>
              </w:rPr>
            </w:pPr>
            <w:r w:rsidRPr="00614B7A">
              <w:t>C065a</w:t>
            </w:r>
          </w:p>
        </w:tc>
        <w:tc>
          <w:tcPr>
            <w:tcW w:w="3106" w:type="dxa"/>
            <w:tcBorders>
              <w:top w:val="single" w:sz="4" w:space="0" w:color="auto"/>
              <w:left w:val="single" w:sz="4" w:space="0" w:color="auto"/>
              <w:bottom w:val="single" w:sz="4" w:space="0" w:color="auto"/>
              <w:right w:val="single" w:sz="4" w:space="0" w:color="auto"/>
            </w:tcBorders>
            <w:hideMark/>
          </w:tcPr>
          <w:p w14:paraId="1E26E3DB" w14:textId="77777777" w:rsidR="00A85D8A" w:rsidRPr="00614B7A" w:rsidRDefault="00A85D8A" w:rsidP="00BE3F9E">
            <w:pPr>
              <w:pStyle w:val="TAL"/>
              <w:rPr>
                <w:lang w:eastAsia="zh-CN"/>
              </w:rPr>
            </w:pPr>
            <w:r w:rsidRPr="00614B7A">
              <w:rPr>
                <w:lang w:eastAsia="zh-CN"/>
              </w:rPr>
              <w:t>UEs supporting EN-DC</w:t>
            </w:r>
            <w:r w:rsidRPr="00614B7A">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55000254"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C662C13" w14:textId="77777777" w:rsidR="00A85D8A" w:rsidRPr="00614B7A" w:rsidRDefault="00A85D8A" w:rsidP="00BE3F9E">
            <w:pPr>
              <w:pStyle w:val="TAL"/>
            </w:pPr>
            <w:r w:rsidRPr="00614B7A">
              <w:t>2Rx</w:t>
            </w:r>
          </w:p>
          <w:p w14:paraId="76B5D3C1" w14:textId="77777777" w:rsidR="00A85D8A" w:rsidRPr="00614B7A" w:rsidRDefault="00A85D8A" w:rsidP="00BE3F9E">
            <w:pPr>
              <w:pStyle w:val="TAL"/>
            </w:pPr>
            <w:r w:rsidRPr="00614B7A">
              <w:t>4Rx</w:t>
            </w:r>
          </w:p>
        </w:tc>
      </w:tr>
      <w:tr w:rsidR="00A85D8A" w:rsidRPr="00614B7A" w14:paraId="671706E9"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E223BFD" w14:textId="77777777" w:rsidR="00A85D8A" w:rsidRPr="00614B7A" w:rsidRDefault="00A85D8A" w:rsidP="00BE3F9E">
            <w:pPr>
              <w:pStyle w:val="TAL"/>
              <w:rPr>
                <w:b/>
                <w:lang w:eastAsia="zh-TW"/>
              </w:rPr>
            </w:pPr>
            <w:r w:rsidRPr="00614B7A">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264233D" w14:textId="77777777" w:rsidR="00A85D8A" w:rsidRPr="00614B7A" w:rsidRDefault="00A85D8A" w:rsidP="00BE3F9E">
            <w:pPr>
              <w:pStyle w:val="TAL"/>
              <w:rPr>
                <w:b/>
              </w:rPr>
            </w:pPr>
            <w:r w:rsidRPr="00614B7A">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A8BC31" w14:textId="77777777" w:rsidR="00A85D8A" w:rsidRPr="00614B7A" w:rsidRDefault="00A85D8A" w:rsidP="00BE3F9E">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72488641" w14:textId="77777777" w:rsidR="00A85D8A" w:rsidRPr="00614B7A" w:rsidRDefault="00A85D8A" w:rsidP="00BE3F9E">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63535F60" w14:textId="77777777" w:rsidR="00A85D8A" w:rsidRPr="00614B7A" w:rsidRDefault="00A85D8A" w:rsidP="00BE3F9E">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07ED825" w14:textId="77777777" w:rsidR="00A85D8A" w:rsidRPr="00614B7A"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D36B6FD" w14:textId="77777777" w:rsidR="00A85D8A" w:rsidRPr="00614B7A" w:rsidRDefault="00A85D8A" w:rsidP="00BE3F9E">
            <w:pPr>
              <w:pStyle w:val="TAL"/>
              <w:rPr>
                <w:b/>
              </w:rPr>
            </w:pPr>
          </w:p>
        </w:tc>
      </w:tr>
      <w:tr w:rsidR="00A85D8A" w:rsidRPr="00614B7A" w14:paraId="471FD182"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9711459" w14:textId="77777777" w:rsidR="00A85D8A" w:rsidRPr="00614B7A" w:rsidRDefault="00A85D8A" w:rsidP="00BE3F9E">
            <w:pPr>
              <w:pStyle w:val="TAL"/>
            </w:pPr>
            <w:r w:rsidRPr="00614B7A">
              <w:t>4.5.6.2.1</w:t>
            </w:r>
          </w:p>
        </w:tc>
        <w:tc>
          <w:tcPr>
            <w:tcW w:w="4540" w:type="dxa"/>
            <w:tcBorders>
              <w:top w:val="single" w:sz="4" w:space="0" w:color="auto"/>
              <w:left w:val="single" w:sz="4" w:space="0" w:color="auto"/>
              <w:bottom w:val="single" w:sz="4" w:space="0" w:color="auto"/>
              <w:right w:val="single" w:sz="4" w:space="0" w:color="auto"/>
            </w:tcBorders>
            <w:hideMark/>
          </w:tcPr>
          <w:p w14:paraId="02269644" w14:textId="77777777" w:rsidR="00A85D8A" w:rsidRPr="00614B7A" w:rsidRDefault="00A85D8A" w:rsidP="00BE3F9E">
            <w:pPr>
              <w:pStyle w:val="TAL"/>
            </w:pPr>
            <w:r w:rsidRPr="00614B7A">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D5F72F7"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71CA336A" w14:textId="77777777" w:rsidR="00A85D8A" w:rsidRPr="00614B7A" w:rsidRDefault="00A85D8A" w:rsidP="00BE3F9E">
            <w:pPr>
              <w:pStyle w:val="TAL"/>
              <w:rPr>
                <w:lang w:eastAsia="zh-CN"/>
              </w:rPr>
            </w:pPr>
            <w:r w:rsidRPr="00614B7A">
              <w:t>C065b</w:t>
            </w:r>
          </w:p>
        </w:tc>
        <w:tc>
          <w:tcPr>
            <w:tcW w:w="3106" w:type="dxa"/>
            <w:tcBorders>
              <w:top w:val="single" w:sz="4" w:space="0" w:color="auto"/>
              <w:left w:val="single" w:sz="4" w:space="0" w:color="auto"/>
              <w:bottom w:val="single" w:sz="4" w:space="0" w:color="auto"/>
              <w:right w:val="single" w:sz="4" w:space="0" w:color="auto"/>
            </w:tcBorders>
            <w:hideMark/>
          </w:tcPr>
          <w:p w14:paraId="75235780" w14:textId="77777777" w:rsidR="00A85D8A" w:rsidRPr="00614B7A" w:rsidRDefault="00A85D8A" w:rsidP="00BE3F9E">
            <w:pPr>
              <w:pStyle w:val="TAL"/>
              <w:rPr>
                <w:lang w:eastAsia="zh-CN"/>
              </w:rPr>
            </w:pPr>
            <w:r w:rsidRPr="00614B7A">
              <w:rPr>
                <w:lang w:eastAsia="zh-CN"/>
              </w:rPr>
              <w:t>UEs supporting EN-DC</w:t>
            </w:r>
            <w:r w:rsidRPr="00614B7A">
              <w:rPr>
                <w:rFonts w:eastAsia="SimSun"/>
                <w:lang w:eastAsia="zh-CN"/>
              </w:rPr>
              <w:t xml:space="preserve"> FR1</w:t>
            </w:r>
            <w:r w:rsidRPr="00614B7A">
              <w:rPr>
                <w:lang w:eastAsia="zh-TW"/>
              </w:rPr>
              <w:t xml:space="preserve"> </w:t>
            </w:r>
            <w:r w:rsidRPr="00614B7A">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67E0BC37"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3A1676B" w14:textId="77777777" w:rsidR="00A85D8A" w:rsidRPr="00614B7A" w:rsidRDefault="00A85D8A" w:rsidP="00BE3F9E">
            <w:pPr>
              <w:pStyle w:val="TAL"/>
            </w:pPr>
            <w:r w:rsidRPr="00614B7A">
              <w:t>2Rx</w:t>
            </w:r>
          </w:p>
          <w:p w14:paraId="52093AC1" w14:textId="77777777" w:rsidR="00A85D8A" w:rsidRPr="00614B7A" w:rsidRDefault="00A85D8A" w:rsidP="00BE3F9E">
            <w:pPr>
              <w:pStyle w:val="TAL"/>
            </w:pPr>
            <w:r w:rsidRPr="00614B7A">
              <w:t>4Rx</w:t>
            </w:r>
          </w:p>
        </w:tc>
      </w:tr>
      <w:tr w:rsidR="00A85D8A" w:rsidRPr="00614B7A" w14:paraId="7B32A977"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2AB54870" w14:textId="77777777" w:rsidR="00A85D8A" w:rsidRPr="00614B7A" w:rsidRDefault="00A85D8A" w:rsidP="00BE3F9E">
            <w:pPr>
              <w:pStyle w:val="TAL"/>
              <w:rPr>
                <w:b/>
              </w:rPr>
            </w:pPr>
            <w:r w:rsidRPr="00614B7A">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7A8ACDC" w14:textId="77777777" w:rsidR="00A85D8A" w:rsidRPr="00614B7A" w:rsidRDefault="00A85D8A" w:rsidP="00BE3F9E">
            <w:pPr>
              <w:pStyle w:val="TAL"/>
              <w:rPr>
                <w:b/>
              </w:rPr>
            </w:pPr>
            <w:r w:rsidRPr="00614B7A">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CFC21ED" w14:textId="77777777" w:rsidR="00A85D8A" w:rsidRPr="00614B7A" w:rsidRDefault="00A85D8A" w:rsidP="00BE3F9E">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D9D9D9"/>
          </w:tcPr>
          <w:p w14:paraId="1FAE6F2B" w14:textId="77777777" w:rsidR="00A85D8A" w:rsidRPr="00614B7A" w:rsidRDefault="00A85D8A" w:rsidP="00BE3F9E">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D9D9D9"/>
          </w:tcPr>
          <w:p w14:paraId="01EB9805" w14:textId="77777777" w:rsidR="00A85D8A" w:rsidRPr="00614B7A" w:rsidRDefault="00A85D8A" w:rsidP="00BE3F9E">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4633B1A9" w14:textId="77777777" w:rsidR="00A85D8A" w:rsidRPr="00614B7A"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483382ED" w14:textId="77777777" w:rsidR="00A85D8A" w:rsidRPr="00614B7A" w:rsidRDefault="00A85D8A" w:rsidP="00BE3F9E">
            <w:pPr>
              <w:pStyle w:val="TAL"/>
              <w:rPr>
                <w:b/>
              </w:rPr>
            </w:pPr>
          </w:p>
        </w:tc>
      </w:tr>
      <w:tr w:rsidR="00A85D8A" w:rsidRPr="00614B7A" w14:paraId="008B35E0"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619C4598" w14:textId="77777777" w:rsidR="00A85D8A" w:rsidRPr="00614B7A" w:rsidRDefault="00A85D8A" w:rsidP="00BE3F9E">
            <w:pPr>
              <w:pStyle w:val="TAL"/>
            </w:pPr>
            <w:r w:rsidRPr="00614B7A">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4326D2BA" w14:textId="77777777" w:rsidR="00A85D8A" w:rsidRPr="00614B7A" w:rsidRDefault="00A85D8A" w:rsidP="00BE3F9E">
            <w:pPr>
              <w:pStyle w:val="TAL"/>
            </w:pPr>
            <w:r w:rsidRPr="00614B7A">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436F02BC" w14:textId="77777777" w:rsidR="00A85D8A" w:rsidRPr="00614B7A" w:rsidRDefault="00A85D8A" w:rsidP="00BE3F9E">
            <w:pPr>
              <w:pStyle w:val="TAC"/>
              <w:rPr>
                <w:rFonts w:eastAsia="SimSun"/>
                <w:lang w:eastAsia="zh-CN"/>
              </w:rPr>
            </w:pPr>
            <w:r w:rsidRPr="00614B7A">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14C8C5FC" w14:textId="77777777" w:rsidR="00A85D8A" w:rsidRPr="00614B7A" w:rsidRDefault="00A85D8A" w:rsidP="00BE3F9E">
            <w:pPr>
              <w:pStyle w:val="TAL"/>
              <w:rPr>
                <w:rFonts w:eastAsia="SimSun"/>
                <w:lang w:eastAsia="zh-CN"/>
              </w:rPr>
            </w:pPr>
            <w:r w:rsidRPr="00614B7A">
              <w:t>C021</w:t>
            </w:r>
          </w:p>
        </w:tc>
        <w:tc>
          <w:tcPr>
            <w:tcW w:w="3106" w:type="dxa"/>
            <w:tcBorders>
              <w:top w:val="single" w:sz="4" w:space="0" w:color="auto"/>
              <w:left w:val="single" w:sz="4" w:space="0" w:color="auto"/>
              <w:bottom w:val="single" w:sz="4" w:space="0" w:color="auto"/>
              <w:right w:val="single" w:sz="4" w:space="0" w:color="auto"/>
            </w:tcBorders>
            <w:hideMark/>
          </w:tcPr>
          <w:p w14:paraId="7560064C" w14:textId="77777777" w:rsidR="00A85D8A" w:rsidRPr="00614B7A" w:rsidRDefault="00A85D8A" w:rsidP="00BE3F9E">
            <w:pPr>
              <w:pStyle w:val="TAL"/>
              <w:rPr>
                <w:rFonts w:eastAsia="SimSun"/>
                <w:lang w:eastAsia="zh-CN"/>
              </w:rPr>
            </w:pPr>
            <w:r w:rsidRPr="00614B7A">
              <w:rPr>
                <w:lang w:eastAsia="zh-CN"/>
              </w:rPr>
              <w:t>UEs supporting EN-DC</w:t>
            </w:r>
            <w:r w:rsidRPr="00614B7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FDE82D3" w14:textId="77777777" w:rsidR="00A85D8A" w:rsidRPr="00614B7A"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64DC42D" w14:textId="77777777" w:rsidR="00A85D8A" w:rsidRPr="00614B7A" w:rsidRDefault="00A85D8A" w:rsidP="00BE3F9E">
            <w:pPr>
              <w:pStyle w:val="TAL"/>
            </w:pPr>
            <w:r w:rsidRPr="00614B7A">
              <w:t>2Rx</w:t>
            </w:r>
          </w:p>
          <w:p w14:paraId="406BBF00" w14:textId="77777777" w:rsidR="00A85D8A" w:rsidRPr="00614B7A" w:rsidRDefault="00A85D8A" w:rsidP="00BE3F9E">
            <w:pPr>
              <w:pStyle w:val="TAL"/>
            </w:pPr>
            <w:r w:rsidRPr="00614B7A">
              <w:t>4Rx</w:t>
            </w:r>
          </w:p>
        </w:tc>
      </w:tr>
      <w:tr w:rsidR="00A85D8A" w:rsidRPr="00614B7A" w14:paraId="24753409"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9E81CD" w14:textId="77777777" w:rsidR="00A85D8A" w:rsidRPr="00614B7A" w:rsidRDefault="00A85D8A" w:rsidP="00BE3F9E">
            <w:pPr>
              <w:pStyle w:val="TAL"/>
              <w:rPr>
                <w:rFonts w:cs="Arial"/>
                <w:lang w:eastAsia="zh-TW"/>
              </w:rPr>
            </w:pPr>
            <w:r w:rsidRPr="00614B7A">
              <w:t>4.5.8</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E694DB" w14:textId="77777777" w:rsidR="00A85D8A" w:rsidRPr="00614B7A" w:rsidRDefault="00A85D8A" w:rsidP="00BE3F9E">
            <w:pPr>
              <w:pStyle w:val="TAL"/>
              <w:rPr>
                <w:rFonts w:cs="Arial"/>
              </w:rPr>
            </w:pPr>
            <w:r w:rsidRPr="00614B7A">
              <w:t>UL switching</w:t>
            </w:r>
          </w:p>
        </w:tc>
        <w:tc>
          <w:tcPr>
            <w:tcW w:w="8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E94C7C" w14:textId="77777777" w:rsidR="00A85D8A" w:rsidRPr="00614B7A" w:rsidRDefault="00A85D8A" w:rsidP="00BE3F9E">
            <w:pPr>
              <w:pStyle w:val="TAC"/>
              <w:rPr>
                <w:rFonts w:eastAsia="SimSun"/>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27E9FE" w14:textId="77777777" w:rsidR="00A85D8A" w:rsidRPr="00614B7A" w:rsidRDefault="00A85D8A" w:rsidP="00BE3F9E">
            <w:pPr>
              <w:pStyle w:val="TAL"/>
            </w:pPr>
          </w:p>
        </w:tc>
        <w:tc>
          <w:tcPr>
            <w:tcW w:w="31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4890EA" w14:textId="77777777" w:rsidR="00A85D8A" w:rsidRPr="00614B7A" w:rsidRDefault="00A85D8A" w:rsidP="00BE3F9E">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EC1A1B" w14:textId="77777777" w:rsidR="00A85D8A" w:rsidRPr="00614B7A"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B24104" w14:textId="77777777" w:rsidR="00A85D8A" w:rsidRPr="00614B7A" w:rsidRDefault="00A85D8A" w:rsidP="00BE3F9E">
            <w:pPr>
              <w:pStyle w:val="TAL"/>
            </w:pPr>
          </w:p>
        </w:tc>
      </w:tr>
      <w:tr w:rsidR="00A85D8A" w:rsidRPr="00614B7A" w14:paraId="345F130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3F5A013B" w14:textId="77777777" w:rsidR="00A85D8A" w:rsidRPr="00614B7A" w:rsidRDefault="00A85D8A" w:rsidP="00BE3F9E">
            <w:pPr>
              <w:pStyle w:val="TAL"/>
              <w:rPr>
                <w:rFonts w:cs="Arial"/>
                <w:lang w:eastAsia="zh-TW"/>
              </w:rPr>
            </w:pPr>
            <w:r w:rsidRPr="00614B7A">
              <w:t>4.5.8.1</w:t>
            </w:r>
          </w:p>
        </w:tc>
        <w:tc>
          <w:tcPr>
            <w:tcW w:w="4540" w:type="dxa"/>
            <w:tcBorders>
              <w:top w:val="single" w:sz="4" w:space="0" w:color="auto"/>
              <w:left w:val="single" w:sz="4" w:space="0" w:color="auto"/>
              <w:bottom w:val="single" w:sz="4" w:space="0" w:color="auto"/>
              <w:right w:val="single" w:sz="4" w:space="0" w:color="auto"/>
            </w:tcBorders>
          </w:tcPr>
          <w:p w14:paraId="7AEE049B" w14:textId="77777777" w:rsidR="00A85D8A" w:rsidRPr="00614B7A" w:rsidRDefault="00A85D8A" w:rsidP="00BE3F9E">
            <w:pPr>
              <w:pStyle w:val="TAL"/>
              <w:rPr>
                <w:rFonts w:cs="Arial"/>
              </w:rPr>
            </w:pPr>
            <w:r w:rsidRPr="00614B7A">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183395CA" w14:textId="77777777" w:rsidR="00A85D8A" w:rsidRPr="00614B7A" w:rsidRDefault="00A85D8A" w:rsidP="00BE3F9E">
            <w:pPr>
              <w:pStyle w:val="TAC"/>
              <w:rPr>
                <w:rFonts w:eastAsia="SimSun"/>
                <w:lang w:eastAsia="zh-CN"/>
              </w:rPr>
            </w:pPr>
            <w:r w:rsidRPr="00614B7A">
              <w:t>Rel-16</w:t>
            </w:r>
          </w:p>
        </w:tc>
        <w:tc>
          <w:tcPr>
            <w:tcW w:w="1139" w:type="dxa"/>
            <w:tcBorders>
              <w:top w:val="single" w:sz="4" w:space="0" w:color="auto"/>
              <w:left w:val="single" w:sz="4" w:space="0" w:color="auto"/>
              <w:bottom w:val="single" w:sz="4" w:space="0" w:color="auto"/>
              <w:right w:val="single" w:sz="4" w:space="0" w:color="auto"/>
            </w:tcBorders>
          </w:tcPr>
          <w:p w14:paraId="0E061404" w14:textId="77777777" w:rsidR="00A85D8A" w:rsidRPr="00614B7A" w:rsidRDefault="00A85D8A" w:rsidP="00BE3F9E">
            <w:pPr>
              <w:pStyle w:val="TAL"/>
            </w:pPr>
            <w:r w:rsidRPr="00614B7A">
              <w:t>C126a</w:t>
            </w:r>
          </w:p>
        </w:tc>
        <w:tc>
          <w:tcPr>
            <w:tcW w:w="3106" w:type="dxa"/>
            <w:tcBorders>
              <w:top w:val="single" w:sz="4" w:space="0" w:color="auto"/>
              <w:left w:val="single" w:sz="4" w:space="0" w:color="auto"/>
              <w:bottom w:val="single" w:sz="4" w:space="0" w:color="auto"/>
              <w:right w:val="single" w:sz="4" w:space="0" w:color="auto"/>
            </w:tcBorders>
          </w:tcPr>
          <w:p w14:paraId="1A3AA8AF" w14:textId="77777777" w:rsidR="00A85D8A" w:rsidRPr="00614B7A" w:rsidRDefault="00A85D8A" w:rsidP="00BE3F9E">
            <w:pPr>
              <w:pStyle w:val="TAL"/>
              <w:rPr>
                <w:lang w:eastAsia="zh-CN"/>
              </w:rPr>
            </w:pPr>
            <w:r w:rsidRPr="00614B7A">
              <w:t>UEs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57660323" w14:textId="77777777" w:rsidR="00A85D8A" w:rsidRPr="00614B7A"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tcPr>
          <w:p w14:paraId="7F932D14" w14:textId="77777777" w:rsidR="00A85D8A" w:rsidRPr="00614B7A" w:rsidRDefault="00A85D8A" w:rsidP="00BE3F9E">
            <w:pPr>
              <w:pStyle w:val="TAL"/>
            </w:pPr>
            <w:r w:rsidRPr="00614B7A">
              <w:t>2Rx</w:t>
            </w:r>
          </w:p>
          <w:p w14:paraId="4C355086" w14:textId="77777777" w:rsidR="00A85D8A" w:rsidRPr="00614B7A" w:rsidRDefault="00A85D8A" w:rsidP="00BE3F9E">
            <w:pPr>
              <w:pStyle w:val="TAL"/>
            </w:pPr>
            <w:r w:rsidRPr="00614B7A">
              <w:t>4Rx</w:t>
            </w:r>
          </w:p>
        </w:tc>
      </w:tr>
      <w:tr w:rsidR="00A85D8A" w:rsidRPr="00614B7A" w14:paraId="2F3402D3"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E6AA28E" w14:textId="77777777" w:rsidR="00A85D8A" w:rsidRPr="00614B7A" w:rsidRDefault="00A85D8A" w:rsidP="00BE3F9E">
            <w:pPr>
              <w:pStyle w:val="TAL"/>
              <w:rPr>
                <w:b/>
                <w:lang w:eastAsia="zh-TW"/>
              </w:rPr>
            </w:pPr>
            <w:r w:rsidRPr="00614B7A">
              <w:rPr>
                <w:b/>
                <w:lang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BEAEA58" w14:textId="77777777" w:rsidR="00A85D8A" w:rsidRPr="00614B7A" w:rsidRDefault="00A85D8A" w:rsidP="00BE3F9E">
            <w:pPr>
              <w:pStyle w:val="TAL"/>
              <w:rPr>
                <w:b/>
              </w:rPr>
            </w:pPr>
            <w:r w:rsidRPr="00614B7A">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2CF3C2"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D901F63" w14:textId="77777777" w:rsidR="00A85D8A" w:rsidRPr="00614B7A"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D10DE7F" w14:textId="77777777" w:rsidR="00A85D8A" w:rsidRPr="00614B7A"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B349D8E" w14:textId="77777777" w:rsidR="00A85D8A" w:rsidRPr="00614B7A"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C8D2E3F" w14:textId="77777777" w:rsidR="00A85D8A" w:rsidRPr="00614B7A" w:rsidRDefault="00A85D8A" w:rsidP="00BE3F9E">
            <w:pPr>
              <w:pStyle w:val="TAL"/>
              <w:rPr>
                <w:b/>
              </w:rPr>
            </w:pPr>
          </w:p>
        </w:tc>
      </w:tr>
      <w:tr w:rsidR="00A85D8A" w:rsidRPr="00614B7A" w14:paraId="37958EA6"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95D2D9E" w14:textId="77777777" w:rsidR="00A85D8A" w:rsidRPr="00614B7A" w:rsidRDefault="00A85D8A" w:rsidP="00BE3F9E">
            <w:pPr>
              <w:pStyle w:val="TAL"/>
              <w:rPr>
                <w:b/>
                <w:lang w:eastAsia="zh-TW"/>
              </w:rPr>
            </w:pPr>
            <w:r w:rsidRPr="00614B7A">
              <w:rPr>
                <w:b/>
                <w:lang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6AC05DB" w14:textId="77777777" w:rsidR="00A85D8A" w:rsidRPr="00614B7A" w:rsidRDefault="00A85D8A" w:rsidP="00BE3F9E">
            <w:pPr>
              <w:pStyle w:val="TAL"/>
              <w:rPr>
                <w:b/>
              </w:rPr>
            </w:pPr>
            <w:r w:rsidRPr="00614B7A">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6954FD"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3EE2AC1" w14:textId="77777777" w:rsidR="00A85D8A" w:rsidRPr="00614B7A"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2EAF478" w14:textId="77777777" w:rsidR="00A85D8A" w:rsidRPr="00614B7A"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AB18EF1" w14:textId="77777777" w:rsidR="00A85D8A" w:rsidRPr="00614B7A"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8C563E2" w14:textId="77777777" w:rsidR="00A85D8A" w:rsidRPr="00614B7A" w:rsidRDefault="00A85D8A" w:rsidP="00BE3F9E">
            <w:pPr>
              <w:pStyle w:val="TAL"/>
              <w:rPr>
                <w:b/>
              </w:rPr>
            </w:pPr>
          </w:p>
        </w:tc>
      </w:tr>
      <w:tr w:rsidR="00A85D8A" w:rsidRPr="00614B7A" w14:paraId="13606108"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F8E3CF5" w14:textId="77777777" w:rsidR="00A85D8A" w:rsidRPr="00614B7A" w:rsidRDefault="00A85D8A" w:rsidP="00BE3F9E">
            <w:pPr>
              <w:pStyle w:val="TAL"/>
            </w:pPr>
            <w:r w:rsidRPr="00614B7A">
              <w:t>4.6.1.1</w:t>
            </w:r>
          </w:p>
        </w:tc>
        <w:tc>
          <w:tcPr>
            <w:tcW w:w="4540" w:type="dxa"/>
            <w:tcBorders>
              <w:top w:val="single" w:sz="4" w:space="0" w:color="auto"/>
              <w:left w:val="single" w:sz="4" w:space="0" w:color="auto"/>
              <w:bottom w:val="single" w:sz="4" w:space="0" w:color="auto"/>
              <w:right w:val="single" w:sz="4" w:space="0" w:color="auto"/>
            </w:tcBorders>
            <w:hideMark/>
          </w:tcPr>
          <w:p w14:paraId="0EC58E39" w14:textId="77777777" w:rsidR="00A85D8A" w:rsidRPr="00614B7A" w:rsidRDefault="00A85D8A" w:rsidP="00BE3F9E">
            <w:pPr>
              <w:pStyle w:val="TAL"/>
            </w:pPr>
            <w:r w:rsidRPr="00614B7A">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4BEDE710"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00C64029" w14:textId="77777777" w:rsidR="00A85D8A" w:rsidRPr="00614B7A" w:rsidRDefault="00A85D8A" w:rsidP="00BE3F9E">
            <w:pPr>
              <w:pStyle w:val="TAL"/>
              <w:rPr>
                <w:lang w:eastAsia="zh-CN"/>
              </w:rPr>
            </w:pPr>
            <w:r w:rsidRPr="00614B7A">
              <w:t>C021</w:t>
            </w:r>
          </w:p>
        </w:tc>
        <w:tc>
          <w:tcPr>
            <w:tcW w:w="3106" w:type="dxa"/>
            <w:tcBorders>
              <w:top w:val="single" w:sz="4" w:space="0" w:color="auto"/>
              <w:left w:val="single" w:sz="4" w:space="0" w:color="auto"/>
              <w:bottom w:val="single" w:sz="4" w:space="0" w:color="auto"/>
              <w:right w:val="single" w:sz="4" w:space="0" w:color="auto"/>
            </w:tcBorders>
            <w:hideMark/>
          </w:tcPr>
          <w:p w14:paraId="50981539" w14:textId="77777777" w:rsidR="00A85D8A" w:rsidRPr="00614B7A" w:rsidRDefault="00A85D8A" w:rsidP="00BE3F9E">
            <w:pPr>
              <w:pStyle w:val="TAL"/>
              <w:rPr>
                <w:lang w:eastAsia="zh-CN"/>
              </w:rPr>
            </w:pPr>
            <w:r w:rsidRPr="00614B7A">
              <w:t>UEs supporting EN-DC</w:t>
            </w:r>
            <w:r w:rsidRPr="00614B7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5730B9D"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9917E85" w14:textId="77777777" w:rsidR="00A85D8A" w:rsidRPr="00614B7A" w:rsidRDefault="00A85D8A" w:rsidP="00BE3F9E">
            <w:pPr>
              <w:pStyle w:val="TAL"/>
            </w:pPr>
            <w:r w:rsidRPr="00614B7A">
              <w:t>2Rx</w:t>
            </w:r>
          </w:p>
          <w:p w14:paraId="3DAF9127" w14:textId="77777777" w:rsidR="00A85D8A" w:rsidRPr="00614B7A" w:rsidRDefault="00A85D8A" w:rsidP="00BE3F9E">
            <w:pPr>
              <w:pStyle w:val="TAL"/>
            </w:pPr>
            <w:r w:rsidRPr="00614B7A">
              <w:t>4Rx</w:t>
            </w:r>
          </w:p>
        </w:tc>
      </w:tr>
      <w:tr w:rsidR="00A85D8A" w:rsidRPr="00614B7A" w14:paraId="70A6C9C3"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3773DE7" w14:textId="77777777" w:rsidR="00A85D8A" w:rsidRPr="00614B7A" w:rsidRDefault="00A85D8A" w:rsidP="00BE3F9E">
            <w:pPr>
              <w:pStyle w:val="TAL"/>
            </w:pPr>
            <w:r w:rsidRPr="00614B7A">
              <w:t>4.6.1.2</w:t>
            </w:r>
          </w:p>
        </w:tc>
        <w:tc>
          <w:tcPr>
            <w:tcW w:w="4540" w:type="dxa"/>
            <w:tcBorders>
              <w:top w:val="single" w:sz="4" w:space="0" w:color="auto"/>
              <w:left w:val="single" w:sz="4" w:space="0" w:color="auto"/>
              <w:bottom w:val="single" w:sz="4" w:space="0" w:color="auto"/>
              <w:right w:val="single" w:sz="4" w:space="0" w:color="auto"/>
            </w:tcBorders>
            <w:hideMark/>
          </w:tcPr>
          <w:p w14:paraId="408ECA7E" w14:textId="77777777" w:rsidR="00A85D8A" w:rsidRPr="00614B7A" w:rsidRDefault="00A85D8A" w:rsidP="00BE3F9E">
            <w:pPr>
              <w:pStyle w:val="TAL"/>
            </w:pPr>
            <w:r w:rsidRPr="00614B7A">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40FB1C1D"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7C72644A" w14:textId="77777777" w:rsidR="00A85D8A" w:rsidRPr="00614B7A" w:rsidRDefault="00A85D8A" w:rsidP="00BE3F9E">
            <w:pPr>
              <w:pStyle w:val="TAL"/>
              <w:rPr>
                <w:lang w:eastAsia="zh-CN"/>
              </w:rPr>
            </w:pPr>
            <w:r w:rsidRPr="00614B7A">
              <w:t>C021a</w:t>
            </w:r>
          </w:p>
        </w:tc>
        <w:tc>
          <w:tcPr>
            <w:tcW w:w="3106" w:type="dxa"/>
            <w:tcBorders>
              <w:top w:val="single" w:sz="4" w:space="0" w:color="auto"/>
              <w:left w:val="single" w:sz="4" w:space="0" w:color="auto"/>
              <w:bottom w:val="single" w:sz="4" w:space="0" w:color="auto"/>
              <w:right w:val="single" w:sz="4" w:space="0" w:color="auto"/>
            </w:tcBorders>
            <w:hideMark/>
          </w:tcPr>
          <w:p w14:paraId="4B7E7054" w14:textId="77777777" w:rsidR="00A85D8A" w:rsidRPr="00614B7A" w:rsidRDefault="00A85D8A" w:rsidP="00BE3F9E">
            <w:pPr>
              <w:pStyle w:val="TAL"/>
              <w:rPr>
                <w:lang w:eastAsia="zh-CN"/>
              </w:rPr>
            </w:pPr>
            <w:r w:rsidRPr="00614B7A">
              <w:t>UEs supporting EN-DC</w:t>
            </w:r>
            <w:r w:rsidRPr="00614B7A">
              <w:rPr>
                <w:rFonts w:eastAsia="SimSun"/>
                <w:lang w:eastAsia="zh-CN"/>
              </w:rPr>
              <w:t xml:space="preserve"> FR1</w:t>
            </w:r>
            <w:r w:rsidRPr="00614B7A">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CA833B0"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BD3B35D" w14:textId="77777777" w:rsidR="00A85D8A" w:rsidRPr="00614B7A" w:rsidRDefault="00A85D8A" w:rsidP="00BE3F9E">
            <w:pPr>
              <w:pStyle w:val="TAL"/>
            </w:pPr>
            <w:r w:rsidRPr="00614B7A">
              <w:t>2Rx</w:t>
            </w:r>
          </w:p>
          <w:p w14:paraId="3394DB1D" w14:textId="77777777" w:rsidR="00A85D8A" w:rsidRPr="00614B7A" w:rsidRDefault="00A85D8A" w:rsidP="00BE3F9E">
            <w:pPr>
              <w:pStyle w:val="TAL"/>
            </w:pPr>
            <w:r w:rsidRPr="00614B7A">
              <w:t>4Rx</w:t>
            </w:r>
          </w:p>
        </w:tc>
      </w:tr>
      <w:tr w:rsidR="00A85D8A" w:rsidRPr="00614B7A" w14:paraId="2FC48FA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9974310" w14:textId="77777777" w:rsidR="00A85D8A" w:rsidRPr="00614B7A" w:rsidRDefault="00A85D8A" w:rsidP="00BE3F9E">
            <w:pPr>
              <w:pStyle w:val="TAL"/>
            </w:pPr>
            <w:r w:rsidRPr="00614B7A">
              <w:t>4.6.1.3</w:t>
            </w:r>
          </w:p>
        </w:tc>
        <w:tc>
          <w:tcPr>
            <w:tcW w:w="4540" w:type="dxa"/>
            <w:tcBorders>
              <w:top w:val="single" w:sz="4" w:space="0" w:color="auto"/>
              <w:left w:val="single" w:sz="4" w:space="0" w:color="auto"/>
              <w:bottom w:val="single" w:sz="4" w:space="0" w:color="auto"/>
              <w:right w:val="single" w:sz="4" w:space="0" w:color="auto"/>
            </w:tcBorders>
            <w:hideMark/>
          </w:tcPr>
          <w:p w14:paraId="4AF49527" w14:textId="77777777" w:rsidR="00A85D8A" w:rsidRPr="00614B7A" w:rsidRDefault="00A85D8A" w:rsidP="00BE3F9E">
            <w:pPr>
              <w:pStyle w:val="TAL"/>
            </w:pPr>
            <w:r w:rsidRPr="00614B7A">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240AD8EE"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4F30DB2E" w14:textId="77777777" w:rsidR="00A85D8A" w:rsidRPr="00614B7A" w:rsidRDefault="00A85D8A" w:rsidP="00BE3F9E">
            <w:pPr>
              <w:pStyle w:val="TAL"/>
              <w:rPr>
                <w:lang w:eastAsia="zh-CN"/>
              </w:rPr>
            </w:pPr>
            <w:r w:rsidRPr="00614B7A">
              <w:t>C042</w:t>
            </w:r>
          </w:p>
        </w:tc>
        <w:tc>
          <w:tcPr>
            <w:tcW w:w="3106" w:type="dxa"/>
            <w:tcBorders>
              <w:top w:val="single" w:sz="4" w:space="0" w:color="auto"/>
              <w:left w:val="single" w:sz="4" w:space="0" w:color="auto"/>
              <w:bottom w:val="single" w:sz="4" w:space="0" w:color="auto"/>
              <w:right w:val="single" w:sz="4" w:space="0" w:color="auto"/>
            </w:tcBorders>
            <w:hideMark/>
          </w:tcPr>
          <w:p w14:paraId="205560CF" w14:textId="77777777" w:rsidR="00A85D8A" w:rsidRPr="00614B7A" w:rsidRDefault="00A85D8A" w:rsidP="00BE3F9E">
            <w:pPr>
              <w:pStyle w:val="TAL"/>
              <w:rPr>
                <w:lang w:eastAsia="zh-CN"/>
              </w:rPr>
            </w:pPr>
            <w:r w:rsidRPr="00614B7A">
              <w:t>UE</w:t>
            </w:r>
            <w:r w:rsidRPr="00614B7A">
              <w:rPr>
                <w:rFonts w:eastAsia="SimSun"/>
                <w:lang w:eastAsia="zh-CN"/>
              </w:rPr>
              <w:t>s</w:t>
            </w:r>
            <w:r w:rsidRPr="00614B7A">
              <w:t xml:space="preserve"> supporting EN-DC</w:t>
            </w:r>
            <w:r w:rsidRPr="00614B7A">
              <w:rPr>
                <w:rFonts w:eastAsia="SimSun"/>
                <w:lang w:eastAsia="zh-CN"/>
              </w:rPr>
              <w:t xml:space="preserve"> FR1 and </w:t>
            </w:r>
            <w:r w:rsidRPr="00614B7A">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066FAAA9"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4F2D77C" w14:textId="77777777" w:rsidR="00A85D8A" w:rsidRPr="00614B7A" w:rsidRDefault="00A85D8A" w:rsidP="00BE3F9E">
            <w:pPr>
              <w:pStyle w:val="TAL"/>
            </w:pPr>
            <w:r w:rsidRPr="00614B7A">
              <w:t>2Rx</w:t>
            </w:r>
          </w:p>
          <w:p w14:paraId="73416B76" w14:textId="77777777" w:rsidR="00A85D8A" w:rsidRPr="00614B7A" w:rsidRDefault="00A85D8A" w:rsidP="00BE3F9E">
            <w:pPr>
              <w:pStyle w:val="TAL"/>
            </w:pPr>
            <w:r w:rsidRPr="00614B7A">
              <w:t>4Rx</w:t>
            </w:r>
          </w:p>
        </w:tc>
      </w:tr>
      <w:tr w:rsidR="00A85D8A" w:rsidRPr="00614B7A" w14:paraId="5277F5A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22C7777F" w14:textId="77777777" w:rsidR="00A85D8A" w:rsidRPr="00614B7A" w:rsidRDefault="00A85D8A" w:rsidP="00BE3F9E">
            <w:pPr>
              <w:pStyle w:val="TAL"/>
            </w:pPr>
            <w:r w:rsidRPr="00614B7A">
              <w:t>4.6.1.4</w:t>
            </w:r>
          </w:p>
        </w:tc>
        <w:tc>
          <w:tcPr>
            <w:tcW w:w="4540" w:type="dxa"/>
            <w:tcBorders>
              <w:top w:val="single" w:sz="4" w:space="0" w:color="auto"/>
              <w:left w:val="single" w:sz="4" w:space="0" w:color="auto"/>
              <w:bottom w:val="single" w:sz="4" w:space="0" w:color="auto"/>
              <w:right w:val="single" w:sz="4" w:space="0" w:color="auto"/>
            </w:tcBorders>
            <w:hideMark/>
          </w:tcPr>
          <w:p w14:paraId="594012B6" w14:textId="77777777" w:rsidR="00A85D8A" w:rsidRPr="00614B7A" w:rsidRDefault="00A85D8A" w:rsidP="00BE3F9E">
            <w:pPr>
              <w:pStyle w:val="TAL"/>
            </w:pPr>
            <w:r w:rsidRPr="00614B7A">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0A1AA637"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3B673425" w14:textId="77777777" w:rsidR="00A85D8A" w:rsidRPr="00614B7A" w:rsidRDefault="00A85D8A" w:rsidP="00BE3F9E">
            <w:pPr>
              <w:pStyle w:val="TAL"/>
              <w:rPr>
                <w:lang w:eastAsia="zh-CN"/>
              </w:rPr>
            </w:pPr>
            <w:r w:rsidRPr="00614B7A">
              <w:t>C042a</w:t>
            </w:r>
          </w:p>
        </w:tc>
        <w:tc>
          <w:tcPr>
            <w:tcW w:w="3106" w:type="dxa"/>
            <w:tcBorders>
              <w:top w:val="single" w:sz="4" w:space="0" w:color="auto"/>
              <w:left w:val="single" w:sz="4" w:space="0" w:color="auto"/>
              <w:bottom w:val="single" w:sz="4" w:space="0" w:color="auto"/>
              <w:right w:val="single" w:sz="4" w:space="0" w:color="auto"/>
            </w:tcBorders>
            <w:hideMark/>
          </w:tcPr>
          <w:p w14:paraId="014830B5" w14:textId="77777777" w:rsidR="00A85D8A" w:rsidRPr="00614B7A" w:rsidRDefault="00A85D8A" w:rsidP="00BE3F9E">
            <w:pPr>
              <w:pStyle w:val="TAL"/>
              <w:rPr>
                <w:lang w:eastAsia="zh-CN"/>
              </w:rPr>
            </w:pPr>
            <w:r w:rsidRPr="00614B7A">
              <w:t>UE</w:t>
            </w:r>
            <w:r w:rsidRPr="00614B7A">
              <w:rPr>
                <w:rFonts w:eastAsia="SimSun"/>
                <w:lang w:eastAsia="zh-CN"/>
              </w:rPr>
              <w:t>s</w:t>
            </w:r>
            <w:r w:rsidRPr="00614B7A">
              <w:t xml:space="preserve"> supporting EN-DC</w:t>
            </w:r>
            <w:r w:rsidRPr="00614B7A">
              <w:rPr>
                <w:rFonts w:eastAsia="SimSun"/>
                <w:lang w:eastAsia="zh-CN"/>
              </w:rPr>
              <w:t xml:space="preserve"> FR1, </w:t>
            </w:r>
            <w:r w:rsidRPr="00614B7A">
              <w:t>CSI-RS-based RLM, BWP operation without bandwidth restriction</w:t>
            </w:r>
            <w:r w:rsidRPr="00614B7A">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9814B3F"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0309246" w14:textId="77777777" w:rsidR="00A85D8A" w:rsidRPr="00614B7A" w:rsidRDefault="00A85D8A" w:rsidP="00BE3F9E">
            <w:pPr>
              <w:pStyle w:val="TAL"/>
            </w:pPr>
            <w:r w:rsidRPr="00614B7A">
              <w:t>2Rx</w:t>
            </w:r>
          </w:p>
          <w:p w14:paraId="626832F6" w14:textId="77777777" w:rsidR="00A85D8A" w:rsidRPr="00614B7A" w:rsidRDefault="00A85D8A" w:rsidP="00BE3F9E">
            <w:pPr>
              <w:pStyle w:val="TAL"/>
            </w:pPr>
            <w:r w:rsidRPr="00614B7A">
              <w:t>4Rx</w:t>
            </w:r>
          </w:p>
        </w:tc>
      </w:tr>
      <w:tr w:rsidR="00A85D8A" w:rsidRPr="00614B7A" w14:paraId="770CC47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5F184B01" w14:textId="77777777" w:rsidR="00A85D8A" w:rsidRPr="00614B7A" w:rsidRDefault="00A85D8A" w:rsidP="00BE3F9E">
            <w:pPr>
              <w:pStyle w:val="TAL"/>
            </w:pPr>
            <w:r w:rsidRPr="00614B7A">
              <w:t>4.6.1.5</w:t>
            </w:r>
          </w:p>
        </w:tc>
        <w:tc>
          <w:tcPr>
            <w:tcW w:w="4540" w:type="dxa"/>
            <w:tcBorders>
              <w:top w:val="single" w:sz="4" w:space="0" w:color="auto"/>
              <w:left w:val="single" w:sz="4" w:space="0" w:color="auto"/>
              <w:bottom w:val="single" w:sz="4" w:space="0" w:color="auto"/>
              <w:right w:val="single" w:sz="4" w:space="0" w:color="auto"/>
            </w:tcBorders>
            <w:hideMark/>
          </w:tcPr>
          <w:p w14:paraId="420253CF" w14:textId="77777777" w:rsidR="00A85D8A" w:rsidRPr="00614B7A" w:rsidRDefault="00A85D8A" w:rsidP="00BE3F9E">
            <w:pPr>
              <w:pStyle w:val="TAL"/>
            </w:pPr>
            <w:r w:rsidRPr="00614B7A">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6E55FBFF"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73B150A2" w14:textId="77777777" w:rsidR="00A85D8A" w:rsidRPr="00614B7A" w:rsidRDefault="00A85D8A" w:rsidP="00BE3F9E">
            <w:pPr>
              <w:pStyle w:val="TAL"/>
              <w:rPr>
                <w:lang w:eastAsia="zh-CN"/>
              </w:rPr>
            </w:pPr>
            <w:r w:rsidRPr="00614B7A">
              <w:t>C021b</w:t>
            </w:r>
          </w:p>
        </w:tc>
        <w:tc>
          <w:tcPr>
            <w:tcW w:w="3106" w:type="dxa"/>
            <w:tcBorders>
              <w:top w:val="single" w:sz="4" w:space="0" w:color="auto"/>
              <w:left w:val="single" w:sz="4" w:space="0" w:color="auto"/>
              <w:bottom w:val="single" w:sz="4" w:space="0" w:color="auto"/>
              <w:right w:val="single" w:sz="4" w:space="0" w:color="auto"/>
            </w:tcBorders>
            <w:hideMark/>
          </w:tcPr>
          <w:p w14:paraId="746F3F60" w14:textId="77777777" w:rsidR="00A85D8A" w:rsidRPr="00614B7A" w:rsidRDefault="00A85D8A" w:rsidP="00BE3F9E">
            <w:pPr>
              <w:pStyle w:val="TAL"/>
              <w:rPr>
                <w:lang w:eastAsia="zh-CN"/>
              </w:rPr>
            </w:pPr>
            <w:r w:rsidRPr="00614B7A">
              <w:t>UE</w:t>
            </w:r>
            <w:r w:rsidRPr="00614B7A">
              <w:rPr>
                <w:rFonts w:eastAsia="SimSun"/>
                <w:lang w:eastAsia="zh-CN"/>
              </w:rPr>
              <w:t>s</w:t>
            </w:r>
            <w:r w:rsidRPr="00614B7A">
              <w:t xml:space="preserve"> supporting EN-DC</w:t>
            </w:r>
            <w:r w:rsidRPr="00614B7A">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6ADF2EB3"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F0F675E" w14:textId="77777777" w:rsidR="00A85D8A" w:rsidRPr="00614B7A" w:rsidRDefault="00A85D8A" w:rsidP="00BE3F9E">
            <w:pPr>
              <w:pStyle w:val="TAL"/>
            </w:pPr>
            <w:r w:rsidRPr="00614B7A">
              <w:t>2Rx</w:t>
            </w:r>
          </w:p>
          <w:p w14:paraId="5CFD28A2" w14:textId="77777777" w:rsidR="00A85D8A" w:rsidRPr="00614B7A" w:rsidRDefault="00A85D8A" w:rsidP="00BE3F9E">
            <w:pPr>
              <w:pStyle w:val="TAL"/>
            </w:pPr>
            <w:r w:rsidRPr="00614B7A">
              <w:t>4Rx</w:t>
            </w:r>
          </w:p>
        </w:tc>
      </w:tr>
      <w:tr w:rsidR="00A85D8A" w:rsidRPr="00614B7A" w14:paraId="4A026CCF"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FDACFFE" w14:textId="77777777" w:rsidR="00A85D8A" w:rsidRPr="00614B7A" w:rsidRDefault="00A85D8A" w:rsidP="00BE3F9E">
            <w:pPr>
              <w:pStyle w:val="TAL"/>
            </w:pPr>
            <w:r w:rsidRPr="00614B7A">
              <w:lastRenderedPageBreak/>
              <w:t>4.6.1.6</w:t>
            </w:r>
          </w:p>
        </w:tc>
        <w:tc>
          <w:tcPr>
            <w:tcW w:w="4540" w:type="dxa"/>
            <w:tcBorders>
              <w:top w:val="single" w:sz="4" w:space="0" w:color="auto"/>
              <w:left w:val="single" w:sz="4" w:space="0" w:color="auto"/>
              <w:bottom w:val="single" w:sz="4" w:space="0" w:color="auto"/>
              <w:right w:val="single" w:sz="4" w:space="0" w:color="auto"/>
            </w:tcBorders>
            <w:hideMark/>
          </w:tcPr>
          <w:p w14:paraId="486A225B" w14:textId="77777777" w:rsidR="00A85D8A" w:rsidRPr="00614B7A" w:rsidRDefault="00A85D8A" w:rsidP="00BE3F9E">
            <w:pPr>
              <w:pStyle w:val="TAL"/>
            </w:pPr>
            <w:r w:rsidRPr="00614B7A">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AB4EA28"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7987C5FD" w14:textId="77777777" w:rsidR="00A85D8A" w:rsidRPr="00614B7A" w:rsidRDefault="00A85D8A" w:rsidP="00BE3F9E">
            <w:pPr>
              <w:pStyle w:val="TAL"/>
              <w:rPr>
                <w:lang w:eastAsia="zh-CN"/>
              </w:rPr>
            </w:pPr>
            <w:r w:rsidRPr="00614B7A">
              <w:t>C042b</w:t>
            </w:r>
          </w:p>
        </w:tc>
        <w:tc>
          <w:tcPr>
            <w:tcW w:w="3106" w:type="dxa"/>
            <w:tcBorders>
              <w:top w:val="single" w:sz="4" w:space="0" w:color="auto"/>
              <w:left w:val="single" w:sz="4" w:space="0" w:color="auto"/>
              <w:bottom w:val="single" w:sz="4" w:space="0" w:color="auto"/>
              <w:right w:val="single" w:sz="4" w:space="0" w:color="auto"/>
            </w:tcBorders>
            <w:hideMark/>
          </w:tcPr>
          <w:p w14:paraId="68C3635C" w14:textId="77777777" w:rsidR="00A85D8A" w:rsidRPr="00614B7A" w:rsidRDefault="00A85D8A" w:rsidP="00BE3F9E">
            <w:pPr>
              <w:pStyle w:val="TAL"/>
              <w:rPr>
                <w:lang w:eastAsia="zh-CN"/>
              </w:rPr>
            </w:pPr>
            <w:r w:rsidRPr="00614B7A">
              <w:t>UE</w:t>
            </w:r>
            <w:r w:rsidRPr="00614B7A">
              <w:rPr>
                <w:rFonts w:eastAsia="SimSun"/>
                <w:lang w:eastAsia="zh-CN"/>
              </w:rPr>
              <w:t>s</w:t>
            </w:r>
            <w:r w:rsidRPr="00614B7A">
              <w:t xml:space="preserve"> supporting EN-DC</w:t>
            </w:r>
            <w:r w:rsidRPr="00614B7A">
              <w:rPr>
                <w:rFonts w:eastAsia="SimSun"/>
                <w:lang w:eastAsia="zh-CN"/>
              </w:rPr>
              <w:t xml:space="preserve"> FDD FR1 and CSI-RS based RLM </w:t>
            </w:r>
            <w:r w:rsidRPr="00614B7A">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2AC7A25B"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7AC400B" w14:textId="77777777" w:rsidR="00A85D8A" w:rsidRPr="00614B7A" w:rsidRDefault="00A85D8A" w:rsidP="00BE3F9E">
            <w:pPr>
              <w:pStyle w:val="TAL"/>
            </w:pPr>
            <w:r w:rsidRPr="00614B7A">
              <w:t>2Rx</w:t>
            </w:r>
          </w:p>
          <w:p w14:paraId="3621CEAC" w14:textId="77777777" w:rsidR="00A85D8A" w:rsidRPr="00614B7A" w:rsidRDefault="00A85D8A" w:rsidP="00BE3F9E">
            <w:pPr>
              <w:pStyle w:val="TAL"/>
            </w:pPr>
            <w:r w:rsidRPr="00614B7A">
              <w:t>4Rx</w:t>
            </w:r>
          </w:p>
        </w:tc>
      </w:tr>
      <w:tr w:rsidR="00A85D8A" w:rsidRPr="00614B7A" w14:paraId="1EAD5D4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5A15103F" w14:textId="77777777" w:rsidR="00A85D8A" w:rsidRPr="00614B7A" w:rsidRDefault="00A85D8A" w:rsidP="00BE3F9E">
            <w:pPr>
              <w:pStyle w:val="TAL"/>
            </w:pPr>
            <w:r w:rsidRPr="00614B7A">
              <w:t>4.6.1.7</w:t>
            </w:r>
          </w:p>
        </w:tc>
        <w:tc>
          <w:tcPr>
            <w:tcW w:w="4540" w:type="dxa"/>
            <w:tcBorders>
              <w:top w:val="single" w:sz="4" w:space="0" w:color="auto"/>
              <w:left w:val="single" w:sz="4" w:space="0" w:color="auto"/>
              <w:bottom w:val="single" w:sz="4" w:space="0" w:color="auto"/>
              <w:right w:val="single" w:sz="4" w:space="0" w:color="auto"/>
            </w:tcBorders>
          </w:tcPr>
          <w:p w14:paraId="751D32ED" w14:textId="77777777" w:rsidR="00A85D8A" w:rsidRPr="00614B7A" w:rsidRDefault="00A85D8A" w:rsidP="00BE3F9E">
            <w:pPr>
              <w:pStyle w:val="TAL"/>
            </w:pPr>
            <w:r w:rsidRPr="00614B7A">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7C379977" w14:textId="77777777" w:rsidR="00A85D8A" w:rsidRPr="00614B7A" w:rsidRDefault="00A85D8A" w:rsidP="00BE3F9E">
            <w:pPr>
              <w:pStyle w:val="TAC"/>
            </w:pPr>
            <w:r w:rsidRPr="00614B7A">
              <w:rPr>
                <w:lang w:eastAsia="zh-CN"/>
              </w:rPr>
              <w:t>Rel-15</w:t>
            </w:r>
          </w:p>
        </w:tc>
        <w:tc>
          <w:tcPr>
            <w:tcW w:w="1139" w:type="dxa"/>
            <w:tcBorders>
              <w:top w:val="single" w:sz="4" w:space="0" w:color="auto"/>
              <w:left w:val="single" w:sz="4" w:space="0" w:color="auto"/>
              <w:bottom w:val="single" w:sz="4" w:space="0" w:color="auto"/>
              <w:right w:val="single" w:sz="4" w:space="0" w:color="auto"/>
            </w:tcBorders>
          </w:tcPr>
          <w:p w14:paraId="7C0775AB" w14:textId="77777777" w:rsidR="00A85D8A" w:rsidRPr="00614B7A" w:rsidRDefault="00A85D8A" w:rsidP="00BE3F9E">
            <w:pPr>
              <w:pStyle w:val="TAL"/>
            </w:pPr>
            <w:r w:rsidRPr="00614B7A">
              <w:rPr>
                <w:lang w:eastAsia="zh-CN"/>
              </w:rPr>
              <w:t>C097</w:t>
            </w:r>
          </w:p>
        </w:tc>
        <w:tc>
          <w:tcPr>
            <w:tcW w:w="3106" w:type="dxa"/>
            <w:tcBorders>
              <w:top w:val="single" w:sz="4" w:space="0" w:color="auto"/>
              <w:left w:val="single" w:sz="4" w:space="0" w:color="auto"/>
              <w:bottom w:val="single" w:sz="4" w:space="0" w:color="auto"/>
              <w:right w:val="single" w:sz="4" w:space="0" w:color="auto"/>
            </w:tcBorders>
          </w:tcPr>
          <w:p w14:paraId="453A22AC" w14:textId="77777777" w:rsidR="00A85D8A" w:rsidRPr="00614B7A" w:rsidRDefault="00A85D8A" w:rsidP="00BE3F9E">
            <w:pPr>
              <w:pStyle w:val="TAL"/>
            </w:pPr>
            <w:r w:rsidRPr="00614B7A">
              <w:t>UEs supporting EN-DC</w:t>
            </w:r>
            <w:r w:rsidRPr="00614B7A">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6250FC92"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7F64FF1" w14:textId="77777777" w:rsidR="00A85D8A" w:rsidRPr="00614B7A" w:rsidRDefault="00A85D8A" w:rsidP="00BE3F9E">
            <w:pPr>
              <w:pStyle w:val="TAL"/>
            </w:pPr>
            <w:r w:rsidRPr="00614B7A">
              <w:t>2Rx</w:t>
            </w:r>
          </w:p>
          <w:p w14:paraId="1F65C7C4" w14:textId="77777777" w:rsidR="00A85D8A" w:rsidRPr="00614B7A" w:rsidRDefault="00A85D8A" w:rsidP="00BE3F9E">
            <w:pPr>
              <w:pStyle w:val="TAL"/>
            </w:pPr>
            <w:r w:rsidRPr="00614B7A">
              <w:t>4Rx</w:t>
            </w:r>
          </w:p>
        </w:tc>
      </w:tr>
      <w:tr w:rsidR="00A85D8A" w:rsidRPr="00614B7A" w14:paraId="29CB01F1"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BE14E87" w14:textId="77777777" w:rsidR="00A85D8A" w:rsidRPr="00614B7A" w:rsidRDefault="00A85D8A" w:rsidP="00BE3F9E">
            <w:pPr>
              <w:pStyle w:val="TAL"/>
              <w:rPr>
                <w:b/>
                <w:lang w:eastAsia="zh-TW"/>
              </w:rPr>
            </w:pPr>
            <w:r w:rsidRPr="00614B7A">
              <w:rPr>
                <w:b/>
                <w:lang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D8E7F0B" w14:textId="77777777" w:rsidR="00A85D8A" w:rsidRPr="00614B7A" w:rsidRDefault="00A85D8A" w:rsidP="00BE3F9E">
            <w:pPr>
              <w:pStyle w:val="TAL"/>
              <w:rPr>
                <w:b/>
              </w:rPr>
            </w:pPr>
            <w:r w:rsidRPr="00614B7A">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AC6EFC"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82A96E9" w14:textId="77777777" w:rsidR="00A85D8A" w:rsidRPr="00614B7A"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04EC2890" w14:textId="77777777" w:rsidR="00A85D8A" w:rsidRPr="00614B7A"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2DCCD76" w14:textId="77777777" w:rsidR="00A85D8A" w:rsidRPr="00614B7A"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BC32E11" w14:textId="77777777" w:rsidR="00A85D8A" w:rsidRPr="00614B7A" w:rsidRDefault="00A85D8A" w:rsidP="00BE3F9E">
            <w:pPr>
              <w:pStyle w:val="TAL"/>
              <w:rPr>
                <w:b/>
              </w:rPr>
            </w:pPr>
          </w:p>
        </w:tc>
      </w:tr>
      <w:tr w:rsidR="00A85D8A" w:rsidRPr="00614B7A" w14:paraId="06642D58" w14:textId="77777777" w:rsidTr="002E7AD2">
        <w:trPr>
          <w:jc w:val="center"/>
        </w:trPr>
        <w:tc>
          <w:tcPr>
            <w:tcW w:w="1177" w:type="dxa"/>
            <w:tcBorders>
              <w:top w:val="single" w:sz="4" w:space="0" w:color="auto"/>
              <w:left w:val="single" w:sz="4" w:space="0" w:color="auto"/>
              <w:bottom w:val="nil"/>
              <w:right w:val="single" w:sz="4" w:space="0" w:color="auto"/>
            </w:tcBorders>
            <w:hideMark/>
          </w:tcPr>
          <w:p w14:paraId="6C164421" w14:textId="77777777" w:rsidR="00A85D8A" w:rsidRPr="00614B7A" w:rsidRDefault="00A85D8A" w:rsidP="00BE3F9E">
            <w:pPr>
              <w:pStyle w:val="TAL"/>
            </w:pPr>
            <w:r w:rsidRPr="00614B7A">
              <w:t>4.6.2.1</w:t>
            </w:r>
          </w:p>
        </w:tc>
        <w:tc>
          <w:tcPr>
            <w:tcW w:w="4540" w:type="dxa"/>
            <w:tcBorders>
              <w:top w:val="single" w:sz="4" w:space="0" w:color="auto"/>
              <w:left w:val="single" w:sz="4" w:space="0" w:color="auto"/>
              <w:bottom w:val="nil"/>
              <w:right w:val="single" w:sz="4" w:space="0" w:color="auto"/>
            </w:tcBorders>
            <w:hideMark/>
          </w:tcPr>
          <w:p w14:paraId="2D408E11" w14:textId="77777777" w:rsidR="00A85D8A" w:rsidRPr="00614B7A" w:rsidRDefault="00A85D8A" w:rsidP="00BE3F9E">
            <w:pPr>
              <w:pStyle w:val="TAL"/>
            </w:pPr>
            <w:r w:rsidRPr="00614B7A">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2096E131"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5749E56C" w14:textId="77777777" w:rsidR="00A85D8A" w:rsidRPr="00614B7A" w:rsidRDefault="00A85D8A" w:rsidP="00BE3F9E">
            <w:pPr>
              <w:pStyle w:val="TAL"/>
              <w:rPr>
                <w:lang w:eastAsia="zh-CN"/>
              </w:rPr>
            </w:pPr>
            <w:r w:rsidRPr="00614B7A">
              <w:t>C021</w:t>
            </w:r>
          </w:p>
        </w:tc>
        <w:tc>
          <w:tcPr>
            <w:tcW w:w="3106" w:type="dxa"/>
            <w:tcBorders>
              <w:top w:val="single" w:sz="4" w:space="0" w:color="auto"/>
              <w:left w:val="single" w:sz="4" w:space="0" w:color="auto"/>
              <w:bottom w:val="single" w:sz="4" w:space="0" w:color="auto"/>
              <w:right w:val="single" w:sz="4" w:space="0" w:color="auto"/>
            </w:tcBorders>
            <w:hideMark/>
          </w:tcPr>
          <w:p w14:paraId="48F34B28" w14:textId="77777777" w:rsidR="00A85D8A" w:rsidRPr="00614B7A" w:rsidRDefault="00A85D8A" w:rsidP="00BE3F9E">
            <w:pPr>
              <w:pStyle w:val="TAL"/>
              <w:rPr>
                <w:lang w:eastAsia="zh-CN"/>
              </w:rPr>
            </w:pPr>
            <w:r w:rsidRPr="00614B7A">
              <w:t>UEs supporting EN-DC</w:t>
            </w:r>
            <w:r w:rsidRPr="00614B7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8971F17"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8907BDE" w14:textId="77777777" w:rsidR="00A85D8A" w:rsidRPr="00614B7A" w:rsidRDefault="00A85D8A" w:rsidP="00BE3F9E">
            <w:pPr>
              <w:pStyle w:val="TAL"/>
            </w:pPr>
            <w:r w:rsidRPr="00614B7A">
              <w:t>2Rx</w:t>
            </w:r>
          </w:p>
          <w:p w14:paraId="79ECA433" w14:textId="77777777" w:rsidR="00A85D8A" w:rsidRPr="00614B7A" w:rsidRDefault="00A85D8A" w:rsidP="00BE3F9E">
            <w:pPr>
              <w:pStyle w:val="TAL"/>
            </w:pPr>
            <w:r w:rsidRPr="00614B7A">
              <w:t>4Rx</w:t>
            </w:r>
          </w:p>
        </w:tc>
      </w:tr>
      <w:tr w:rsidR="00A85D8A" w:rsidRPr="00614B7A" w14:paraId="1871412D" w14:textId="77777777" w:rsidTr="002E7AD2">
        <w:trPr>
          <w:jc w:val="center"/>
        </w:trPr>
        <w:tc>
          <w:tcPr>
            <w:tcW w:w="1177" w:type="dxa"/>
            <w:tcBorders>
              <w:top w:val="single" w:sz="4" w:space="0" w:color="auto"/>
              <w:left w:val="single" w:sz="4" w:space="0" w:color="auto"/>
              <w:bottom w:val="nil"/>
              <w:right w:val="single" w:sz="4" w:space="0" w:color="auto"/>
            </w:tcBorders>
            <w:hideMark/>
          </w:tcPr>
          <w:p w14:paraId="4C2C4356" w14:textId="77777777" w:rsidR="00A85D8A" w:rsidRPr="00614B7A" w:rsidRDefault="00A85D8A" w:rsidP="00BE3F9E">
            <w:pPr>
              <w:pStyle w:val="TAL"/>
            </w:pPr>
            <w:r w:rsidRPr="00614B7A">
              <w:t>4.6.2.2</w:t>
            </w:r>
          </w:p>
        </w:tc>
        <w:tc>
          <w:tcPr>
            <w:tcW w:w="4540" w:type="dxa"/>
            <w:tcBorders>
              <w:top w:val="single" w:sz="4" w:space="0" w:color="auto"/>
              <w:left w:val="single" w:sz="4" w:space="0" w:color="auto"/>
              <w:bottom w:val="nil"/>
              <w:right w:val="single" w:sz="4" w:space="0" w:color="auto"/>
            </w:tcBorders>
            <w:hideMark/>
          </w:tcPr>
          <w:p w14:paraId="59202730" w14:textId="77777777" w:rsidR="00A85D8A" w:rsidRPr="00614B7A" w:rsidRDefault="00A85D8A" w:rsidP="00BE3F9E">
            <w:pPr>
              <w:pStyle w:val="TAL"/>
            </w:pPr>
            <w:r w:rsidRPr="00614B7A">
              <w:t>EN-DC FR1-FR1 event-triggered reporting in DRX</w:t>
            </w:r>
          </w:p>
        </w:tc>
        <w:tc>
          <w:tcPr>
            <w:tcW w:w="854" w:type="dxa"/>
            <w:tcBorders>
              <w:top w:val="single" w:sz="4" w:space="0" w:color="auto"/>
              <w:left w:val="single" w:sz="4" w:space="0" w:color="auto"/>
              <w:bottom w:val="nil"/>
              <w:right w:val="single" w:sz="4" w:space="0" w:color="auto"/>
            </w:tcBorders>
            <w:hideMark/>
          </w:tcPr>
          <w:p w14:paraId="418C3A53"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3BA64C7B" w14:textId="77777777" w:rsidR="00A85D8A" w:rsidRPr="00614B7A" w:rsidRDefault="00A85D8A" w:rsidP="00BE3F9E">
            <w:pPr>
              <w:pStyle w:val="TAL"/>
              <w:rPr>
                <w:lang w:eastAsia="zh-CN"/>
              </w:rPr>
            </w:pPr>
            <w:r w:rsidRPr="00614B7A">
              <w:t>C021a</w:t>
            </w:r>
          </w:p>
        </w:tc>
        <w:tc>
          <w:tcPr>
            <w:tcW w:w="3106" w:type="dxa"/>
            <w:tcBorders>
              <w:top w:val="single" w:sz="4" w:space="0" w:color="auto"/>
              <w:left w:val="single" w:sz="4" w:space="0" w:color="auto"/>
              <w:bottom w:val="single" w:sz="4" w:space="0" w:color="auto"/>
              <w:right w:val="single" w:sz="4" w:space="0" w:color="auto"/>
            </w:tcBorders>
            <w:hideMark/>
          </w:tcPr>
          <w:p w14:paraId="75D0EBB6" w14:textId="77777777" w:rsidR="00A85D8A" w:rsidRPr="00614B7A" w:rsidRDefault="00A85D8A" w:rsidP="00BE3F9E">
            <w:pPr>
              <w:pStyle w:val="TAL"/>
              <w:rPr>
                <w:lang w:eastAsia="zh-CN"/>
              </w:rPr>
            </w:pPr>
            <w:r w:rsidRPr="00614B7A">
              <w:t>UEs supporting EN-DC</w:t>
            </w:r>
            <w:r w:rsidRPr="00614B7A">
              <w:rPr>
                <w:rFonts w:eastAsia="SimSun"/>
                <w:lang w:eastAsia="zh-CN"/>
              </w:rPr>
              <w:t xml:space="preserve"> FR1</w:t>
            </w:r>
            <w:r w:rsidRPr="00614B7A">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6AEFADEF"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7F09DBE" w14:textId="77777777" w:rsidR="00A85D8A" w:rsidRPr="00614B7A" w:rsidRDefault="00A85D8A" w:rsidP="00BE3F9E">
            <w:pPr>
              <w:pStyle w:val="TAL"/>
            </w:pPr>
            <w:r w:rsidRPr="00614B7A">
              <w:t>2Rx</w:t>
            </w:r>
          </w:p>
          <w:p w14:paraId="34E03580" w14:textId="77777777" w:rsidR="00A85D8A" w:rsidRPr="00614B7A" w:rsidRDefault="00A85D8A" w:rsidP="00BE3F9E">
            <w:pPr>
              <w:pStyle w:val="TAL"/>
            </w:pPr>
            <w:r w:rsidRPr="00614B7A">
              <w:t>4Rx</w:t>
            </w:r>
          </w:p>
        </w:tc>
      </w:tr>
      <w:tr w:rsidR="00A85D8A" w:rsidRPr="00614B7A" w14:paraId="30A36B13" w14:textId="77777777" w:rsidTr="002E7AD2">
        <w:trPr>
          <w:jc w:val="center"/>
        </w:trPr>
        <w:tc>
          <w:tcPr>
            <w:tcW w:w="1177" w:type="dxa"/>
            <w:tcBorders>
              <w:top w:val="single" w:sz="4" w:space="0" w:color="auto"/>
              <w:left w:val="single" w:sz="4" w:space="0" w:color="auto"/>
              <w:bottom w:val="nil"/>
              <w:right w:val="single" w:sz="4" w:space="0" w:color="auto"/>
            </w:tcBorders>
            <w:hideMark/>
          </w:tcPr>
          <w:p w14:paraId="4BDE0E60" w14:textId="77777777" w:rsidR="00A85D8A" w:rsidRPr="00614B7A" w:rsidRDefault="00A85D8A" w:rsidP="00BE3F9E">
            <w:pPr>
              <w:pStyle w:val="TAL"/>
            </w:pPr>
            <w:r w:rsidRPr="00614B7A">
              <w:t>4.6.2.</w:t>
            </w:r>
            <w:r w:rsidRPr="00614B7A">
              <w:rPr>
                <w:rFonts w:eastAsia="SimSun"/>
                <w:lang w:eastAsia="zh-CN"/>
              </w:rPr>
              <w:t>5</w:t>
            </w:r>
          </w:p>
        </w:tc>
        <w:tc>
          <w:tcPr>
            <w:tcW w:w="4540" w:type="dxa"/>
            <w:tcBorders>
              <w:top w:val="single" w:sz="4" w:space="0" w:color="auto"/>
              <w:left w:val="single" w:sz="4" w:space="0" w:color="auto"/>
              <w:bottom w:val="nil"/>
              <w:right w:val="single" w:sz="4" w:space="0" w:color="auto"/>
            </w:tcBorders>
            <w:hideMark/>
          </w:tcPr>
          <w:p w14:paraId="20DA471A" w14:textId="77777777" w:rsidR="00A85D8A" w:rsidRPr="00614B7A" w:rsidRDefault="00A85D8A" w:rsidP="00BE3F9E">
            <w:pPr>
              <w:pStyle w:val="TAL"/>
            </w:pPr>
            <w:r w:rsidRPr="00614B7A">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70E67C32"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55377C81" w14:textId="77777777" w:rsidR="00A85D8A" w:rsidRPr="00614B7A" w:rsidRDefault="00A85D8A" w:rsidP="00BE3F9E">
            <w:pPr>
              <w:pStyle w:val="TAL"/>
              <w:rPr>
                <w:lang w:eastAsia="zh-CN"/>
              </w:rPr>
            </w:pPr>
            <w:r w:rsidRPr="00614B7A">
              <w:t>C021</w:t>
            </w:r>
          </w:p>
        </w:tc>
        <w:tc>
          <w:tcPr>
            <w:tcW w:w="3106" w:type="dxa"/>
            <w:tcBorders>
              <w:top w:val="single" w:sz="4" w:space="0" w:color="auto"/>
              <w:left w:val="single" w:sz="4" w:space="0" w:color="auto"/>
              <w:bottom w:val="single" w:sz="4" w:space="0" w:color="auto"/>
              <w:right w:val="single" w:sz="4" w:space="0" w:color="auto"/>
            </w:tcBorders>
            <w:hideMark/>
          </w:tcPr>
          <w:p w14:paraId="4CB041E5" w14:textId="77777777" w:rsidR="00A85D8A" w:rsidRPr="00614B7A" w:rsidRDefault="00A85D8A" w:rsidP="00BE3F9E">
            <w:pPr>
              <w:pStyle w:val="TAL"/>
              <w:rPr>
                <w:lang w:eastAsia="zh-CN"/>
              </w:rPr>
            </w:pPr>
            <w:r w:rsidRPr="00614B7A">
              <w:t>UEs supporting EN-DC</w:t>
            </w:r>
            <w:r w:rsidRPr="00614B7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0DCD0A6"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23D3DB4" w14:textId="77777777" w:rsidR="00A85D8A" w:rsidRPr="00614B7A" w:rsidRDefault="00A85D8A" w:rsidP="00BE3F9E">
            <w:pPr>
              <w:pStyle w:val="TAL"/>
            </w:pPr>
            <w:r w:rsidRPr="00614B7A">
              <w:t>2Rx</w:t>
            </w:r>
          </w:p>
          <w:p w14:paraId="12751496" w14:textId="77777777" w:rsidR="00A85D8A" w:rsidRPr="00614B7A" w:rsidRDefault="00A85D8A" w:rsidP="00BE3F9E">
            <w:pPr>
              <w:pStyle w:val="TAL"/>
            </w:pPr>
            <w:r w:rsidRPr="00614B7A">
              <w:t>4Rx</w:t>
            </w:r>
          </w:p>
        </w:tc>
      </w:tr>
      <w:tr w:rsidR="00A85D8A" w:rsidRPr="00614B7A" w14:paraId="2E42BF09" w14:textId="77777777" w:rsidTr="002E7AD2">
        <w:trPr>
          <w:jc w:val="center"/>
        </w:trPr>
        <w:tc>
          <w:tcPr>
            <w:tcW w:w="1177" w:type="dxa"/>
            <w:tcBorders>
              <w:top w:val="single" w:sz="4" w:space="0" w:color="auto"/>
              <w:left w:val="single" w:sz="4" w:space="0" w:color="auto"/>
              <w:bottom w:val="nil"/>
              <w:right w:val="single" w:sz="4" w:space="0" w:color="auto"/>
            </w:tcBorders>
            <w:hideMark/>
          </w:tcPr>
          <w:p w14:paraId="084F94AB" w14:textId="77777777" w:rsidR="00A85D8A" w:rsidRPr="00614B7A" w:rsidRDefault="00A85D8A" w:rsidP="00BE3F9E">
            <w:pPr>
              <w:pStyle w:val="TAL"/>
            </w:pPr>
            <w:r w:rsidRPr="00614B7A">
              <w:t>4.6.2.</w:t>
            </w:r>
            <w:r w:rsidRPr="00614B7A">
              <w:rPr>
                <w:rFonts w:eastAsia="SimSun"/>
                <w:lang w:eastAsia="zh-CN"/>
              </w:rPr>
              <w:t>6</w:t>
            </w:r>
          </w:p>
        </w:tc>
        <w:tc>
          <w:tcPr>
            <w:tcW w:w="4540" w:type="dxa"/>
            <w:tcBorders>
              <w:top w:val="single" w:sz="4" w:space="0" w:color="auto"/>
              <w:left w:val="single" w:sz="4" w:space="0" w:color="auto"/>
              <w:bottom w:val="nil"/>
              <w:right w:val="single" w:sz="4" w:space="0" w:color="auto"/>
            </w:tcBorders>
            <w:hideMark/>
          </w:tcPr>
          <w:p w14:paraId="700712A6" w14:textId="77777777" w:rsidR="00A85D8A" w:rsidRPr="00614B7A" w:rsidRDefault="00A85D8A" w:rsidP="00BE3F9E">
            <w:pPr>
              <w:pStyle w:val="TAL"/>
            </w:pPr>
            <w:r w:rsidRPr="00614B7A">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A6362CA"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31D1BC38" w14:textId="77777777" w:rsidR="00A85D8A" w:rsidRPr="00614B7A" w:rsidRDefault="00A85D8A" w:rsidP="00BE3F9E">
            <w:pPr>
              <w:pStyle w:val="TAL"/>
              <w:rPr>
                <w:lang w:eastAsia="zh-CN"/>
              </w:rPr>
            </w:pPr>
            <w:r w:rsidRPr="00614B7A">
              <w:t>C021a</w:t>
            </w:r>
          </w:p>
        </w:tc>
        <w:tc>
          <w:tcPr>
            <w:tcW w:w="3106" w:type="dxa"/>
            <w:tcBorders>
              <w:top w:val="single" w:sz="4" w:space="0" w:color="auto"/>
              <w:left w:val="single" w:sz="4" w:space="0" w:color="auto"/>
              <w:bottom w:val="single" w:sz="4" w:space="0" w:color="auto"/>
              <w:right w:val="single" w:sz="4" w:space="0" w:color="auto"/>
            </w:tcBorders>
            <w:hideMark/>
          </w:tcPr>
          <w:p w14:paraId="562E8C34" w14:textId="77777777" w:rsidR="00A85D8A" w:rsidRPr="00614B7A" w:rsidRDefault="00A85D8A" w:rsidP="00BE3F9E">
            <w:pPr>
              <w:pStyle w:val="TAL"/>
              <w:rPr>
                <w:lang w:eastAsia="zh-CN"/>
              </w:rPr>
            </w:pPr>
            <w:r w:rsidRPr="00614B7A">
              <w:t>UEs supporting EN-DC</w:t>
            </w:r>
            <w:r w:rsidRPr="00614B7A">
              <w:rPr>
                <w:rFonts w:eastAsia="SimSun"/>
                <w:lang w:eastAsia="zh-CN"/>
              </w:rPr>
              <w:t xml:space="preserve"> FR1</w:t>
            </w:r>
            <w:r w:rsidRPr="00614B7A">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2C59B41"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E1E9D4" w14:textId="77777777" w:rsidR="00A85D8A" w:rsidRPr="00614B7A" w:rsidRDefault="00A85D8A" w:rsidP="00BE3F9E">
            <w:pPr>
              <w:pStyle w:val="TAL"/>
            </w:pPr>
            <w:r w:rsidRPr="00614B7A">
              <w:t>2Rx</w:t>
            </w:r>
          </w:p>
          <w:p w14:paraId="52D41BFE" w14:textId="77777777" w:rsidR="00A85D8A" w:rsidRPr="00614B7A" w:rsidRDefault="00A85D8A" w:rsidP="00BE3F9E">
            <w:pPr>
              <w:pStyle w:val="TAL"/>
            </w:pPr>
            <w:r w:rsidRPr="00614B7A">
              <w:t>4Rx</w:t>
            </w:r>
          </w:p>
        </w:tc>
      </w:tr>
      <w:tr w:rsidR="00A85D8A" w:rsidRPr="00614B7A" w14:paraId="38BDF13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51A78BFE" w14:textId="77777777" w:rsidR="00A85D8A" w:rsidRPr="00614B7A" w:rsidRDefault="00A85D8A" w:rsidP="00BE3F9E">
            <w:pPr>
              <w:pStyle w:val="TAL"/>
              <w:rPr>
                <w:b/>
              </w:rPr>
            </w:pPr>
            <w:r w:rsidRPr="00614B7A">
              <w:rPr>
                <w:rFonts w:cs="Arial"/>
                <w:b/>
                <w:lang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23B2734E" w14:textId="77777777" w:rsidR="00A85D8A" w:rsidRPr="00614B7A" w:rsidRDefault="00A85D8A" w:rsidP="00BE3F9E">
            <w:pPr>
              <w:pStyle w:val="TAL"/>
              <w:rPr>
                <w:b/>
              </w:rPr>
            </w:pPr>
            <w:r w:rsidRPr="00614B7A">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FFE3D9F"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D9D9D9"/>
          </w:tcPr>
          <w:p w14:paraId="278EBEC6" w14:textId="77777777" w:rsidR="00A85D8A" w:rsidRPr="00614B7A" w:rsidRDefault="00A85D8A" w:rsidP="00BE3F9E">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D9D9D9"/>
          </w:tcPr>
          <w:p w14:paraId="2A398CBF" w14:textId="77777777" w:rsidR="00A85D8A" w:rsidRPr="00614B7A" w:rsidRDefault="00A85D8A" w:rsidP="00BE3F9E">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7CD9348E" w14:textId="77777777" w:rsidR="00A85D8A" w:rsidRPr="00614B7A"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33C21C21" w14:textId="77777777" w:rsidR="00A85D8A" w:rsidRPr="00614B7A" w:rsidRDefault="00A85D8A" w:rsidP="00BE3F9E">
            <w:pPr>
              <w:pStyle w:val="TAL"/>
              <w:rPr>
                <w:b/>
              </w:rPr>
            </w:pPr>
          </w:p>
        </w:tc>
      </w:tr>
      <w:tr w:rsidR="00A85D8A" w:rsidRPr="00614B7A" w14:paraId="1A37A499"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69DC5D11" w14:textId="77777777" w:rsidR="00A85D8A" w:rsidRPr="00614B7A" w:rsidRDefault="00A85D8A" w:rsidP="00BE3F9E">
            <w:pPr>
              <w:pStyle w:val="TAL"/>
            </w:pPr>
            <w:r w:rsidRPr="00614B7A">
              <w:rPr>
                <w:rFonts w:cs="Arial"/>
              </w:rPr>
              <w:t>4.6.4.1</w:t>
            </w:r>
          </w:p>
        </w:tc>
        <w:tc>
          <w:tcPr>
            <w:tcW w:w="4540" w:type="dxa"/>
            <w:tcBorders>
              <w:top w:val="single" w:sz="4" w:space="0" w:color="auto"/>
              <w:left w:val="single" w:sz="4" w:space="0" w:color="auto"/>
              <w:bottom w:val="single" w:sz="4" w:space="0" w:color="auto"/>
              <w:right w:val="single" w:sz="4" w:space="0" w:color="auto"/>
            </w:tcBorders>
            <w:hideMark/>
          </w:tcPr>
          <w:p w14:paraId="45EB3FF3" w14:textId="77777777" w:rsidR="00A85D8A" w:rsidRPr="00614B7A" w:rsidRDefault="00A85D8A" w:rsidP="00BE3F9E">
            <w:pPr>
              <w:pStyle w:val="TAL"/>
            </w:pPr>
            <w:r w:rsidRPr="00614B7A">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D0120E5"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5F57E64E" w14:textId="77777777" w:rsidR="00A85D8A" w:rsidRPr="00614B7A" w:rsidRDefault="00A85D8A" w:rsidP="00BE3F9E">
            <w:pPr>
              <w:pStyle w:val="TAL"/>
            </w:pPr>
            <w:r w:rsidRPr="00614B7A">
              <w:t>C021</w:t>
            </w:r>
          </w:p>
        </w:tc>
        <w:tc>
          <w:tcPr>
            <w:tcW w:w="3106" w:type="dxa"/>
            <w:tcBorders>
              <w:top w:val="single" w:sz="4" w:space="0" w:color="auto"/>
              <w:left w:val="single" w:sz="4" w:space="0" w:color="auto"/>
              <w:bottom w:val="single" w:sz="4" w:space="0" w:color="auto"/>
              <w:right w:val="single" w:sz="4" w:space="0" w:color="auto"/>
            </w:tcBorders>
            <w:hideMark/>
          </w:tcPr>
          <w:p w14:paraId="4A2B1494" w14:textId="77777777" w:rsidR="00A85D8A" w:rsidRPr="00614B7A" w:rsidRDefault="00A85D8A" w:rsidP="00BE3F9E">
            <w:pPr>
              <w:pStyle w:val="TAL"/>
            </w:pPr>
            <w:r w:rsidRPr="00614B7A">
              <w:t>UE</w:t>
            </w:r>
            <w:r w:rsidRPr="00614B7A">
              <w:rPr>
                <w:rFonts w:eastAsia="SimSun"/>
                <w:lang w:eastAsia="zh-CN"/>
              </w:rPr>
              <w:t>s</w:t>
            </w:r>
            <w:r w:rsidRPr="00614B7A">
              <w:t xml:space="preserve"> supporting EN-DC</w:t>
            </w:r>
            <w:r w:rsidRPr="00614B7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1C14E39"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FE2E675" w14:textId="77777777" w:rsidR="00A85D8A" w:rsidRPr="00614B7A" w:rsidRDefault="00A85D8A" w:rsidP="00BE3F9E">
            <w:pPr>
              <w:pStyle w:val="TAL"/>
            </w:pPr>
            <w:r w:rsidRPr="00614B7A">
              <w:t>2Rx</w:t>
            </w:r>
          </w:p>
          <w:p w14:paraId="5EAFD2D2" w14:textId="77777777" w:rsidR="00A85D8A" w:rsidRPr="00614B7A" w:rsidRDefault="00A85D8A" w:rsidP="00BE3F9E">
            <w:pPr>
              <w:pStyle w:val="TAL"/>
            </w:pPr>
            <w:r w:rsidRPr="00614B7A">
              <w:t>4Rx</w:t>
            </w:r>
          </w:p>
        </w:tc>
      </w:tr>
      <w:tr w:rsidR="00A85D8A" w:rsidRPr="00614B7A" w14:paraId="51851DA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63B2410B" w14:textId="77777777" w:rsidR="00A85D8A" w:rsidRPr="00614B7A" w:rsidRDefault="00A85D8A" w:rsidP="00BE3F9E">
            <w:pPr>
              <w:pStyle w:val="TAL"/>
            </w:pPr>
            <w:r w:rsidRPr="00614B7A">
              <w:rPr>
                <w:rFonts w:cs="Arial"/>
              </w:rPr>
              <w:t>4.6.4.2</w:t>
            </w:r>
          </w:p>
        </w:tc>
        <w:tc>
          <w:tcPr>
            <w:tcW w:w="4540" w:type="dxa"/>
            <w:tcBorders>
              <w:top w:val="single" w:sz="4" w:space="0" w:color="auto"/>
              <w:left w:val="single" w:sz="4" w:space="0" w:color="auto"/>
              <w:bottom w:val="single" w:sz="4" w:space="0" w:color="auto"/>
              <w:right w:val="single" w:sz="4" w:space="0" w:color="auto"/>
            </w:tcBorders>
            <w:hideMark/>
          </w:tcPr>
          <w:p w14:paraId="48763D6E" w14:textId="77777777" w:rsidR="00A85D8A" w:rsidRPr="00614B7A" w:rsidRDefault="00A85D8A" w:rsidP="00BE3F9E">
            <w:pPr>
              <w:pStyle w:val="TAL"/>
            </w:pPr>
            <w:r w:rsidRPr="00614B7A">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B1F7727"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012B1D57" w14:textId="77777777" w:rsidR="00A85D8A" w:rsidRPr="00614B7A" w:rsidRDefault="00A85D8A" w:rsidP="00BE3F9E">
            <w:pPr>
              <w:pStyle w:val="TAL"/>
            </w:pPr>
            <w:r w:rsidRPr="00614B7A">
              <w:t>C021a</w:t>
            </w:r>
          </w:p>
        </w:tc>
        <w:tc>
          <w:tcPr>
            <w:tcW w:w="3106" w:type="dxa"/>
            <w:tcBorders>
              <w:top w:val="single" w:sz="4" w:space="0" w:color="auto"/>
              <w:left w:val="single" w:sz="4" w:space="0" w:color="auto"/>
              <w:bottom w:val="single" w:sz="4" w:space="0" w:color="auto"/>
              <w:right w:val="single" w:sz="4" w:space="0" w:color="auto"/>
            </w:tcBorders>
            <w:hideMark/>
          </w:tcPr>
          <w:p w14:paraId="6E1143FB" w14:textId="77777777" w:rsidR="00A85D8A" w:rsidRPr="00614B7A" w:rsidRDefault="00A85D8A" w:rsidP="00BE3F9E">
            <w:pPr>
              <w:pStyle w:val="TAL"/>
            </w:pPr>
            <w:r w:rsidRPr="00614B7A">
              <w:t>UE</w:t>
            </w:r>
            <w:r w:rsidRPr="00614B7A">
              <w:rPr>
                <w:rFonts w:eastAsia="SimSun"/>
                <w:lang w:eastAsia="zh-CN"/>
              </w:rPr>
              <w:t>s</w:t>
            </w:r>
            <w:r w:rsidRPr="00614B7A">
              <w:t xml:space="preserve"> supporting EN-DC</w:t>
            </w:r>
            <w:r w:rsidRPr="00614B7A">
              <w:rPr>
                <w:rFonts w:eastAsia="SimSun"/>
                <w:lang w:eastAsia="zh-CN"/>
              </w:rPr>
              <w:t xml:space="preserve"> FR1</w:t>
            </w:r>
            <w:r w:rsidRPr="00614B7A">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769E8ED"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198AF7" w14:textId="77777777" w:rsidR="00A85D8A" w:rsidRPr="00614B7A" w:rsidRDefault="00A85D8A" w:rsidP="00BE3F9E">
            <w:pPr>
              <w:pStyle w:val="TAL"/>
            </w:pPr>
            <w:r w:rsidRPr="00614B7A">
              <w:t>2Rx</w:t>
            </w:r>
          </w:p>
          <w:p w14:paraId="5FF4E86A" w14:textId="77777777" w:rsidR="00A85D8A" w:rsidRPr="00614B7A" w:rsidRDefault="00A85D8A" w:rsidP="00BE3F9E">
            <w:pPr>
              <w:pStyle w:val="TAL"/>
            </w:pPr>
            <w:r w:rsidRPr="00614B7A">
              <w:t>4Rx</w:t>
            </w:r>
          </w:p>
        </w:tc>
      </w:tr>
      <w:tr w:rsidR="00A85D8A" w:rsidRPr="00614B7A" w14:paraId="5934B026"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AD0304A" w14:textId="77777777" w:rsidR="00A85D8A" w:rsidRPr="00614B7A" w:rsidRDefault="00A85D8A" w:rsidP="00BE3F9E">
            <w:pPr>
              <w:pStyle w:val="TAL"/>
            </w:pPr>
            <w:r w:rsidRPr="00614B7A">
              <w:rPr>
                <w:rFonts w:cs="Arial"/>
              </w:rPr>
              <w:t>4.6.4.3</w:t>
            </w:r>
          </w:p>
        </w:tc>
        <w:tc>
          <w:tcPr>
            <w:tcW w:w="4540" w:type="dxa"/>
            <w:tcBorders>
              <w:top w:val="single" w:sz="4" w:space="0" w:color="auto"/>
              <w:left w:val="single" w:sz="4" w:space="0" w:color="auto"/>
              <w:bottom w:val="single" w:sz="4" w:space="0" w:color="auto"/>
              <w:right w:val="single" w:sz="4" w:space="0" w:color="auto"/>
            </w:tcBorders>
            <w:hideMark/>
          </w:tcPr>
          <w:p w14:paraId="1FD97ACD" w14:textId="77777777" w:rsidR="00A85D8A" w:rsidRPr="00614B7A" w:rsidRDefault="00A85D8A" w:rsidP="00BE3F9E">
            <w:pPr>
              <w:pStyle w:val="TAL"/>
            </w:pPr>
            <w:r w:rsidRPr="00614B7A">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548BDF2"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02ABE4F4" w14:textId="77777777" w:rsidR="00A85D8A" w:rsidRPr="00614B7A" w:rsidRDefault="00A85D8A" w:rsidP="00BE3F9E">
            <w:pPr>
              <w:pStyle w:val="TAL"/>
            </w:pPr>
            <w:r w:rsidRPr="00614B7A">
              <w:t>C021</w:t>
            </w:r>
          </w:p>
        </w:tc>
        <w:tc>
          <w:tcPr>
            <w:tcW w:w="3106" w:type="dxa"/>
            <w:tcBorders>
              <w:top w:val="single" w:sz="4" w:space="0" w:color="auto"/>
              <w:left w:val="single" w:sz="4" w:space="0" w:color="auto"/>
              <w:bottom w:val="single" w:sz="4" w:space="0" w:color="auto"/>
              <w:right w:val="single" w:sz="4" w:space="0" w:color="auto"/>
            </w:tcBorders>
            <w:hideMark/>
          </w:tcPr>
          <w:p w14:paraId="177B17D2" w14:textId="77777777" w:rsidR="00A85D8A" w:rsidRPr="00614B7A" w:rsidRDefault="00A85D8A" w:rsidP="00BE3F9E">
            <w:pPr>
              <w:pStyle w:val="TAL"/>
            </w:pPr>
            <w:r w:rsidRPr="00614B7A">
              <w:t>UE</w:t>
            </w:r>
            <w:r w:rsidRPr="00614B7A">
              <w:rPr>
                <w:rFonts w:eastAsia="SimSun"/>
                <w:lang w:eastAsia="zh-CN"/>
              </w:rPr>
              <w:t>s</w:t>
            </w:r>
            <w:r w:rsidRPr="00614B7A">
              <w:t xml:space="preserve"> supporting EN-DC</w:t>
            </w:r>
            <w:r w:rsidRPr="00614B7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84D8916"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9111DF" w14:textId="77777777" w:rsidR="00A85D8A" w:rsidRPr="00614B7A" w:rsidRDefault="00A85D8A" w:rsidP="00BE3F9E">
            <w:pPr>
              <w:pStyle w:val="TAL"/>
            </w:pPr>
            <w:r w:rsidRPr="00614B7A">
              <w:t>2Rx</w:t>
            </w:r>
          </w:p>
          <w:p w14:paraId="35675BAC" w14:textId="77777777" w:rsidR="00A85D8A" w:rsidRPr="00614B7A" w:rsidRDefault="00A85D8A" w:rsidP="00BE3F9E">
            <w:pPr>
              <w:pStyle w:val="TAL"/>
            </w:pPr>
            <w:r w:rsidRPr="00614B7A">
              <w:t>4Rx</w:t>
            </w:r>
          </w:p>
        </w:tc>
      </w:tr>
      <w:tr w:rsidR="00A85D8A" w:rsidRPr="00614B7A" w14:paraId="0F02A244"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55567EDD" w14:textId="77777777" w:rsidR="00A85D8A" w:rsidRPr="00614B7A" w:rsidRDefault="00A85D8A" w:rsidP="00BE3F9E">
            <w:pPr>
              <w:pStyle w:val="TAL"/>
            </w:pPr>
            <w:r w:rsidRPr="00614B7A">
              <w:rPr>
                <w:rFonts w:cs="Arial"/>
              </w:rPr>
              <w:t>4.6.4.4</w:t>
            </w:r>
          </w:p>
        </w:tc>
        <w:tc>
          <w:tcPr>
            <w:tcW w:w="4540" w:type="dxa"/>
            <w:tcBorders>
              <w:top w:val="single" w:sz="4" w:space="0" w:color="auto"/>
              <w:left w:val="single" w:sz="4" w:space="0" w:color="auto"/>
              <w:bottom w:val="single" w:sz="4" w:space="0" w:color="auto"/>
              <w:right w:val="single" w:sz="4" w:space="0" w:color="auto"/>
            </w:tcBorders>
            <w:hideMark/>
          </w:tcPr>
          <w:p w14:paraId="724DD50D" w14:textId="77777777" w:rsidR="00A85D8A" w:rsidRPr="00614B7A" w:rsidRDefault="00A85D8A" w:rsidP="00BE3F9E">
            <w:pPr>
              <w:pStyle w:val="TAL"/>
            </w:pPr>
            <w:r w:rsidRPr="00614B7A">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2EF33BB9" w14:textId="77777777" w:rsidR="00A85D8A" w:rsidRPr="00614B7A" w:rsidRDefault="00A85D8A" w:rsidP="00BE3F9E">
            <w:pPr>
              <w:pStyle w:val="TAC"/>
            </w:pPr>
            <w:r w:rsidRPr="00614B7A">
              <w:t>Rel-15</w:t>
            </w:r>
          </w:p>
        </w:tc>
        <w:tc>
          <w:tcPr>
            <w:tcW w:w="1139" w:type="dxa"/>
            <w:tcBorders>
              <w:top w:val="single" w:sz="4" w:space="0" w:color="auto"/>
              <w:left w:val="single" w:sz="4" w:space="0" w:color="auto"/>
              <w:bottom w:val="single" w:sz="4" w:space="0" w:color="auto"/>
              <w:right w:val="single" w:sz="4" w:space="0" w:color="auto"/>
            </w:tcBorders>
            <w:hideMark/>
          </w:tcPr>
          <w:p w14:paraId="4447068B" w14:textId="77777777" w:rsidR="00A85D8A" w:rsidRPr="00614B7A" w:rsidRDefault="00A85D8A" w:rsidP="00BE3F9E">
            <w:pPr>
              <w:pStyle w:val="TAL"/>
            </w:pPr>
            <w:r w:rsidRPr="00614B7A">
              <w:t>C021a</w:t>
            </w:r>
          </w:p>
        </w:tc>
        <w:tc>
          <w:tcPr>
            <w:tcW w:w="3106" w:type="dxa"/>
            <w:tcBorders>
              <w:top w:val="single" w:sz="4" w:space="0" w:color="auto"/>
              <w:left w:val="single" w:sz="4" w:space="0" w:color="auto"/>
              <w:bottom w:val="single" w:sz="4" w:space="0" w:color="auto"/>
              <w:right w:val="single" w:sz="4" w:space="0" w:color="auto"/>
            </w:tcBorders>
            <w:hideMark/>
          </w:tcPr>
          <w:p w14:paraId="73D2D045" w14:textId="77777777" w:rsidR="00A85D8A" w:rsidRPr="00614B7A" w:rsidRDefault="00A85D8A" w:rsidP="00BE3F9E">
            <w:pPr>
              <w:pStyle w:val="TAL"/>
            </w:pPr>
            <w:r w:rsidRPr="00614B7A">
              <w:t>UE</w:t>
            </w:r>
            <w:r w:rsidRPr="00614B7A">
              <w:rPr>
                <w:rFonts w:eastAsia="SimSun"/>
                <w:lang w:eastAsia="zh-CN"/>
              </w:rPr>
              <w:t>s</w:t>
            </w:r>
            <w:r w:rsidRPr="00614B7A">
              <w:t xml:space="preserve"> supporting EN-DC</w:t>
            </w:r>
            <w:r w:rsidRPr="00614B7A">
              <w:rPr>
                <w:rFonts w:eastAsia="SimSun"/>
                <w:lang w:eastAsia="zh-CN"/>
              </w:rPr>
              <w:t xml:space="preserve"> FR1</w:t>
            </w:r>
            <w:r w:rsidRPr="00614B7A">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98CD5BB"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AF07214" w14:textId="77777777" w:rsidR="00A85D8A" w:rsidRPr="00614B7A" w:rsidRDefault="00A85D8A" w:rsidP="00BE3F9E">
            <w:pPr>
              <w:pStyle w:val="TAL"/>
            </w:pPr>
            <w:r w:rsidRPr="00614B7A">
              <w:t>2Rx</w:t>
            </w:r>
          </w:p>
          <w:p w14:paraId="65552894" w14:textId="77777777" w:rsidR="00A85D8A" w:rsidRPr="00614B7A" w:rsidRDefault="00A85D8A" w:rsidP="00BE3F9E">
            <w:pPr>
              <w:pStyle w:val="TAL"/>
            </w:pPr>
            <w:r w:rsidRPr="00614B7A">
              <w:t>4Rx</w:t>
            </w:r>
          </w:p>
        </w:tc>
      </w:tr>
      <w:tr w:rsidR="00A85D8A" w:rsidRPr="00614B7A" w14:paraId="06CA0DF4"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cPr>
          <w:p w14:paraId="7317BEC7" w14:textId="77777777" w:rsidR="00A85D8A" w:rsidRPr="00614B7A" w:rsidRDefault="00A85D8A" w:rsidP="00BE3F9E">
            <w:pPr>
              <w:pStyle w:val="TAL"/>
              <w:rPr>
                <w:b/>
              </w:rPr>
            </w:pPr>
            <w:r w:rsidRPr="00614B7A">
              <w:rPr>
                <w:rFonts w:cs="Arial"/>
                <w:b/>
                <w:lang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70FEBB58" w14:textId="77777777" w:rsidR="00A85D8A" w:rsidRPr="00614B7A" w:rsidRDefault="00A85D8A" w:rsidP="00BE3F9E">
            <w:pPr>
              <w:pStyle w:val="TAL"/>
              <w:rPr>
                <w:b/>
              </w:rPr>
            </w:pPr>
            <w:r w:rsidRPr="00614B7A">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7662443"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D9D9D9"/>
          </w:tcPr>
          <w:p w14:paraId="248A23F0" w14:textId="77777777" w:rsidR="00A85D8A" w:rsidRPr="00614B7A" w:rsidRDefault="00A85D8A" w:rsidP="00BE3F9E">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D9D9D9"/>
          </w:tcPr>
          <w:p w14:paraId="629182EE" w14:textId="77777777" w:rsidR="00A85D8A" w:rsidRPr="00614B7A" w:rsidRDefault="00A85D8A" w:rsidP="00BE3F9E">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0358CF03" w14:textId="77777777" w:rsidR="00A85D8A" w:rsidRPr="00614B7A"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010A64CF" w14:textId="77777777" w:rsidR="00A85D8A" w:rsidRPr="00614B7A" w:rsidRDefault="00A85D8A" w:rsidP="00BE3F9E">
            <w:pPr>
              <w:pStyle w:val="TAL"/>
              <w:rPr>
                <w:b/>
              </w:rPr>
            </w:pPr>
          </w:p>
        </w:tc>
      </w:tr>
      <w:tr w:rsidR="00A85D8A" w:rsidRPr="00614B7A" w14:paraId="1894655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1085F853" w14:textId="77777777" w:rsidR="00A85D8A" w:rsidRPr="00614B7A" w:rsidRDefault="00A85D8A" w:rsidP="00BE3F9E">
            <w:pPr>
              <w:pStyle w:val="TAL"/>
            </w:pPr>
            <w:r w:rsidRPr="00614B7A">
              <w:rPr>
                <w:rFonts w:cs="Arial" w:hint="eastAsia"/>
                <w:lang w:eastAsia="zh-CN"/>
              </w:rPr>
              <w:t>4</w:t>
            </w:r>
            <w:r w:rsidRPr="00614B7A">
              <w:rPr>
                <w:rFonts w:cs="Arial"/>
                <w:lang w:eastAsia="zh-CN"/>
              </w:rPr>
              <w:t>.6.7.1</w:t>
            </w:r>
          </w:p>
        </w:tc>
        <w:tc>
          <w:tcPr>
            <w:tcW w:w="4540" w:type="dxa"/>
            <w:tcBorders>
              <w:top w:val="single" w:sz="4" w:space="0" w:color="auto"/>
              <w:left w:val="single" w:sz="4" w:space="0" w:color="auto"/>
              <w:bottom w:val="single" w:sz="4" w:space="0" w:color="auto"/>
              <w:right w:val="single" w:sz="4" w:space="0" w:color="auto"/>
            </w:tcBorders>
          </w:tcPr>
          <w:p w14:paraId="7E944D58" w14:textId="77777777" w:rsidR="00A85D8A" w:rsidRPr="00614B7A" w:rsidRDefault="00A85D8A" w:rsidP="00BE3F9E">
            <w:pPr>
              <w:pStyle w:val="TAL"/>
            </w:pPr>
            <w:r w:rsidRPr="00614B7A">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1A683294" w14:textId="77777777" w:rsidR="00A85D8A" w:rsidRPr="00614B7A" w:rsidRDefault="00A85D8A" w:rsidP="00BE3F9E">
            <w:pPr>
              <w:pStyle w:val="TAC"/>
            </w:pPr>
            <w:r w:rsidRPr="00614B7A">
              <w:t>Rel-16</w:t>
            </w:r>
          </w:p>
        </w:tc>
        <w:tc>
          <w:tcPr>
            <w:tcW w:w="1139" w:type="dxa"/>
            <w:tcBorders>
              <w:top w:val="single" w:sz="4" w:space="0" w:color="auto"/>
              <w:left w:val="single" w:sz="4" w:space="0" w:color="auto"/>
              <w:bottom w:val="single" w:sz="4" w:space="0" w:color="auto"/>
              <w:right w:val="single" w:sz="4" w:space="0" w:color="auto"/>
            </w:tcBorders>
          </w:tcPr>
          <w:p w14:paraId="2A690E8A" w14:textId="77777777" w:rsidR="00A85D8A" w:rsidRPr="00614B7A" w:rsidRDefault="00A85D8A" w:rsidP="00BE3F9E">
            <w:pPr>
              <w:pStyle w:val="TAL"/>
            </w:pPr>
            <w:r w:rsidRPr="00614B7A">
              <w:t>C141</w:t>
            </w:r>
          </w:p>
        </w:tc>
        <w:tc>
          <w:tcPr>
            <w:tcW w:w="3106" w:type="dxa"/>
            <w:tcBorders>
              <w:top w:val="single" w:sz="4" w:space="0" w:color="auto"/>
              <w:left w:val="single" w:sz="4" w:space="0" w:color="auto"/>
              <w:bottom w:val="single" w:sz="4" w:space="0" w:color="auto"/>
              <w:right w:val="single" w:sz="4" w:space="0" w:color="auto"/>
            </w:tcBorders>
          </w:tcPr>
          <w:p w14:paraId="1B5F9582" w14:textId="77777777" w:rsidR="00A85D8A" w:rsidRPr="00614B7A" w:rsidRDefault="00A85D8A" w:rsidP="00BE3F9E">
            <w:pPr>
              <w:pStyle w:val="TAL"/>
            </w:pPr>
            <w:r w:rsidRPr="00614B7A">
              <w:t>UE</w:t>
            </w:r>
            <w:r w:rsidRPr="00614B7A">
              <w:rPr>
                <w:rFonts w:eastAsia="SimSun"/>
                <w:lang w:eastAsia="zh-CN"/>
              </w:rPr>
              <w:t>s</w:t>
            </w:r>
            <w:r w:rsidRPr="00614B7A">
              <w:t xml:space="preserve"> supporting EN-DC</w:t>
            </w:r>
            <w:r w:rsidRPr="00614B7A">
              <w:rPr>
                <w:rFonts w:eastAsia="SimSun"/>
                <w:lang w:eastAsia="zh-CN"/>
              </w:rPr>
              <w:t xml:space="preserve"> FR1 and</w:t>
            </w:r>
            <w:r w:rsidRPr="00614B7A">
              <w:rPr>
                <w:bCs/>
                <w:iCs/>
              </w:rPr>
              <w:t xml:space="preserve"> L1-SINR measurement based on </w:t>
            </w:r>
            <w:r w:rsidRPr="00614B7A">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3CF759BE"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83AACBB" w14:textId="77777777" w:rsidR="00A85D8A" w:rsidRPr="00614B7A" w:rsidRDefault="00A85D8A" w:rsidP="00BE3F9E">
            <w:pPr>
              <w:pStyle w:val="TAL"/>
            </w:pPr>
            <w:r w:rsidRPr="00614B7A">
              <w:t>2Rx</w:t>
            </w:r>
          </w:p>
          <w:p w14:paraId="7E01728C" w14:textId="77777777" w:rsidR="00A85D8A" w:rsidRPr="00614B7A" w:rsidRDefault="00A85D8A" w:rsidP="00BE3F9E">
            <w:pPr>
              <w:pStyle w:val="TAL"/>
            </w:pPr>
            <w:r w:rsidRPr="00614B7A">
              <w:t>4Rx</w:t>
            </w:r>
          </w:p>
        </w:tc>
      </w:tr>
      <w:tr w:rsidR="00A85D8A" w:rsidRPr="00614B7A" w14:paraId="2983BD7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1001680C" w14:textId="77777777" w:rsidR="00A85D8A" w:rsidRPr="00614B7A" w:rsidRDefault="00A85D8A" w:rsidP="00BE3F9E">
            <w:pPr>
              <w:pStyle w:val="TAL"/>
            </w:pPr>
            <w:r w:rsidRPr="00614B7A">
              <w:rPr>
                <w:rFonts w:cs="Arial" w:hint="eastAsia"/>
                <w:lang w:eastAsia="zh-CN"/>
              </w:rPr>
              <w:t>4</w:t>
            </w:r>
            <w:r w:rsidRPr="00614B7A">
              <w:rPr>
                <w:rFonts w:cs="Arial"/>
                <w:lang w:eastAsia="zh-CN"/>
              </w:rPr>
              <w:t>.6.7.2</w:t>
            </w:r>
          </w:p>
        </w:tc>
        <w:tc>
          <w:tcPr>
            <w:tcW w:w="4540" w:type="dxa"/>
            <w:tcBorders>
              <w:top w:val="single" w:sz="4" w:space="0" w:color="auto"/>
              <w:left w:val="single" w:sz="4" w:space="0" w:color="auto"/>
              <w:bottom w:val="single" w:sz="4" w:space="0" w:color="auto"/>
              <w:right w:val="single" w:sz="4" w:space="0" w:color="auto"/>
            </w:tcBorders>
          </w:tcPr>
          <w:p w14:paraId="21013DDF" w14:textId="77777777" w:rsidR="00A85D8A" w:rsidRPr="00614B7A" w:rsidRDefault="00A85D8A" w:rsidP="00BE3F9E">
            <w:pPr>
              <w:pStyle w:val="TAL"/>
            </w:pPr>
            <w:r w:rsidRPr="00614B7A">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47AF5F9D" w14:textId="77777777" w:rsidR="00A85D8A" w:rsidRPr="00614B7A" w:rsidRDefault="00A85D8A" w:rsidP="00BE3F9E">
            <w:pPr>
              <w:pStyle w:val="TAC"/>
            </w:pPr>
            <w:r w:rsidRPr="00614B7A">
              <w:t>Rel-16</w:t>
            </w:r>
          </w:p>
        </w:tc>
        <w:tc>
          <w:tcPr>
            <w:tcW w:w="1139" w:type="dxa"/>
            <w:tcBorders>
              <w:top w:val="single" w:sz="4" w:space="0" w:color="auto"/>
              <w:left w:val="single" w:sz="4" w:space="0" w:color="auto"/>
              <w:bottom w:val="single" w:sz="4" w:space="0" w:color="auto"/>
              <w:right w:val="single" w:sz="4" w:space="0" w:color="auto"/>
            </w:tcBorders>
          </w:tcPr>
          <w:p w14:paraId="2DF3EE71" w14:textId="77777777" w:rsidR="00A85D8A" w:rsidRPr="00614B7A" w:rsidRDefault="00A85D8A" w:rsidP="00BE3F9E">
            <w:pPr>
              <w:pStyle w:val="TAL"/>
            </w:pPr>
            <w:r w:rsidRPr="00614B7A">
              <w:t>C142</w:t>
            </w:r>
          </w:p>
        </w:tc>
        <w:tc>
          <w:tcPr>
            <w:tcW w:w="3106" w:type="dxa"/>
            <w:tcBorders>
              <w:top w:val="single" w:sz="4" w:space="0" w:color="auto"/>
              <w:left w:val="single" w:sz="4" w:space="0" w:color="auto"/>
              <w:bottom w:val="single" w:sz="4" w:space="0" w:color="auto"/>
              <w:right w:val="single" w:sz="4" w:space="0" w:color="auto"/>
            </w:tcBorders>
          </w:tcPr>
          <w:p w14:paraId="020F27D1" w14:textId="77777777" w:rsidR="00A85D8A" w:rsidRPr="00614B7A" w:rsidRDefault="00A85D8A" w:rsidP="00BE3F9E">
            <w:pPr>
              <w:pStyle w:val="TAL"/>
            </w:pPr>
            <w:r w:rsidRPr="00614B7A">
              <w:t>UE</w:t>
            </w:r>
            <w:r w:rsidRPr="00614B7A">
              <w:rPr>
                <w:rFonts w:eastAsia="SimSun"/>
                <w:lang w:eastAsia="zh-CN"/>
              </w:rPr>
              <w:t>s</w:t>
            </w:r>
            <w:r w:rsidRPr="00614B7A">
              <w:t xml:space="preserve"> supporting EN-DC</w:t>
            </w:r>
            <w:r w:rsidRPr="00614B7A">
              <w:rPr>
                <w:rFonts w:eastAsia="SimSun"/>
                <w:lang w:eastAsia="zh-CN"/>
              </w:rPr>
              <w:t xml:space="preserve"> FR1 </w:t>
            </w:r>
            <w:r w:rsidRPr="00614B7A">
              <w:rPr>
                <w:lang w:eastAsia="zh-CN"/>
              </w:rPr>
              <w:t>and long DRX cycle</w:t>
            </w:r>
            <w:r w:rsidRPr="00614B7A">
              <w:rPr>
                <w:rFonts w:eastAsia="SimSun"/>
                <w:lang w:eastAsia="zh-CN"/>
              </w:rPr>
              <w:t xml:space="preserve"> and</w:t>
            </w:r>
            <w:r w:rsidRPr="00614B7A">
              <w:rPr>
                <w:bCs/>
                <w:iCs/>
              </w:rPr>
              <w:t xml:space="preserve"> L1-SINR measurement based on </w:t>
            </w:r>
            <w:r w:rsidRPr="00614B7A">
              <w:rPr>
                <w:rFonts w:cs="Arial"/>
                <w:szCs w:val="18"/>
              </w:rPr>
              <w:t xml:space="preserve">SSB as CMR and </w:t>
            </w:r>
            <w:r w:rsidRPr="00614B7A">
              <w:rPr>
                <w:snapToGrid w:val="0"/>
              </w:rPr>
              <w:t xml:space="preserve">dedicated </w:t>
            </w:r>
            <w:r w:rsidRPr="00614B7A">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1A772A56"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689FDB91" w14:textId="77777777" w:rsidR="00A85D8A" w:rsidRPr="00614B7A" w:rsidRDefault="00A85D8A" w:rsidP="00BE3F9E">
            <w:pPr>
              <w:pStyle w:val="TAL"/>
            </w:pPr>
            <w:r w:rsidRPr="00614B7A">
              <w:t>2Rx</w:t>
            </w:r>
          </w:p>
          <w:p w14:paraId="57B72E9A" w14:textId="77777777" w:rsidR="00A85D8A" w:rsidRPr="00614B7A" w:rsidRDefault="00A85D8A" w:rsidP="00BE3F9E">
            <w:pPr>
              <w:pStyle w:val="TAL"/>
            </w:pPr>
            <w:r w:rsidRPr="00614B7A">
              <w:t>4Rx</w:t>
            </w:r>
          </w:p>
        </w:tc>
      </w:tr>
      <w:tr w:rsidR="00A85D8A" w:rsidRPr="00614B7A" w14:paraId="11ECDFC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3E091B55" w14:textId="77777777" w:rsidR="00A85D8A" w:rsidRPr="00614B7A" w:rsidRDefault="00A85D8A" w:rsidP="00BE3F9E">
            <w:pPr>
              <w:pStyle w:val="TAL"/>
            </w:pPr>
            <w:r w:rsidRPr="00614B7A">
              <w:rPr>
                <w:rFonts w:cs="Arial" w:hint="eastAsia"/>
                <w:lang w:eastAsia="zh-CN"/>
              </w:rPr>
              <w:t>4</w:t>
            </w:r>
            <w:r w:rsidRPr="00614B7A">
              <w:rPr>
                <w:rFonts w:cs="Arial"/>
                <w:lang w:eastAsia="zh-CN"/>
              </w:rPr>
              <w:t>.6.7.3</w:t>
            </w:r>
          </w:p>
        </w:tc>
        <w:tc>
          <w:tcPr>
            <w:tcW w:w="4540" w:type="dxa"/>
            <w:tcBorders>
              <w:top w:val="single" w:sz="4" w:space="0" w:color="auto"/>
              <w:left w:val="single" w:sz="4" w:space="0" w:color="auto"/>
              <w:bottom w:val="single" w:sz="4" w:space="0" w:color="auto"/>
              <w:right w:val="single" w:sz="4" w:space="0" w:color="auto"/>
            </w:tcBorders>
          </w:tcPr>
          <w:p w14:paraId="7E6A6B2F" w14:textId="77777777" w:rsidR="00A85D8A" w:rsidRPr="00614B7A" w:rsidRDefault="00A85D8A" w:rsidP="00BE3F9E">
            <w:pPr>
              <w:pStyle w:val="TAL"/>
            </w:pPr>
            <w:r w:rsidRPr="00614B7A">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539EEC13" w14:textId="77777777" w:rsidR="00A85D8A" w:rsidRPr="00614B7A" w:rsidRDefault="00A85D8A" w:rsidP="00BE3F9E">
            <w:pPr>
              <w:pStyle w:val="TAC"/>
            </w:pPr>
            <w:r w:rsidRPr="00614B7A">
              <w:t>Rel-16</w:t>
            </w:r>
          </w:p>
        </w:tc>
        <w:tc>
          <w:tcPr>
            <w:tcW w:w="1139" w:type="dxa"/>
            <w:tcBorders>
              <w:top w:val="single" w:sz="4" w:space="0" w:color="auto"/>
              <w:left w:val="single" w:sz="4" w:space="0" w:color="auto"/>
              <w:bottom w:val="single" w:sz="4" w:space="0" w:color="auto"/>
              <w:right w:val="single" w:sz="4" w:space="0" w:color="auto"/>
            </w:tcBorders>
          </w:tcPr>
          <w:p w14:paraId="12D37470" w14:textId="77777777" w:rsidR="00A85D8A" w:rsidRPr="00614B7A" w:rsidRDefault="00A85D8A" w:rsidP="00BE3F9E">
            <w:pPr>
              <w:pStyle w:val="TAL"/>
            </w:pPr>
            <w:r w:rsidRPr="00614B7A">
              <w:t>C143</w:t>
            </w:r>
          </w:p>
        </w:tc>
        <w:tc>
          <w:tcPr>
            <w:tcW w:w="3106" w:type="dxa"/>
            <w:tcBorders>
              <w:top w:val="single" w:sz="4" w:space="0" w:color="auto"/>
              <w:left w:val="single" w:sz="4" w:space="0" w:color="auto"/>
              <w:bottom w:val="single" w:sz="4" w:space="0" w:color="auto"/>
              <w:right w:val="single" w:sz="4" w:space="0" w:color="auto"/>
            </w:tcBorders>
          </w:tcPr>
          <w:p w14:paraId="5526B6DE" w14:textId="77777777" w:rsidR="00A85D8A" w:rsidRPr="00614B7A" w:rsidRDefault="00A85D8A" w:rsidP="00BE3F9E">
            <w:pPr>
              <w:pStyle w:val="TAL"/>
            </w:pPr>
            <w:r w:rsidRPr="00614B7A">
              <w:t>UE</w:t>
            </w:r>
            <w:r w:rsidRPr="00614B7A">
              <w:rPr>
                <w:rFonts w:eastAsia="SimSun"/>
                <w:lang w:eastAsia="zh-CN"/>
              </w:rPr>
              <w:t>s</w:t>
            </w:r>
            <w:r w:rsidRPr="00614B7A">
              <w:t xml:space="preserve"> supporting EN-DC</w:t>
            </w:r>
            <w:r w:rsidRPr="00614B7A">
              <w:rPr>
                <w:rFonts w:eastAsia="SimSun"/>
                <w:lang w:eastAsia="zh-CN"/>
              </w:rPr>
              <w:t xml:space="preserve"> FR1 </w:t>
            </w:r>
            <w:r w:rsidRPr="00614B7A">
              <w:rPr>
                <w:lang w:eastAsia="zh-CN"/>
              </w:rPr>
              <w:t>and long DRX cycle</w:t>
            </w:r>
            <w:r w:rsidRPr="00614B7A">
              <w:rPr>
                <w:rFonts w:eastAsia="SimSun"/>
                <w:lang w:eastAsia="zh-CN"/>
              </w:rPr>
              <w:t xml:space="preserve"> and</w:t>
            </w:r>
            <w:r w:rsidRPr="00614B7A">
              <w:rPr>
                <w:bCs/>
                <w:iCs/>
              </w:rPr>
              <w:t xml:space="preserve"> L1-SINR measurement based on </w:t>
            </w:r>
            <w:r w:rsidRPr="00614B7A">
              <w:rPr>
                <w:rFonts w:cs="Arial"/>
                <w:szCs w:val="18"/>
              </w:rPr>
              <w:t xml:space="preserve">CSI-RS as CMR and </w:t>
            </w:r>
            <w:r w:rsidRPr="00614B7A">
              <w:rPr>
                <w:snapToGrid w:val="0"/>
              </w:rPr>
              <w:t xml:space="preserve">dedicated </w:t>
            </w:r>
            <w:r w:rsidRPr="00614B7A">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494235BE"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C14A4BA" w14:textId="77777777" w:rsidR="00A85D8A" w:rsidRPr="00614B7A" w:rsidRDefault="00A85D8A" w:rsidP="00BE3F9E">
            <w:pPr>
              <w:pStyle w:val="TAL"/>
            </w:pPr>
            <w:r w:rsidRPr="00614B7A">
              <w:t>2Rx</w:t>
            </w:r>
          </w:p>
          <w:p w14:paraId="0F0019DD" w14:textId="77777777" w:rsidR="00A85D8A" w:rsidRPr="00614B7A" w:rsidRDefault="00A85D8A" w:rsidP="00BE3F9E">
            <w:pPr>
              <w:pStyle w:val="TAL"/>
            </w:pPr>
            <w:r w:rsidRPr="00614B7A">
              <w:t>4Rx</w:t>
            </w:r>
          </w:p>
        </w:tc>
      </w:tr>
      <w:tr w:rsidR="00A85D8A" w:rsidRPr="00614B7A" w14:paraId="13C7F1F1"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752448A" w14:textId="77777777" w:rsidR="00A85D8A" w:rsidRPr="00614B7A" w:rsidRDefault="00A85D8A" w:rsidP="00BE3F9E">
            <w:pPr>
              <w:pStyle w:val="TAL"/>
              <w:rPr>
                <w:b/>
              </w:rPr>
            </w:pPr>
            <w:r w:rsidRPr="00614B7A">
              <w:rPr>
                <w:b/>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A1C3B26" w14:textId="77777777" w:rsidR="00A85D8A" w:rsidRPr="00614B7A" w:rsidRDefault="00A85D8A" w:rsidP="00BE3F9E">
            <w:pPr>
              <w:pStyle w:val="TAL"/>
              <w:rPr>
                <w:b/>
              </w:rPr>
            </w:pPr>
            <w:r w:rsidRPr="00614B7A">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15F28D"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D06EB95" w14:textId="77777777" w:rsidR="00A85D8A" w:rsidRPr="00614B7A"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D887D3B" w14:textId="77777777" w:rsidR="00A85D8A" w:rsidRPr="00614B7A"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3932EC" w14:textId="77777777" w:rsidR="00A85D8A" w:rsidRPr="00614B7A"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563768E" w14:textId="77777777" w:rsidR="00A85D8A" w:rsidRPr="00614B7A" w:rsidRDefault="00A85D8A" w:rsidP="00BE3F9E">
            <w:pPr>
              <w:pStyle w:val="TAL"/>
              <w:rPr>
                <w:b/>
              </w:rPr>
            </w:pPr>
          </w:p>
        </w:tc>
      </w:tr>
      <w:tr w:rsidR="00A85D8A" w:rsidRPr="00614B7A" w14:paraId="3396792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899618C" w14:textId="77777777" w:rsidR="00A85D8A" w:rsidRPr="00614B7A" w:rsidRDefault="00A85D8A" w:rsidP="00BE3F9E">
            <w:pPr>
              <w:pStyle w:val="TAL"/>
              <w:rPr>
                <w:b/>
              </w:rPr>
            </w:pPr>
            <w:r w:rsidRPr="00614B7A">
              <w:rPr>
                <w:b/>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F401E23" w14:textId="77777777" w:rsidR="00A85D8A" w:rsidRPr="00614B7A" w:rsidRDefault="00A85D8A" w:rsidP="00BE3F9E">
            <w:pPr>
              <w:pStyle w:val="TAL"/>
              <w:rPr>
                <w:b/>
              </w:rPr>
            </w:pPr>
            <w:r w:rsidRPr="00614B7A">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D0FC4E"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716C2323" w14:textId="77777777" w:rsidR="00A85D8A" w:rsidRPr="00614B7A"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C8CD7A5" w14:textId="77777777" w:rsidR="00A85D8A" w:rsidRPr="00614B7A"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239BE5E" w14:textId="77777777" w:rsidR="00A85D8A" w:rsidRPr="00614B7A"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C48E56E" w14:textId="77777777" w:rsidR="00A85D8A" w:rsidRPr="00614B7A" w:rsidRDefault="00A85D8A" w:rsidP="00BE3F9E">
            <w:pPr>
              <w:pStyle w:val="TAL"/>
              <w:rPr>
                <w:b/>
              </w:rPr>
            </w:pPr>
          </w:p>
        </w:tc>
      </w:tr>
      <w:tr w:rsidR="00A85D8A" w:rsidRPr="00614B7A" w14:paraId="3FAC242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EB30FAF" w14:textId="77777777" w:rsidR="00A85D8A" w:rsidRPr="00614B7A" w:rsidRDefault="00A85D8A" w:rsidP="00BE3F9E">
            <w:pPr>
              <w:pStyle w:val="TAL"/>
              <w:rPr>
                <w:b/>
              </w:rPr>
            </w:pPr>
            <w:r w:rsidRPr="00614B7A">
              <w:rPr>
                <w:b/>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66D74BB" w14:textId="77777777" w:rsidR="00A85D8A" w:rsidRPr="00614B7A" w:rsidRDefault="00A85D8A" w:rsidP="00BE3F9E">
            <w:pPr>
              <w:pStyle w:val="TAL"/>
              <w:rPr>
                <w:b/>
              </w:rPr>
            </w:pPr>
            <w:r w:rsidRPr="00614B7A">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2400B3"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103BB9E8" w14:textId="77777777" w:rsidR="00A85D8A" w:rsidRPr="00614B7A"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E57BBD1" w14:textId="77777777" w:rsidR="00A85D8A" w:rsidRPr="00614B7A"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6CD2627" w14:textId="77777777" w:rsidR="00A85D8A" w:rsidRPr="00614B7A"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73D8F37" w14:textId="77777777" w:rsidR="00A85D8A" w:rsidRPr="00614B7A" w:rsidRDefault="00A85D8A" w:rsidP="00BE3F9E">
            <w:pPr>
              <w:pStyle w:val="TAL"/>
              <w:rPr>
                <w:b/>
              </w:rPr>
            </w:pPr>
          </w:p>
        </w:tc>
      </w:tr>
      <w:tr w:rsidR="00A85D8A" w:rsidRPr="00614B7A" w14:paraId="088CAFC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9F38040" w14:textId="77777777" w:rsidR="00A85D8A" w:rsidRPr="00614B7A" w:rsidRDefault="00A85D8A" w:rsidP="00BE3F9E">
            <w:pPr>
              <w:pStyle w:val="TAL"/>
            </w:pPr>
            <w:r w:rsidRPr="00614B7A">
              <w:rPr>
                <w:lang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1D8BE4CE" w14:textId="77777777" w:rsidR="00A85D8A" w:rsidRPr="00614B7A" w:rsidRDefault="00A85D8A" w:rsidP="00BE3F9E">
            <w:pPr>
              <w:pStyle w:val="TAL"/>
            </w:pPr>
            <w:r w:rsidRPr="00614B7A">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AD5663D" w14:textId="77777777" w:rsidR="00A85D8A" w:rsidRPr="00614B7A" w:rsidRDefault="00A85D8A" w:rsidP="00BE3F9E">
            <w:pPr>
              <w:pStyle w:val="TAC"/>
            </w:pPr>
            <w:r w:rsidRPr="00614B7A">
              <w:rPr>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07BFFCDE" w14:textId="77777777" w:rsidR="00A85D8A" w:rsidRPr="00614B7A" w:rsidRDefault="00A85D8A" w:rsidP="00BE3F9E">
            <w:pPr>
              <w:pStyle w:val="TAL"/>
              <w:rPr>
                <w:lang w:eastAsia="zh-CN"/>
              </w:rPr>
            </w:pPr>
            <w:r w:rsidRPr="00614B7A">
              <w:rPr>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6B5487CB" w14:textId="77777777" w:rsidR="00A85D8A" w:rsidRPr="00614B7A" w:rsidRDefault="00A85D8A" w:rsidP="00BE3F9E">
            <w:pPr>
              <w:pStyle w:val="TAL"/>
              <w:rPr>
                <w:lang w:eastAsia="zh-CN"/>
              </w:rPr>
            </w:pPr>
            <w:r w:rsidRPr="00614B7A">
              <w:rPr>
                <w:lang w:eastAsia="zh-CN"/>
              </w:rPr>
              <w:t>UEs supporting EN-DC</w:t>
            </w:r>
            <w:r w:rsidRPr="00614B7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4EA6AF6"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0162EB7" w14:textId="77777777" w:rsidR="00A85D8A" w:rsidRPr="00614B7A" w:rsidRDefault="00A85D8A" w:rsidP="00BE3F9E">
            <w:pPr>
              <w:pStyle w:val="TAL"/>
            </w:pPr>
            <w:r w:rsidRPr="00614B7A">
              <w:t>2Rx</w:t>
            </w:r>
          </w:p>
          <w:p w14:paraId="7E0B0A07" w14:textId="77777777" w:rsidR="00A85D8A" w:rsidRPr="00614B7A" w:rsidRDefault="00A85D8A" w:rsidP="00BE3F9E">
            <w:pPr>
              <w:pStyle w:val="TAL"/>
            </w:pPr>
            <w:r w:rsidRPr="00614B7A">
              <w:t>4Rx</w:t>
            </w:r>
          </w:p>
        </w:tc>
      </w:tr>
      <w:tr w:rsidR="00A85D8A" w:rsidRPr="00614B7A" w14:paraId="0C870693"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1840E553" w14:textId="77777777" w:rsidR="00A85D8A" w:rsidRPr="00614B7A" w:rsidRDefault="00A85D8A" w:rsidP="00BE3F9E">
            <w:pPr>
              <w:pStyle w:val="TAL"/>
            </w:pPr>
            <w:r w:rsidRPr="00614B7A">
              <w:rPr>
                <w:lang w:eastAsia="zh-CN"/>
              </w:rPr>
              <w:lastRenderedPageBreak/>
              <w:t>4.7.1.1.2</w:t>
            </w:r>
          </w:p>
        </w:tc>
        <w:tc>
          <w:tcPr>
            <w:tcW w:w="4540" w:type="dxa"/>
            <w:tcBorders>
              <w:top w:val="single" w:sz="4" w:space="0" w:color="auto"/>
              <w:left w:val="single" w:sz="4" w:space="0" w:color="auto"/>
              <w:bottom w:val="single" w:sz="4" w:space="0" w:color="auto"/>
              <w:right w:val="single" w:sz="4" w:space="0" w:color="auto"/>
            </w:tcBorders>
            <w:hideMark/>
          </w:tcPr>
          <w:p w14:paraId="0CAA6E2F" w14:textId="77777777" w:rsidR="00A85D8A" w:rsidRPr="00614B7A" w:rsidRDefault="00A85D8A" w:rsidP="00BE3F9E">
            <w:pPr>
              <w:pStyle w:val="TAL"/>
            </w:pPr>
            <w:r w:rsidRPr="00614B7A">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151AA10" w14:textId="77777777" w:rsidR="00A85D8A" w:rsidRPr="00614B7A" w:rsidRDefault="00A85D8A" w:rsidP="00BE3F9E">
            <w:pPr>
              <w:pStyle w:val="TAC"/>
            </w:pPr>
            <w:r w:rsidRPr="00614B7A">
              <w:rPr>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34F5E900" w14:textId="77777777" w:rsidR="00A85D8A" w:rsidRPr="00614B7A" w:rsidRDefault="00A85D8A" w:rsidP="00BE3F9E">
            <w:pPr>
              <w:pStyle w:val="TAL"/>
              <w:rPr>
                <w:lang w:eastAsia="zh-CN"/>
              </w:rPr>
            </w:pPr>
            <w:r w:rsidRPr="00614B7A">
              <w:rPr>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58F87FE3" w14:textId="77777777" w:rsidR="00A85D8A" w:rsidRPr="00614B7A" w:rsidRDefault="00A85D8A" w:rsidP="00BE3F9E">
            <w:pPr>
              <w:pStyle w:val="TAL"/>
              <w:rPr>
                <w:lang w:eastAsia="zh-CN"/>
              </w:rPr>
            </w:pPr>
            <w:r w:rsidRPr="00614B7A">
              <w:rPr>
                <w:lang w:eastAsia="zh-CN"/>
              </w:rPr>
              <w:t>UEs supporting EN-DC</w:t>
            </w:r>
            <w:r w:rsidRPr="00614B7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04F1978"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590E544" w14:textId="77777777" w:rsidR="00A85D8A" w:rsidRPr="00614B7A" w:rsidRDefault="00A85D8A" w:rsidP="00BE3F9E">
            <w:pPr>
              <w:pStyle w:val="TAL"/>
            </w:pPr>
            <w:r w:rsidRPr="00614B7A">
              <w:t>2Rx</w:t>
            </w:r>
          </w:p>
          <w:p w14:paraId="22B81EEC" w14:textId="77777777" w:rsidR="00A85D8A" w:rsidRPr="00614B7A" w:rsidRDefault="00A85D8A" w:rsidP="00BE3F9E">
            <w:pPr>
              <w:pStyle w:val="TAL"/>
            </w:pPr>
            <w:r w:rsidRPr="00614B7A">
              <w:t>4Rx</w:t>
            </w:r>
          </w:p>
        </w:tc>
      </w:tr>
      <w:tr w:rsidR="00A85D8A" w:rsidRPr="00614B7A" w14:paraId="2DABD1F1"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313E9C7" w14:textId="77777777" w:rsidR="00A85D8A" w:rsidRPr="00614B7A" w:rsidRDefault="00A85D8A" w:rsidP="00BE3F9E">
            <w:pPr>
              <w:pStyle w:val="TAL"/>
              <w:rPr>
                <w:b/>
              </w:rPr>
            </w:pPr>
            <w:r w:rsidRPr="00614B7A">
              <w:rPr>
                <w:b/>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DFC4FDC" w14:textId="77777777" w:rsidR="00A85D8A" w:rsidRPr="00614B7A" w:rsidRDefault="00A85D8A" w:rsidP="00BE3F9E">
            <w:pPr>
              <w:pStyle w:val="TAL"/>
              <w:rPr>
                <w:b/>
              </w:rPr>
            </w:pPr>
            <w:r w:rsidRPr="00614B7A">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907938"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0887526E" w14:textId="77777777" w:rsidR="00A85D8A" w:rsidRPr="00614B7A"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4A720DD1" w14:textId="77777777" w:rsidR="00A85D8A" w:rsidRPr="00614B7A"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488EC30" w14:textId="77777777" w:rsidR="00A85D8A" w:rsidRPr="00614B7A"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3D99812" w14:textId="77777777" w:rsidR="00A85D8A" w:rsidRPr="00614B7A" w:rsidRDefault="00A85D8A" w:rsidP="00BE3F9E">
            <w:pPr>
              <w:pStyle w:val="TAL"/>
              <w:rPr>
                <w:b/>
              </w:rPr>
            </w:pPr>
          </w:p>
        </w:tc>
      </w:tr>
      <w:tr w:rsidR="00A85D8A" w:rsidRPr="00614B7A" w14:paraId="23E96217"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3A1D781" w14:textId="77777777" w:rsidR="00A85D8A" w:rsidRPr="00614B7A" w:rsidRDefault="00A85D8A" w:rsidP="00BE3F9E">
            <w:pPr>
              <w:pStyle w:val="TAL"/>
            </w:pPr>
            <w:r w:rsidRPr="00614B7A">
              <w:rPr>
                <w:lang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62D5383E" w14:textId="77777777" w:rsidR="00A85D8A" w:rsidRPr="00614B7A" w:rsidRDefault="00A85D8A" w:rsidP="00BE3F9E">
            <w:pPr>
              <w:pStyle w:val="TAL"/>
            </w:pPr>
            <w:r w:rsidRPr="00614B7A">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8DB8E32" w14:textId="77777777" w:rsidR="00A85D8A" w:rsidRPr="00614B7A" w:rsidRDefault="00A85D8A" w:rsidP="00BE3F9E">
            <w:pPr>
              <w:pStyle w:val="TAC"/>
            </w:pPr>
            <w:r w:rsidRPr="00614B7A">
              <w:rPr>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09EAEEAE" w14:textId="77777777" w:rsidR="00A85D8A" w:rsidRPr="00614B7A" w:rsidRDefault="00A85D8A" w:rsidP="00BE3F9E">
            <w:pPr>
              <w:pStyle w:val="TAL"/>
              <w:rPr>
                <w:lang w:eastAsia="zh-CN"/>
              </w:rPr>
            </w:pPr>
            <w:r w:rsidRPr="00614B7A">
              <w:rPr>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14D34CE0" w14:textId="77777777" w:rsidR="00A85D8A" w:rsidRPr="00614B7A" w:rsidRDefault="00A85D8A" w:rsidP="00BE3F9E">
            <w:pPr>
              <w:pStyle w:val="TAL"/>
              <w:rPr>
                <w:lang w:eastAsia="zh-CN"/>
              </w:rPr>
            </w:pPr>
            <w:r w:rsidRPr="00614B7A">
              <w:rPr>
                <w:lang w:eastAsia="zh-CN"/>
              </w:rPr>
              <w:t>UEs supporting EN-DC</w:t>
            </w:r>
            <w:r w:rsidRPr="00614B7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938E1AE"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6367B71" w14:textId="77777777" w:rsidR="00A85D8A" w:rsidRPr="00614B7A" w:rsidRDefault="00A85D8A" w:rsidP="00BE3F9E">
            <w:pPr>
              <w:pStyle w:val="TAL"/>
            </w:pPr>
            <w:r w:rsidRPr="00614B7A">
              <w:t>2Rx</w:t>
            </w:r>
          </w:p>
          <w:p w14:paraId="532A96D6" w14:textId="77777777" w:rsidR="00A85D8A" w:rsidRPr="00614B7A" w:rsidRDefault="00A85D8A" w:rsidP="00BE3F9E">
            <w:pPr>
              <w:pStyle w:val="TAL"/>
            </w:pPr>
            <w:r w:rsidRPr="00614B7A">
              <w:t>4Rx</w:t>
            </w:r>
          </w:p>
        </w:tc>
      </w:tr>
      <w:tr w:rsidR="00A85D8A" w:rsidRPr="00614B7A" w14:paraId="32127AE4"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B64D7BC" w14:textId="77777777" w:rsidR="00A85D8A" w:rsidRPr="00614B7A" w:rsidRDefault="00A85D8A" w:rsidP="00BE3F9E">
            <w:pPr>
              <w:pStyle w:val="TAL"/>
            </w:pPr>
            <w:r w:rsidRPr="00614B7A">
              <w:rPr>
                <w:lang w:eastAsia="zh-CN"/>
              </w:rPr>
              <w:t>4.7.1.2.2</w:t>
            </w:r>
          </w:p>
        </w:tc>
        <w:tc>
          <w:tcPr>
            <w:tcW w:w="4540" w:type="dxa"/>
            <w:tcBorders>
              <w:top w:val="single" w:sz="4" w:space="0" w:color="auto"/>
              <w:left w:val="single" w:sz="4" w:space="0" w:color="auto"/>
              <w:bottom w:val="single" w:sz="4" w:space="0" w:color="auto"/>
              <w:right w:val="single" w:sz="4" w:space="0" w:color="auto"/>
            </w:tcBorders>
            <w:hideMark/>
          </w:tcPr>
          <w:p w14:paraId="76B516CB" w14:textId="77777777" w:rsidR="00A85D8A" w:rsidRPr="00614B7A" w:rsidRDefault="00A85D8A" w:rsidP="00BE3F9E">
            <w:pPr>
              <w:pStyle w:val="TAL"/>
            </w:pPr>
            <w:r w:rsidRPr="00614B7A">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C385F3C" w14:textId="77777777" w:rsidR="00A85D8A" w:rsidRPr="00614B7A" w:rsidRDefault="00A85D8A" w:rsidP="00BE3F9E">
            <w:pPr>
              <w:pStyle w:val="TAC"/>
            </w:pPr>
            <w:r w:rsidRPr="00614B7A">
              <w:rPr>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39AA5372" w14:textId="77777777" w:rsidR="00A85D8A" w:rsidRPr="00614B7A" w:rsidRDefault="00A85D8A" w:rsidP="00BE3F9E">
            <w:pPr>
              <w:pStyle w:val="TAL"/>
              <w:rPr>
                <w:lang w:eastAsia="zh-CN"/>
              </w:rPr>
            </w:pPr>
            <w:r w:rsidRPr="00614B7A">
              <w:rPr>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564FFD4D" w14:textId="77777777" w:rsidR="00A85D8A" w:rsidRPr="00614B7A" w:rsidRDefault="00A85D8A" w:rsidP="00BE3F9E">
            <w:pPr>
              <w:pStyle w:val="TAL"/>
              <w:rPr>
                <w:lang w:eastAsia="zh-CN"/>
              </w:rPr>
            </w:pPr>
            <w:r w:rsidRPr="00614B7A">
              <w:rPr>
                <w:lang w:eastAsia="zh-CN"/>
              </w:rPr>
              <w:t>UEs supporting EN-DC</w:t>
            </w:r>
            <w:r w:rsidRPr="00614B7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5B5585A"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90B4552" w14:textId="77777777" w:rsidR="00A85D8A" w:rsidRPr="00614B7A" w:rsidRDefault="00A85D8A" w:rsidP="00BE3F9E">
            <w:pPr>
              <w:pStyle w:val="TAL"/>
            </w:pPr>
            <w:r w:rsidRPr="00614B7A">
              <w:t>2Rx</w:t>
            </w:r>
          </w:p>
          <w:p w14:paraId="306F1F5A" w14:textId="77777777" w:rsidR="00A85D8A" w:rsidRPr="00614B7A" w:rsidRDefault="00A85D8A" w:rsidP="00BE3F9E">
            <w:pPr>
              <w:pStyle w:val="TAL"/>
            </w:pPr>
            <w:r w:rsidRPr="00614B7A">
              <w:t>4Rx</w:t>
            </w:r>
          </w:p>
        </w:tc>
      </w:tr>
      <w:tr w:rsidR="00A85D8A" w:rsidRPr="00614B7A" w14:paraId="2F1F9FA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A014357" w14:textId="77777777" w:rsidR="00A85D8A" w:rsidRPr="00614B7A" w:rsidRDefault="00A85D8A" w:rsidP="00BE3F9E">
            <w:pPr>
              <w:pStyle w:val="TAL"/>
              <w:rPr>
                <w:b/>
              </w:rPr>
            </w:pPr>
            <w:r w:rsidRPr="00614B7A">
              <w:rPr>
                <w:rFonts w:eastAsia="SimSun"/>
                <w:b/>
                <w:lang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D811128" w14:textId="77777777" w:rsidR="00A85D8A" w:rsidRPr="00614B7A" w:rsidRDefault="00A85D8A" w:rsidP="00BE3F9E">
            <w:pPr>
              <w:pStyle w:val="TAL"/>
              <w:rPr>
                <w:b/>
              </w:rPr>
            </w:pPr>
            <w:r w:rsidRPr="00614B7A">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7C2059"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3F1B0B4" w14:textId="77777777" w:rsidR="00A85D8A" w:rsidRPr="00614B7A"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A14AFF9" w14:textId="77777777" w:rsidR="00A85D8A" w:rsidRPr="00614B7A"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6AFC157" w14:textId="77777777" w:rsidR="00A85D8A" w:rsidRPr="00614B7A"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99174B" w14:textId="77777777" w:rsidR="00A85D8A" w:rsidRPr="00614B7A" w:rsidRDefault="00A85D8A" w:rsidP="00BE3F9E">
            <w:pPr>
              <w:pStyle w:val="TAL"/>
              <w:rPr>
                <w:b/>
              </w:rPr>
            </w:pPr>
          </w:p>
        </w:tc>
      </w:tr>
      <w:tr w:rsidR="00A85D8A" w:rsidRPr="00614B7A" w14:paraId="6AD5A792"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6B3C391B" w14:textId="77777777" w:rsidR="00A85D8A" w:rsidRPr="00614B7A" w:rsidRDefault="00A85D8A" w:rsidP="00BE3F9E">
            <w:pPr>
              <w:pStyle w:val="TAL"/>
            </w:pPr>
            <w:r w:rsidRPr="00614B7A">
              <w:rPr>
                <w:lang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0067BB8C" w14:textId="77777777" w:rsidR="00A85D8A" w:rsidRPr="00614B7A" w:rsidRDefault="00A85D8A" w:rsidP="00BE3F9E">
            <w:pPr>
              <w:pStyle w:val="TAL"/>
            </w:pPr>
            <w:r w:rsidRPr="00614B7A">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6928B5B" w14:textId="77777777" w:rsidR="00A85D8A" w:rsidRPr="00614B7A" w:rsidRDefault="00A85D8A" w:rsidP="00BE3F9E">
            <w:pPr>
              <w:pStyle w:val="TAC"/>
            </w:pPr>
            <w:r w:rsidRPr="00614B7A">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5EF8DCF4" w14:textId="77777777" w:rsidR="00A85D8A" w:rsidRPr="00614B7A" w:rsidRDefault="00A85D8A" w:rsidP="00BE3F9E">
            <w:pPr>
              <w:pStyle w:val="TAL"/>
              <w:rPr>
                <w:lang w:eastAsia="zh-CN"/>
              </w:rPr>
            </w:pPr>
            <w:r w:rsidRPr="00614B7A">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0C415C07" w14:textId="77777777" w:rsidR="00A85D8A" w:rsidRPr="00614B7A" w:rsidRDefault="00A85D8A" w:rsidP="00BE3F9E">
            <w:pPr>
              <w:pStyle w:val="TAL"/>
              <w:rPr>
                <w:lang w:eastAsia="zh-CN"/>
              </w:rPr>
            </w:pPr>
            <w:r w:rsidRPr="00614B7A">
              <w:rPr>
                <w:lang w:eastAsia="zh-CN"/>
              </w:rPr>
              <w:t>UEs supporting EN-DC</w:t>
            </w:r>
            <w:r w:rsidRPr="00614B7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27434C9"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F19DE5B" w14:textId="77777777" w:rsidR="00A85D8A" w:rsidRPr="00614B7A" w:rsidRDefault="00A85D8A" w:rsidP="00BE3F9E">
            <w:pPr>
              <w:pStyle w:val="TAL"/>
            </w:pPr>
            <w:r w:rsidRPr="00614B7A">
              <w:t>2Rx</w:t>
            </w:r>
          </w:p>
          <w:p w14:paraId="1E743302" w14:textId="77777777" w:rsidR="00A85D8A" w:rsidRPr="00614B7A" w:rsidRDefault="00A85D8A" w:rsidP="00BE3F9E">
            <w:pPr>
              <w:pStyle w:val="TAL"/>
            </w:pPr>
            <w:r w:rsidRPr="00614B7A">
              <w:t>4Rx</w:t>
            </w:r>
          </w:p>
        </w:tc>
      </w:tr>
      <w:tr w:rsidR="00A85D8A" w:rsidRPr="00614B7A" w14:paraId="03ECA04B"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218A6FB2" w14:textId="77777777" w:rsidR="00A85D8A" w:rsidRPr="00614B7A" w:rsidRDefault="00A85D8A" w:rsidP="00BE3F9E">
            <w:pPr>
              <w:pStyle w:val="TAL"/>
            </w:pPr>
            <w:r w:rsidRPr="00614B7A">
              <w:rPr>
                <w:lang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56EBC99E" w14:textId="77777777" w:rsidR="00A85D8A" w:rsidRPr="00614B7A" w:rsidRDefault="00A85D8A" w:rsidP="00BE3F9E">
            <w:pPr>
              <w:pStyle w:val="TAL"/>
            </w:pPr>
            <w:r w:rsidRPr="00614B7A">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EA296F4" w14:textId="77777777" w:rsidR="00A85D8A" w:rsidRPr="00614B7A" w:rsidRDefault="00A85D8A" w:rsidP="00BE3F9E">
            <w:pPr>
              <w:pStyle w:val="TAC"/>
            </w:pPr>
            <w:r w:rsidRPr="00614B7A">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2E85DF57" w14:textId="77777777" w:rsidR="00A85D8A" w:rsidRPr="00614B7A" w:rsidRDefault="00A85D8A" w:rsidP="00BE3F9E">
            <w:pPr>
              <w:pStyle w:val="TAL"/>
              <w:rPr>
                <w:lang w:eastAsia="zh-CN"/>
              </w:rPr>
            </w:pPr>
            <w:r w:rsidRPr="00614B7A">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60D5D822" w14:textId="77777777" w:rsidR="00A85D8A" w:rsidRPr="00614B7A" w:rsidRDefault="00A85D8A" w:rsidP="00BE3F9E">
            <w:pPr>
              <w:pStyle w:val="TAL"/>
              <w:rPr>
                <w:lang w:eastAsia="zh-CN"/>
              </w:rPr>
            </w:pPr>
            <w:r w:rsidRPr="00614B7A">
              <w:rPr>
                <w:lang w:eastAsia="zh-CN"/>
              </w:rPr>
              <w:t>UEs supporting EN-DC</w:t>
            </w:r>
            <w:r w:rsidRPr="00614B7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6D16DCA"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6DA544" w14:textId="77777777" w:rsidR="00A85D8A" w:rsidRPr="00614B7A" w:rsidRDefault="00A85D8A" w:rsidP="00BE3F9E">
            <w:pPr>
              <w:pStyle w:val="TAL"/>
            </w:pPr>
            <w:r w:rsidRPr="00614B7A">
              <w:t>2Rx</w:t>
            </w:r>
          </w:p>
          <w:p w14:paraId="2869F51A" w14:textId="77777777" w:rsidR="00A85D8A" w:rsidRPr="00614B7A" w:rsidRDefault="00A85D8A" w:rsidP="00BE3F9E">
            <w:pPr>
              <w:pStyle w:val="TAL"/>
            </w:pPr>
            <w:r w:rsidRPr="00614B7A">
              <w:t>4Rx</w:t>
            </w:r>
          </w:p>
        </w:tc>
      </w:tr>
      <w:tr w:rsidR="00A85D8A" w:rsidRPr="00614B7A" w14:paraId="16288153"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27CE196A" w14:textId="77777777" w:rsidR="00A85D8A" w:rsidRPr="00614B7A" w:rsidRDefault="00A85D8A" w:rsidP="00BE3F9E">
            <w:pPr>
              <w:pStyle w:val="TAL"/>
              <w:rPr>
                <w:lang w:eastAsia="zh-CN"/>
              </w:rPr>
            </w:pPr>
            <w:r w:rsidRPr="00614B7A">
              <w:rPr>
                <w:szCs w:val="18"/>
                <w:lang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28B1CBE1" w14:textId="77777777" w:rsidR="00A85D8A" w:rsidRPr="00614B7A" w:rsidRDefault="00A85D8A" w:rsidP="00BE3F9E">
            <w:pPr>
              <w:pStyle w:val="TAL"/>
              <w:rPr>
                <w:lang w:eastAsia="zh-CN"/>
              </w:rPr>
            </w:pPr>
            <w:r w:rsidRPr="00614B7A">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7E73E72" w14:textId="77777777" w:rsidR="00A85D8A" w:rsidRPr="00614B7A" w:rsidRDefault="00A85D8A" w:rsidP="00BE3F9E">
            <w:pPr>
              <w:pStyle w:val="TAC"/>
              <w:rPr>
                <w:rFonts w:eastAsia="SimSun"/>
                <w:lang w:eastAsia="zh-CN"/>
              </w:rPr>
            </w:pPr>
            <w:r w:rsidRPr="00614B7A">
              <w:rPr>
                <w:szCs w:val="18"/>
                <w:lang w:eastAsia="zh-TW"/>
              </w:rPr>
              <w:t>Rel-15</w:t>
            </w:r>
          </w:p>
        </w:tc>
        <w:tc>
          <w:tcPr>
            <w:tcW w:w="1139" w:type="dxa"/>
            <w:tcBorders>
              <w:top w:val="single" w:sz="4" w:space="0" w:color="auto"/>
              <w:left w:val="single" w:sz="4" w:space="0" w:color="auto"/>
              <w:bottom w:val="single" w:sz="4" w:space="0" w:color="auto"/>
              <w:right w:val="single" w:sz="4" w:space="0" w:color="auto"/>
            </w:tcBorders>
            <w:hideMark/>
          </w:tcPr>
          <w:p w14:paraId="0D536EBD" w14:textId="77777777" w:rsidR="00A85D8A" w:rsidRPr="00614B7A" w:rsidRDefault="00A85D8A" w:rsidP="00BE3F9E">
            <w:pPr>
              <w:pStyle w:val="TAL"/>
              <w:rPr>
                <w:rFonts w:eastAsia="SimSun"/>
                <w:lang w:eastAsia="zh-CN"/>
              </w:rPr>
            </w:pPr>
            <w:r w:rsidRPr="00614B7A">
              <w:rPr>
                <w:szCs w:val="18"/>
                <w:lang w:eastAsia="zh-TW"/>
              </w:rPr>
              <w:t>C021</w:t>
            </w:r>
          </w:p>
        </w:tc>
        <w:tc>
          <w:tcPr>
            <w:tcW w:w="3106" w:type="dxa"/>
            <w:tcBorders>
              <w:top w:val="single" w:sz="4" w:space="0" w:color="auto"/>
              <w:left w:val="single" w:sz="4" w:space="0" w:color="auto"/>
              <w:bottom w:val="single" w:sz="4" w:space="0" w:color="auto"/>
              <w:right w:val="single" w:sz="4" w:space="0" w:color="auto"/>
            </w:tcBorders>
            <w:hideMark/>
          </w:tcPr>
          <w:p w14:paraId="54CBFB89" w14:textId="77777777" w:rsidR="00A85D8A" w:rsidRPr="00614B7A" w:rsidRDefault="00A85D8A" w:rsidP="00BE3F9E">
            <w:pPr>
              <w:pStyle w:val="TAL"/>
              <w:rPr>
                <w:lang w:eastAsia="zh-CN"/>
              </w:rPr>
            </w:pPr>
            <w:r w:rsidRPr="00614B7A">
              <w:rPr>
                <w:szCs w:val="18"/>
                <w:lang w:eastAsia="zh-TW"/>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307D9D6C" w14:textId="77777777" w:rsidR="00A85D8A" w:rsidRPr="00614B7A"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E0D0C3A" w14:textId="77777777" w:rsidR="00A85D8A" w:rsidRPr="00614B7A" w:rsidRDefault="00A85D8A" w:rsidP="00BE3F9E">
            <w:pPr>
              <w:pStyle w:val="TAL"/>
            </w:pPr>
            <w:r w:rsidRPr="00614B7A">
              <w:t>2Rx</w:t>
            </w:r>
          </w:p>
          <w:p w14:paraId="359AFEAA" w14:textId="77777777" w:rsidR="00A85D8A" w:rsidRPr="00614B7A" w:rsidRDefault="00A85D8A" w:rsidP="00BE3F9E">
            <w:pPr>
              <w:pStyle w:val="TAL"/>
            </w:pPr>
            <w:r w:rsidRPr="00614B7A">
              <w:t>4Rx</w:t>
            </w:r>
          </w:p>
        </w:tc>
      </w:tr>
      <w:tr w:rsidR="00A85D8A" w:rsidRPr="00614B7A" w14:paraId="38826B5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AF5FE28" w14:textId="77777777" w:rsidR="00A85D8A" w:rsidRPr="00614B7A" w:rsidRDefault="00A85D8A" w:rsidP="00BE3F9E">
            <w:pPr>
              <w:pStyle w:val="TAL"/>
              <w:rPr>
                <w:b/>
                <w:lang w:eastAsia="zh-TW"/>
              </w:rPr>
            </w:pPr>
            <w:r w:rsidRPr="00614B7A">
              <w:rPr>
                <w:b/>
                <w:lang w:eastAsia="zh-TW"/>
              </w:rPr>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A24166E" w14:textId="77777777" w:rsidR="00A85D8A" w:rsidRPr="00614B7A" w:rsidRDefault="00A85D8A" w:rsidP="00BE3F9E">
            <w:pPr>
              <w:pStyle w:val="TAL"/>
              <w:rPr>
                <w:b/>
                <w:lang w:eastAsia="zh-CN"/>
              </w:rPr>
            </w:pPr>
            <w:r w:rsidRPr="00614B7A">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7D41E5" w14:textId="77777777" w:rsidR="00A85D8A" w:rsidRPr="00614B7A" w:rsidRDefault="00A85D8A" w:rsidP="00BE3F9E">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0155B00F" w14:textId="77777777" w:rsidR="00A85D8A" w:rsidRPr="00614B7A" w:rsidRDefault="00A85D8A" w:rsidP="00BE3F9E">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4F4FD5F6" w14:textId="77777777" w:rsidR="00A85D8A" w:rsidRPr="00614B7A" w:rsidRDefault="00A85D8A" w:rsidP="00BE3F9E">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4D02625" w14:textId="77777777" w:rsidR="00A85D8A" w:rsidRPr="00614B7A"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0542E57" w14:textId="77777777" w:rsidR="00A85D8A" w:rsidRPr="00614B7A" w:rsidRDefault="00A85D8A" w:rsidP="00BE3F9E">
            <w:pPr>
              <w:pStyle w:val="TAL"/>
              <w:rPr>
                <w:b/>
              </w:rPr>
            </w:pPr>
          </w:p>
        </w:tc>
      </w:tr>
      <w:tr w:rsidR="00A85D8A" w:rsidRPr="00614B7A" w14:paraId="7D47EA81"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E5DAB9F" w14:textId="77777777" w:rsidR="00A85D8A" w:rsidRPr="00614B7A" w:rsidRDefault="00A85D8A" w:rsidP="00BE3F9E">
            <w:pPr>
              <w:pStyle w:val="TAL"/>
            </w:pPr>
            <w:r w:rsidRPr="00614B7A">
              <w:rPr>
                <w:szCs w:val="18"/>
                <w:lang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6A8DDD02" w14:textId="77777777" w:rsidR="00A85D8A" w:rsidRPr="00614B7A" w:rsidRDefault="00A85D8A" w:rsidP="00BE3F9E">
            <w:pPr>
              <w:pStyle w:val="TAL"/>
            </w:pPr>
            <w:r w:rsidRPr="00614B7A">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F648571" w14:textId="77777777" w:rsidR="00A85D8A" w:rsidRPr="00614B7A" w:rsidRDefault="00A85D8A" w:rsidP="00BE3F9E">
            <w:pPr>
              <w:pStyle w:val="TAC"/>
            </w:pPr>
            <w:r w:rsidRPr="00614B7A">
              <w:rPr>
                <w:szCs w:val="18"/>
                <w:lang w:eastAsia="zh-TW"/>
              </w:rPr>
              <w:t>Rel-15</w:t>
            </w:r>
          </w:p>
        </w:tc>
        <w:tc>
          <w:tcPr>
            <w:tcW w:w="1139" w:type="dxa"/>
            <w:tcBorders>
              <w:top w:val="single" w:sz="4" w:space="0" w:color="auto"/>
              <w:left w:val="single" w:sz="4" w:space="0" w:color="auto"/>
              <w:bottom w:val="single" w:sz="4" w:space="0" w:color="auto"/>
              <w:right w:val="single" w:sz="4" w:space="0" w:color="auto"/>
            </w:tcBorders>
            <w:hideMark/>
          </w:tcPr>
          <w:p w14:paraId="2E603996" w14:textId="77777777" w:rsidR="00A85D8A" w:rsidRPr="00614B7A" w:rsidRDefault="00A85D8A" w:rsidP="00BE3F9E">
            <w:pPr>
              <w:pStyle w:val="TAL"/>
              <w:rPr>
                <w:lang w:eastAsia="zh-CN"/>
              </w:rPr>
            </w:pPr>
            <w:r w:rsidRPr="00614B7A">
              <w:rPr>
                <w:szCs w:val="18"/>
                <w:lang w:eastAsia="zh-TW"/>
              </w:rPr>
              <w:t>C035</w:t>
            </w:r>
          </w:p>
        </w:tc>
        <w:tc>
          <w:tcPr>
            <w:tcW w:w="3106" w:type="dxa"/>
            <w:tcBorders>
              <w:top w:val="single" w:sz="4" w:space="0" w:color="auto"/>
              <w:left w:val="single" w:sz="4" w:space="0" w:color="auto"/>
              <w:bottom w:val="single" w:sz="4" w:space="0" w:color="auto"/>
              <w:right w:val="single" w:sz="4" w:space="0" w:color="auto"/>
            </w:tcBorders>
            <w:hideMark/>
          </w:tcPr>
          <w:p w14:paraId="3C8DFACC" w14:textId="77777777" w:rsidR="00A85D8A" w:rsidRPr="00614B7A" w:rsidRDefault="00A85D8A" w:rsidP="00BE3F9E">
            <w:pPr>
              <w:pStyle w:val="TAL"/>
              <w:rPr>
                <w:lang w:eastAsia="zh-CN"/>
              </w:rPr>
            </w:pPr>
            <w:r w:rsidRPr="00614B7A">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2DDB2CA4"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C4C62D3" w14:textId="77777777" w:rsidR="00A85D8A" w:rsidRPr="00614B7A" w:rsidRDefault="00A85D8A" w:rsidP="00BE3F9E">
            <w:pPr>
              <w:pStyle w:val="TAL"/>
            </w:pPr>
            <w:r w:rsidRPr="00614B7A">
              <w:t>2Rx</w:t>
            </w:r>
          </w:p>
          <w:p w14:paraId="29780AED" w14:textId="77777777" w:rsidR="00A85D8A" w:rsidRPr="00614B7A" w:rsidRDefault="00A85D8A" w:rsidP="00BE3F9E">
            <w:pPr>
              <w:pStyle w:val="TAL"/>
            </w:pPr>
            <w:r w:rsidRPr="00614B7A">
              <w:t>4Rx</w:t>
            </w:r>
          </w:p>
        </w:tc>
      </w:tr>
      <w:tr w:rsidR="00A85D8A" w:rsidRPr="00614B7A" w14:paraId="6DFE5CE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AFC50D9" w14:textId="77777777" w:rsidR="00A85D8A" w:rsidRPr="00614B7A" w:rsidRDefault="00A85D8A" w:rsidP="00BE3F9E">
            <w:pPr>
              <w:pStyle w:val="TAL"/>
            </w:pPr>
            <w:r w:rsidRPr="00614B7A">
              <w:rPr>
                <w:szCs w:val="18"/>
                <w:lang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4CB66395" w14:textId="77777777" w:rsidR="00A85D8A" w:rsidRPr="00614B7A" w:rsidRDefault="00A85D8A" w:rsidP="00BE3F9E">
            <w:pPr>
              <w:pStyle w:val="TAL"/>
            </w:pPr>
            <w:r w:rsidRPr="00614B7A">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17214D" w14:textId="77777777" w:rsidR="00A85D8A" w:rsidRPr="00614B7A" w:rsidRDefault="00A85D8A" w:rsidP="00BE3F9E">
            <w:pPr>
              <w:pStyle w:val="TAC"/>
            </w:pPr>
            <w:r w:rsidRPr="00614B7A">
              <w:rPr>
                <w:szCs w:val="18"/>
                <w:lang w:eastAsia="zh-TW"/>
              </w:rPr>
              <w:t>Rel-15</w:t>
            </w:r>
          </w:p>
        </w:tc>
        <w:tc>
          <w:tcPr>
            <w:tcW w:w="1139" w:type="dxa"/>
            <w:tcBorders>
              <w:top w:val="single" w:sz="4" w:space="0" w:color="auto"/>
              <w:left w:val="single" w:sz="4" w:space="0" w:color="auto"/>
              <w:bottom w:val="single" w:sz="4" w:space="0" w:color="auto"/>
              <w:right w:val="single" w:sz="4" w:space="0" w:color="auto"/>
            </w:tcBorders>
            <w:hideMark/>
          </w:tcPr>
          <w:p w14:paraId="6E65361A" w14:textId="77777777" w:rsidR="00A85D8A" w:rsidRPr="00614B7A" w:rsidRDefault="00A85D8A" w:rsidP="00BE3F9E">
            <w:pPr>
              <w:pStyle w:val="TAL"/>
              <w:rPr>
                <w:lang w:eastAsia="zh-CN"/>
              </w:rPr>
            </w:pPr>
            <w:r w:rsidRPr="00614B7A">
              <w:rPr>
                <w:szCs w:val="18"/>
                <w:lang w:eastAsia="zh-TW"/>
              </w:rPr>
              <w:t>C035</w:t>
            </w:r>
          </w:p>
        </w:tc>
        <w:tc>
          <w:tcPr>
            <w:tcW w:w="3106" w:type="dxa"/>
            <w:tcBorders>
              <w:top w:val="single" w:sz="4" w:space="0" w:color="auto"/>
              <w:left w:val="single" w:sz="4" w:space="0" w:color="auto"/>
              <w:bottom w:val="single" w:sz="4" w:space="0" w:color="auto"/>
              <w:right w:val="single" w:sz="4" w:space="0" w:color="auto"/>
            </w:tcBorders>
            <w:hideMark/>
          </w:tcPr>
          <w:p w14:paraId="3BD966F3" w14:textId="77777777" w:rsidR="00A85D8A" w:rsidRPr="00614B7A" w:rsidRDefault="00A85D8A" w:rsidP="00BE3F9E">
            <w:pPr>
              <w:pStyle w:val="TAL"/>
              <w:rPr>
                <w:lang w:eastAsia="zh-CN"/>
              </w:rPr>
            </w:pPr>
            <w:r w:rsidRPr="00614B7A">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1E4F5A83"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5500C15" w14:textId="77777777" w:rsidR="00A85D8A" w:rsidRPr="00614B7A" w:rsidRDefault="00A85D8A" w:rsidP="00BE3F9E">
            <w:pPr>
              <w:pStyle w:val="TAL"/>
            </w:pPr>
            <w:r w:rsidRPr="00614B7A">
              <w:t>2Rx</w:t>
            </w:r>
          </w:p>
          <w:p w14:paraId="4AEC802F" w14:textId="77777777" w:rsidR="00A85D8A" w:rsidRPr="00614B7A" w:rsidRDefault="00A85D8A" w:rsidP="00BE3F9E">
            <w:pPr>
              <w:pStyle w:val="TAL"/>
            </w:pPr>
            <w:r w:rsidRPr="00614B7A">
              <w:t>4Rx</w:t>
            </w:r>
          </w:p>
        </w:tc>
      </w:tr>
      <w:tr w:rsidR="00A85D8A" w:rsidRPr="00614B7A" w14:paraId="66ECE88F"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523EA484" w14:textId="77777777" w:rsidR="00A85D8A" w:rsidRPr="00614B7A" w:rsidRDefault="00A85D8A" w:rsidP="00BE3F9E">
            <w:pPr>
              <w:pStyle w:val="TAL"/>
              <w:rPr>
                <w:lang w:eastAsia="zh-CN"/>
              </w:rPr>
            </w:pPr>
            <w:r w:rsidRPr="00614B7A">
              <w:rPr>
                <w:szCs w:val="18"/>
                <w:lang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483A4860" w14:textId="77777777" w:rsidR="00A85D8A" w:rsidRPr="00614B7A" w:rsidRDefault="00A85D8A" w:rsidP="00BE3F9E">
            <w:pPr>
              <w:pStyle w:val="TAL"/>
              <w:rPr>
                <w:lang w:eastAsia="zh-CN"/>
              </w:rPr>
            </w:pPr>
            <w:r w:rsidRPr="00614B7A">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EF75E57" w14:textId="77777777" w:rsidR="00A85D8A" w:rsidRPr="00614B7A" w:rsidRDefault="00A85D8A" w:rsidP="00BE3F9E">
            <w:pPr>
              <w:pStyle w:val="TAC"/>
              <w:rPr>
                <w:rFonts w:eastAsia="SimSun"/>
                <w:lang w:eastAsia="zh-CN"/>
              </w:rPr>
            </w:pPr>
            <w:r w:rsidRPr="00614B7A">
              <w:rPr>
                <w:szCs w:val="18"/>
                <w:lang w:eastAsia="zh-TW"/>
              </w:rPr>
              <w:t>Rel-15</w:t>
            </w:r>
          </w:p>
        </w:tc>
        <w:tc>
          <w:tcPr>
            <w:tcW w:w="1139" w:type="dxa"/>
            <w:tcBorders>
              <w:top w:val="single" w:sz="4" w:space="0" w:color="auto"/>
              <w:left w:val="single" w:sz="4" w:space="0" w:color="auto"/>
              <w:bottom w:val="single" w:sz="4" w:space="0" w:color="auto"/>
              <w:right w:val="single" w:sz="4" w:space="0" w:color="auto"/>
            </w:tcBorders>
            <w:hideMark/>
          </w:tcPr>
          <w:p w14:paraId="72EB3D24" w14:textId="77777777" w:rsidR="00A85D8A" w:rsidRPr="00614B7A" w:rsidRDefault="00A85D8A" w:rsidP="00BE3F9E">
            <w:pPr>
              <w:pStyle w:val="TAL"/>
              <w:rPr>
                <w:rFonts w:eastAsia="SimSun"/>
                <w:lang w:eastAsia="zh-CN"/>
              </w:rPr>
            </w:pPr>
            <w:r w:rsidRPr="00614B7A">
              <w:rPr>
                <w:szCs w:val="18"/>
                <w:lang w:eastAsia="zh-TW"/>
              </w:rPr>
              <w:t>C035</w:t>
            </w:r>
          </w:p>
        </w:tc>
        <w:tc>
          <w:tcPr>
            <w:tcW w:w="3106" w:type="dxa"/>
            <w:tcBorders>
              <w:top w:val="single" w:sz="4" w:space="0" w:color="auto"/>
              <w:left w:val="single" w:sz="4" w:space="0" w:color="auto"/>
              <w:bottom w:val="single" w:sz="4" w:space="0" w:color="auto"/>
              <w:right w:val="single" w:sz="4" w:space="0" w:color="auto"/>
            </w:tcBorders>
            <w:hideMark/>
          </w:tcPr>
          <w:p w14:paraId="459592ED" w14:textId="77777777" w:rsidR="00A85D8A" w:rsidRPr="00614B7A" w:rsidRDefault="00A85D8A" w:rsidP="00BE3F9E">
            <w:pPr>
              <w:pStyle w:val="TAL"/>
              <w:rPr>
                <w:lang w:eastAsia="zh-CN"/>
              </w:rPr>
            </w:pPr>
            <w:r w:rsidRPr="00614B7A">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163269E3" w14:textId="77777777" w:rsidR="00A85D8A" w:rsidRPr="00614B7A"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714F080" w14:textId="77777777" w:rsidR="00A85D8A" w:rsidRPr="00614B7A" w:rsidRDefault="00A85D8A" w:rsidP="00BE3F9E">
            <w:pPr>
              <w:pStyle w:val="TAL"/>
            </w:pPr>
            <w:r w:rsidRPr="00614B7A">
              <w:t>2Rx</w:t>
            </w:r>
          </w:p>
          <w:p w14:paraId="695B1977" w14:textId="77777777" w:rsidR="00A85D8A" w:rsidRPr="00614B7A" w:rsidRDefault="00A85D8A" w:rsidP="00BE3F9E">
            <w:pPr>
              <w:pStyle w:val="TAL"/>
            </w:pPr>
            <w:r w:rsidRPr="00614B7A">
              <w:t>4Rx</w:t>
            </w:r>
          </w:p>
        </w:tc>
      </w:tr>
      <w:tr w:rsidR="00A85D8A" w:rsidRPr="00614B7A" w14:paraId="1F5C6B5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9A2993B" w14:textId="77777777" w:rsidR="00A85D8A" w:rsidRPr="00614B7A" w:rsidRDefault="00A85D8A" w:rsidP="00BE3F9E">
            <w:pPr>
              <w:pStyle w:val="TAL"/>
              <w:rPr>
                <w:b/>
              </w:rPr>
            </w:pPr>
            <w:r w:rsidRPr="00614B7A">
              <w:rPr>
                <w:rFonts w:eastAsia="SimSun"/>
                <w:b/>
                <w:lang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DDD39C2" w14:textId="77777777" w:rsidR="00A85D8A" w:rsidRPr="00614B7A" w:rsidRDefault="00A85D8A" w:rsidP="00BE3F9E">
            <w:pPr>
              <w:pStyle w:val="TAL"/>
              <w:rPr>
                <w:b/>
              </w:rPr>
            </w:pPr>
            <w:r w:rsidRPr="00614B7A">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FDB2B4"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41BD5418" w14:textId="77777777" w:rsidR="00A85D8A" w:rsidRPr="00614B7A"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174FF91C" w14:textId="77777777" w:rsidR="00A85D8A" w:rsidRPr="00614B7A"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2145939" w14:textId="77777777" w:rsidR="00A85D8A" w:rsidRPr="00614B7A"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1AFC670" w14:textId="77777777" w:rsidR="00A85D8A" w:rsidRPr="00614B7A" w:rsidRDefault="00A85D8A" w:rsidP="00BE3F9E">
            <w:pPr>
              <w:pStyle w:val="TAL"/>
              <w:rPr>
                <w:b/>
              </w:rPr>
            </w:pPr>
          </w:p>
        </w:tc>
      </w:tr>
      <w:tr w:rsidR="00A85D8A" w:rsidRPr="00614B7A" w14:paraId="2451E2D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78F9CDC" w14:textId="77777777" w:rsidR="00A85D8A" w:rsidRPr="00614B7A" w:rsidRDefault="00A85D8A" w:rsidP="00BE3F9E">
            <w:pPr>
              <w:pStyle w:val="TAL"/>
              <w:rPr>
                <w:rFonts w:eastAsia="SimSun"/>
                <w:lang w:eastAsia="zh-CN"/>
              </w:rPr>
            </w:pPr>
            <w:r w:rsidRPr="00614B7A">
              <w:t>4.7.4.1.1</w:t>
            </w:r>
          </w:p>
        </w:tc>
        <w:tc>
          <w:tcPr>
            <w:tcW w:w="4540" w:type="dxa"/>
            <w:tcBorders>
              <w:top w:val="single" w:sz="4" w:space="0" w:color="auto"/>
              <w:left w:val="single" w:sz="4" w:space="0" w:color="auto"/>
              <w:bottom w:val="single" w:sz="4" w:space="0" w:color="auto"/>
              <w:right w:val="single" w:sz="4" w:space="0" w:color="auto"/>
            </w:tcBorders>
            <w:hideMark/>
          </w:tcPr>
          <w:p w14:paraId="1B81881B" w14:textId="77777777" w:rsidR="00A85D8A" w:rsidRPr="00614B7A" w:rsidRDefault="00A85D8A" w:rsidP="00BE3F9E">
            <w:pPr>
              <w:pStyle w:val="TAL"/>
              <w:rPr>
                <w:lang w:eastAsia="zh-CN"/>
              </w:rPr>
            </w:pPr>
            <w:r w:rsidRPr="00614B7A">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34F21AA" w14:textId="77777777" w:rsidR="00A85D8A" w:rsidRPr="00614B7A" w:rsidRDefault="00A85D8A" w:rsidP="00BE3F9E">
            <w:pPr>
              <w:pStyle w:val="TAC"/>
            </w:pPr>
            <w:r w:rsidRPr="00614B7A">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1DCB56E5" w14:textId="77777777" w:rsidR="00A85D8A" w:rsidRPr="00614B7A" w:rsidRDefault="00A85D8A" w:rsidP="00BE3F9E">
            <w:pPr>
              <w:pStyle w:val="TAL"/>
              <w:rPr>
                <w:lang w:eastAsia="zh-CN"/>
              </w:rPr>
            </w:pPr>
            <w:r w:rsidRPr="00614B7A">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1CD14465" w14:textId="77777777" w:rsidR="00A85D8A" w:rsidRPr="00614B7A" w:rsidRDefault="00A85D8A" w:rsidP="00BE3F9E">
            <w:pPr>
              <w:pStyle w:val="TAL"/>
              <w:rPr>
                <w:lang w:eastAsia="zh-CN"/>
              </w:rPr>
            </w:pPr>
            <w:r w:rsidRPr="00614B7A">
              <w:rPr>
                <w:lang w:eastAsia="zh-CN"/>
              </w:rPr>
              <w:t>UEs supporting EN-DC</w:t>
            </w:r>
            <w:r w:rsidRPr="00614B7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33988D2" w14:textId="77777777" w:rsidR="00A85D8A" w:rsidRPr="00614B7A"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142A79E" w14:textId="77777777" w:rsidR="00A85D8A" w:rsidRPr="00614B7A" w:rsidRDefault="00A85D8A" w:rsidP="00BE3F9E">
            <w:pPr>
              <w:pStyle w:val="TAL"/>
            </w:pPr>
            <w:r w:rsidRPr="00614B7A">
              <w:t>2Rx</w:t>
            </w:r>
          </w:p>
          <w:p w14:paraId="2525559B" w14:textId="77777777" w:rsidR="00A85D8A" w:rsidRPr="00614B7A" w:rsidRDefault="00A85D8A" w:rsidP="00BE3F9E">
            <w:pPr>
              <w:pStyle w:val="TAL"/>
            </w:pPr>
            <w:r w:rsidRPr="00614B7A">
              <w:t>4Rx</w:t>
            </w:r>
          </w:p>
        </w:tc>
      </w:tr>
      <w:tr w:rsidR="00A85D8A" w:rsidRPr="00614B7A" w14:paraId="3C697463"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4792407" w14:textId="77777777" w:rsidR="00A85D8A" w:rsidRPr="00614B7A" w:rsidRDefault="00A85D8A" w:rsidP="00BE3F9E">
            <w:pPr>
              <w:pStyle w:val="TAL"/>
            </w:pPr>
            <w:r w:rsidRPr="00614B7A">
              <w:t>4.7.4.1.2</w:t>
            </w:r>
          </w:p>
        </w:tc>
        <w:tc>
          <w:tcPr>
            <w:tcW w:w="4540" w:type="dxa"/>
            <w:tcBorders>
              <w:top w:val="single" w:sz="4" w:space="0" w:color="auto"/>
              <w:left w:val="single" w:sz="4" w:space="0" w:color="auto"/>
              <w:bottom w:val="single" w:sz="4" w:space="0" w:color="auto"/>
              <w:right w:val="single" w:sz="4" w:space="0" w:color="auto"/>
            </w:tcBorders>
            <w:hideMark/>
          </w:tcPr>
          <w:p w14:paraId="66682863" w14:textId="77777777" w:rsidR="00A85D8A" w:rsidRPr="00614B7A" w:rsidRDefault="00A85D8A" w:rsidP="00BE3F9E">
            <w:pPr>
              <w:pStyle w:val="TAL"/>
            </w:pPr>
            <w:r w:rsidRPr="00614B7A">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4E243F1" w14:textId="77777777" w:rsidR="00A85D8A" w:rsidRPr="00614B7A" w:rsidRDefault="00A85D8A" w:rsidP="00BE3F9E">
            <w:pPr>
              <w:pStyle w:val="TAC"/>
              <w:rPr>
                <w:rFonts w:eastAsia="SimSun"/>
                <w:lang w:eastAsia="zh-CN"/>
              </w:rPr>
            </w:pPr>
            <w:r w:rsidRPr="00614B7A">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3755568F" w14:textId="77777777" w:rsidR="00A85D8A" w:rsidRPr="00614B7A" w:rsidRDefault="00A85D8A" w:rsidP="00BE3F9E">
            <w:pPr>
              <w:pStyle w:val="TAL"/>
              <w:rPr>
                <w:rFonts w:eastAsia="SimSun"/>
                <w:lang w:eastAsia="zh-CN"/>
              </w:rPr>
            </w:pPr>
            <w:r w:rsidRPr="00614B7A">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5FE675E7" w14:textId="77777777" w:rsidR="00A85D8A" w:rsidRPr="00614B7A" w:rsidRDefault="00A85D8A" w:rsidP="00BE3F9E">
            <w:pPr>
              <w:pStyle w:val="TAL"/>
              <w:rPr>
                <w:rFonts w:eastAsia="SimSun"/>
                <w:lang w:eastAsia="zh-CN"/>
              </w:rPr>
            </w:pPr>
            <w:r w:rsidRPr="00614B7A">
              <w:rPr>
                <w:lang w:eastAsia="zh-CN"/>
              </w:rPr>
              <w:t>UEs supporting EN-DC</w:t>
            </w:r>
            <w:r w:rsidRPr="00614B7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7460379" w14:textId="77777777" w:rsidR="00A85D8A" w:rsidRPr="00614B7A"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40009A8" w14:textId="77777777" w:rsidR="00A85D8A" w:rsidRPr="00614B7A" w:rsidRDefault="00A85D8A" w:rsidP="00BE3F9E">
            <w:pPr>
              <w:pStyle w:val="TAL"/>
            </w:pPr>
            <w:r w:rsidRPr="00614B7A">
              <w:t>2Rx</w:t>
            </w:r>
          </w:p>
          <w:p w14:paraId="507F3D8F" w14:textId="77777777" w:rsidR="00A85D8A" w:rsidRPr="00614B7A" w:rsidRDefault="00A85D8A" w:rsidP="00BE3F9E">
            <w:pPr>
              <w:pStyle w:val="TAL"/>
            </w:pPr>
            <w:r w:rsidRPr="00614B7A">
              <w:t>4Rx</w:t>
            </w:r>
          </w:p>
        </w:tc>
      </w:tr>
      <w:tr w:rsidR="00A85D8A" w:rsidRPr="00614B7A" w14:paraId="7297857F"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4A2C0D9" w14:textId="77777777" w:rsidR="00A85D8A" w:rsidRPr="00614B7A" w:rsidRDefault="00A85D8A" w:rsidP="00BE3F9E">
            <w:pPr>
              <w:pStyle w:val="TAL"/>
            </w:pPr>
            <w:r w:rsidRPr="00614B7A">
              <w:t>4.7.4.2.1</w:t>
            </w:r>
          </w:p>
        </w:tc>
        <w:tc>
          <w:tcPr>
            <w:tcW w:w="4540" w:type="dxa"/>
            <w:tcBorders>
              <w:top w:val="single" w:sz="4" w:space="0" w:color="auto"/>
              <w:left w:val="single" w:sz="4" w:space="0" w:color="auto"/>
              <w:bottom w:val="single" w:sz="4" w:space="0" w:color="auto"/>
              <w:right w:val="single" w:sz="4" w:space="0" w:color="auto"/>
            </w:tcBorders>
            <w:hideMark/>
          </w:tcPr>
          <w:p w14:paraId="62CD183A" w14:textId="77777777" w:rsidR="00A85D8A" w:rsidRPr="00614B7A" w:rsidRDefault="00A85D8A" w:rsidP="00BE3F9E">
            <w:pPr>
              <w:pStyle w:val="TAL"/>
            </w:pPr>
            <w:r w:rsidRPr="00614B7A">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1274947" w14:textId="77777777" w:rsidR="00A85D8A" w:rsidRPr="00614B7A" w:rsidRDefault="00A85D8A" w:rsidP="00BE3F9E">
            <w:pPr>
              <w:pStyle w:val="TAC"/>
              <w:rPr>
                <w:rFonts w:eastAsia="SimSun"/>
                <w:lang w:eastAsia="zh-CN"/>
              </w:rPr>
            </w:pPr>
            <w:r w:rsidRPr="00614B7A">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0B330B54" w14:textId="77777777" w:rsidR="00A85D8A" w:rsidRPr="00614B7A" w:rsidRDefault="00A85D8A" w:rsidP="00BE3F9E">
            <w:pPr>
              <w:pStyle w:val="TAL"/>
              <w:rPr>
                <w:rFonts w:eastAsia="SimSun"/>
                <w:lang w:eastAsia="zh-CN"/>
              </w:rPr>
            </w:pPr>
            <w:r w:rsidRPr="00614B7A">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40464399" w14:textId="77777777" w:rsidR="00A85D8A" w:rsidRPr="00614B7A" w:rsidRDefault="00A85D8A" w:rsidP="00BE3F9E">
            <w:pPr>
              <w:pStyle w:val="TAL"/>
              <w:rPr>
                <w:rFonts w:eastAsia="SimSun"/>
                <w:lang w:eastAsia="zh-CN"/>
              </w:rPr>
            </w:pPr>
            <w:r w:rsidRPr="00614B7A">
              <w:rPr>
                <w:lang w:eastAsia="zh-CN"/>
              </w:rPr>
              <w:t>UEs supporting EN-DC</w:t>
            </w:r>
            <w:r w:rsidRPr="00614B7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29C1341" w14:textId="77777777" w:rsidR="00A85D8A" w:rsidRPr="00614B7A"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89B9A2E" w14:textId="77777777" w:rsidR="00A85D8A" w:rsidRPr="00614B7A" w:rsidRDefault="00A85D8A" w:rsidP="00BE3F9E">
            <w:pPr>
              <w:pStyle w:val="TAL"/>
            </w:pPr>
            <w:r w:rsidRPr="00614B7A">
              <w:t>2Rx</w:t>
            </w:r>
          </w:p>
          <w:p w14:paraId="247689F7" w14:textId="77777777" w:rsidR="00A85D8A" w:rsidRPr="00614B7A" w:rsidRDefault="00A85D8A" w:rsidP="00BE3F9E">
            <w:pPr>
              <w:pStyle w:val="TAL"/>
            </w:pPr>
            <w:r w:rsidRPr="00614B7A">
              <w:t>4Rx</w:t>
            </w:r>
          </w:p>
        </w:tc>
      </w:tr>
      <w:tr w:rsidR="00A85D8A" w:rsidRPr="00614B7A" w14:paraId="5372D75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9E93EE4" w14:textId="77777777" w:rsidR="00A85D8A" w:rsidRPr="00614B7A" w:rsidRDefault="00A85D8A" w:rsidP="00BE3F9E">
            <w:pPr>
              <w:pStyle w:val="TAL"/>
            </w:pPr>
            <w:r w:rsidRPr="00614B7A">
              <w:t>4.7.4.2.2</w:t>
            </w:r>
          </w:p>
        </w:tc>
        <w:tc>
          <w:tcPr>
            <w:tcW w:w="4540" w:type="dxa"/>
            <w:tcBorders>
              <w:top w:val="single" w:sz="4" w:space="0" w:color="auto"/>
              <w:left w:val="single" w:sz="4" w:space="0" w:color="auto"/>
              <w:bottom w:val="single" w:sz="4" w:space="0" w:color="auto"/>
              <w:right w:val="single" w:sz="4" w:space="0" w:color="auto"/>
            </w:tcBorders>
            <w:hideMark/>
          </w:tcPr>
          <w:p w14:paraId="441E7E14" w14:textId="77777777" w:rsidR="00A85D8A" w:rsidRPr="00614B7A" w:rsidRDefault="00A85D8A" w:rsidP="00BE3F9E">
            <w:pPr>
              <w:pStyle w:val="TAL"/>
            </w:pPr>
            <w:r w:rsidRPr="00614B7A">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0D7A985" w14:textId="77777777" w:rsidR="00A85D8A" w:rsidRPr="00614B7A" w:rsidRDefault="00A85D8A" w:rsidP="00BE3F9E">
            <w:pPr>
              <w:pStyle w:val="TAC"/>
            </w:pPr>
            <w:r w:rsidRPr="00614B7A">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4C8F2E81" w14:textId="77777777" w:rsidR="00A85D8A" w:rsidRPr="00614B7A" w:rsidRDefault="00A85D8A" w:rsidP="00BE3F9E">
            <w:pPr>
              <w:pStyle w:val="TAL"/>
              <w:rPr>
                <w:lang w:eastAsia="zh-CN"/>
              </w:rPr>
            </w:pPr>
            <w:r w:rsidRPr="00614B7A">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2BF7E6E0" w14:textId="77777777" w:rsidR="00A85D8A" w:rsidRPr="00614B7A" w:rsidRDefault="00A85D8A" w:rsidP="00BE3F9E">
            <w:pPr>
              <w:pStyle w:val="TAL"/>
              <w:rPr>
                <w:lang w:eastAsia="zh-CN"/>
              </w:rPr>
            </w:pPr>
            <w:r w:rsidRPr="00614B7A">
              <w:rPr>
                <w:lang w:eastAsia="zh-CN"/>
              </w:rPr>
              <w:t>UEs supporting EN-DC</w:t>
            </w:r>
            <w:r w:rsidRPr="00614B7A">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060FB4F" w14:textId="77777777" w:rsidR="00A85D8A" w:rsidRPr="00614B7A"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3960109" w14:textId="77777777" w:rsidR="00A85D8A" w:rsidRPr="00614B7A" w:rsidRDefault="00A85D8A" w:rsidP="00BE3F9E">
            <w:pPr>
              <w:pStyle w:val="TAL"/>
            </w:pPr>
            <w:r w:rsidRPr="00614B7A">
              <w:t>2Rx</w:t>
            </w:r>
          </w:p>
          <w:p w14:paraId="2CB268FF" w14:textId="77777777" w:rsidR="00A85D8A" w:rsidRPr="00614B7A" w:rsidRDefault="00A85D8A" w:rsidP="00BE3F9E">
            <w:pPr>
              <w:pStyle w:val="TAL"/>
            </w:pPr>
            <w:r w:rsidRPr="00614B7A">
              <w:t>4Rx</w:t>
            </w:r>
          </w:p>
        </w:tc>
      </w:tr>
      <w:tr w:rsidR="00A85D8A" w:rsidRPr="00614B7A" w14:paraId="7BB0E7F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7BC73EE" w14:textId="77777777" w:rsidR="00A85D8A" w:rsidRPr="00614B7A" w:rsidRDefault="00A85D8A" w:rsidP="00BE3F9E">
            <w:pPr>
              <w:pStyle w:val="TAL"/>
              <w:rPr>
                <w:b/>
              </w:rPr>
            </w:pPr>
            <w:r w:rsidRPr="00614B7A">
              <w:rPr>
                <w:b/>
              </w:rPr>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3B8624E" w14:textId="77777777" w:rsidR="00A85D8A" w:rsidRPr="00614B7A" w:rsidRDefault="00A85D8A" w:rsidP="00BE3F9E">
            <w:pPr>
              <w:pStyle w:val="TAL"/>
              <w:rPr>
                <w:b/>
              </w:rPr>
            </w:pPr>
            <w:r w:rsidRPr="00614B7A">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A01318" w14:textId="77777777" w:rsidR="00A85D8A" w:rsidRPr="00614B7A"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4F094181" w14:textId="77777777" w:rsidR="00A85D8A" w:rsidRPr="00614B7A"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3122DE23" w14:textId="77777777" w:rsidR="00A85D8A" w:rsidRPr="00614B7A"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1B0AA40" w14:textId="77777777" w:rsidR="00A85D8A" w:rsidRPr="00614B7A"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180224F" w14:textId="77777777" w:rsidR="00A85D8A" w:rsidRPr="00614B7A" w:rsidRDefault="00A85D8A" w:rsidP="00BE3F9E">
            <w:pPr>
              <w:pStyle w:val="TAL"/>
              <w:rPr>
                <w:b/>
              </w:rPr>
            </w:pPr>
          </w:p>
        </w:tc>
      </w:tr>
      <w:tr w:rsidR="00A85D8A" w:rsidRPr="00614B7A" w14:paraId="7F80DFD0"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CC0FD6C" w14:textId="77777777" w:rsidR="00A85D8A" w:rsidRPr="00614B7A" w:rsidRDefault="00A85D8A" w:rsidP="00BE3F9E">
            <w:pPr>
              <w:pStyle w:val="TAL"/>
            </w:pPr>
            <w:r w:rsidRPr="00614B7A">
              <w:rPr>
                <w:szCs w:val="18"/>
                <w:lang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22C705B5" w14:textId="77777777" w:rsidR="00A85D8A" w:rsidRPr="00614B7A" w:rsidRDefault="00A85D8A" w:rsidP="00BE3F9E">
            <w:pPr>
              <w:pStyle w:val="TAL"/>
            </w:pPr>
            <w:r w:rsidRPr="00614B7A">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832B2B1" w14:textId="77777777" w:rsidR="00A85D8A" w:rsidRPr="00614B7A" w:rsidRDefault="00A85D8A" w:rsidP="00BE3F9E">
            <w:pPr>
              <w:pStyle w:val="TAC"/>
              <w:rPr>
                <w:rFonts w:eastAsia="SimSun"/>
                <w:lang w:eastAsia="zh-CN"/>
              </w:rPr>
            </w:pPr>
            <w:r w:rsidRPr="00614B7A">
              <w:rPr>
                <w:szCs w:val="18"/>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5BFE0425" w14:textId="77777777" w:rsidR="00A85D8A" w:rsidRPr="00614B7A" w:rsidRDefault="00A85D8A" w:rsidP="00BE3F9E">
            <w:pPr>
              <w:pStyle w:val="TAL"/>
              <w:rPr>
                <w:rFonts w:eastAsia="SimSun"/>
                <w:lang w:eastAsia="zh-CN"/>
              </w:rPr>
            </w:pPr>
            <w:r w:rsidRPr="00614B7A">
              <w:rPr>
                <w:szCs w:val="18"/>
                <w:lang w:eastAsia="zh-CN"/>
              </w:rPr>
              <w:t>C043</w:t>
            </w:r>
          </w:p>
        </w:tc>
        <w:tc>
          <w:tcPr>
            <w:tcW w:w="3106" w:type="dxa"/>
            <w:tcBorders>
              <w:top w:val="single" w:sz="4" w:space="0" w:color="auto"/>
              <w:left w:val="single" w:sz="4" w:space="0" w:color="auto"/>
              <w:bottom w:val="single" w:sz="4" w:space="0" w:color="auto"/>
              <w:right w:val="single" w:sz="4" w:space="0" w:color="auto"/>
            </w:tcBorders>
            <w:hideMark/>
          </w:tcPr>
          <w:p w14:paraId="3AF1E319" w14:textId="77777777" w:rsidR="00A85D8A" w:rsidRPr="00614B7A" w:rsidRDefault="00A85D8A" w:rsidP="00BE3F9E">
            <w:pPr>
              <w:pStyle w:val="TAL"/>
              <w:rPr>
                <w:rFonts w:eastAsia="SimSun"/>
                <w:lang w:eastAsia="zh-CN"/>
              </w:rPr>
            </w:pPr>
            <w:r w:rsidRPr="00614B7A">
              <w:rPr>
                <w:lang w:eastAsia="zh-CN"/>
              </w:rPr>
              <w:t>UEs supporting EN-DC</w:t>
            </w:r>
            <w:r w:rsidRPr="00614B7A">
              <w:rPr>
                <w:rFonts w:eastAsia="SimSun"/>
                <w:lang w:eastAsia="zh-CN"/>
              </w:rPr>
              <w:t xml:space="preserve"> FR1 and SFTD measurements between E-UTRA PCell and NR PSCell</w:t>
            </w:r>
          </w:p>
        </w:tc>
        <w:tc>
          <w:tcPr>
            <w:tcW w:w="2191" w:type="dxa"/>
            <w:tcBorders>
              <w:top w:val="single" w:sz="4" w:space="0" w:color="auto"/>
              <w:left w:val="single" w:sz="4" w:space="0" w:color="auto"/>
              <w:bottom w:val="single" w:sz="4" w:space="0" w:color="auto"/>
              <w:right w:val="single" w:sz="4" w:space="0" w:color="auto"/>
            </w:tcBorders>
          </w:tcPr>
          <w:p w14:paraId="6CA1FFE2" w14:textId="77777777" w:rsidR="00A85D8A" w:rsidRPr="00614B7A"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DE27E16" w14:textId="77777777" w:rsidR="00A85D8A" w:rsidRPr="00614B7A" w:rsidRDefault="00A85D8A" w:rsidP="00BE3F9E">
            <w:pPr>
              <w:pStyle w:val="TAL"/>
            </w:pPr>
            <w:r w:rsidRPr="00614B7A">
              <w:t>2Rx</w:t>
            </w:r>
          </w:p>
          <w:p w14:paraId="150BC492" w14:textId="77777777" w:rsidR="00A85D8A" w:rsidRPr="00614B7A" w:rsidRDefault="00A85D8A" w:rsidP="00BE3F9E">
            <w:pPr>
              <w:pStyle w:val="TAL"/>
            </w:pPr>
            <w:r w:rsidRPr="00614B7A">
              <w:t>4Rx</w:t>
            </w:r>
          </w:p>
        </w:tc>
      </w:tr>
      <w:tr w:rsidR="002E7AD2" w:rsidRPr="00614B7A" w14:paraId="27C9C2F7" w14:textId="77777777" w:rsidTr="002E7AD2">
        <w:trPr>
          <w:jc w:val="center"/>
          <w:ins w:id="334" w:author="Amy TAO" w:date="2022-04-23T02:56:00Z"/>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7091C07" w14:textId="75C109C2" w:rsidR="002E7AD2" w:rsidRPr="00614B7A" w:rsidRDefault="002E7AD2" w:rsidP="002E7AD2">
            <w:pPr>
              <w:pStyle w:val="TAL"/>
              <w:rPr>
                <w:ins w:id="335" w:author="Amy TAO" w:date="2022-04-23T02:56:00Z"/>
                <w:b/>
              </w:rPr>
            </w:pPr>
            <w:ins w:id="336" w:author="Amy TAO" w:date="2022-04-23T02:56:00Z">
              <w:r w:rsidRPr="00614B7A">
                <w:rPr>
                  <w:b/>
                  <w:szCs w:val="18"/>
                  <w:lang w:eastAsia="zh-TW"/>
                </w:rPr>
                <w:t>4.7.7</w:t>
              </w:r>
            </w:ins>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3851022" w14:textId="64F7BB0F" w:rsidR="002E7AD2" w:rsidRPr="00614B7A" w:rsidRDefault="002E7AD2" w:rsidP="002E7AD2">
            <w:pPr>
              <w:pStyle w:val="TAL"/>
              <w:rPr>
                <w:ins w:id="337" w:author="Amy TAO" w:date="2022-04-23T02:56:00Z"/>
                <w:b/>
              </w:rPr>
            </w:pPr>
            <w:ins w:id="338" w:author="Amy TAO" w:date="2022-04-23T02:56:00Z">
              <w:r w:rsidRPr="00614B7A">
                <w:rPr>
                  <w:b/>
                  <w:szCs w:val="18"/>
                  <w:lang w:eastAsia="zh-TW"/>
                </w:rPr>
                <w:t>L1-SINR</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C8CF27" w14:textId="77777777" w:rsidR="002E7AD2" w:rsidRPr="00614B7A" w:rsidRDefault="002E7AD2" w:rsidP="002E7AD2">
            <w:pPr>
              <w:pStyle w:val="TAC"/>
              <w:rPr>
                <w:ins w:id="339" w:author="Amy TAO" w:date="2022-04-23T02:56:00Z"/>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7CBFED19" w14:textId="77777777" w:rsidR="002E7AD2" w:rsidRPr="00614B7A" w:rsidRDefault="002E7AD2" w:rsidP="002E7AD2">
            <w:pPr>
              <w:pStyle w:val="TAL"/>
              <w:rPr>
                <w:ins w:id="340" w:author="Amy TAO" w:date="2022-04-23T02:56:00Z"/>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69F7C16E" w14:textId="77777777" w:rsidR="002E7AD2" w:rsidRPr="00614B7A" w:rsidRDefault="002E7AD2" w:rsidP="002E7AD2">
            <w:pPr>
              <w:pStyle w:val="TAL"/>
              <w:rPr>
                <w:ins w:id="341" w:author="Amy TAO" w:date="2022-04-23T02:56:00Z"/>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0C481C9" w14:textId="77777777" w:rsidR="002E7AD2" w:rsidRPr="00614B7A" w:rsidRDefault="002E7AD2" w:rsidP="002E7AD2">
            <w:pPr>
              <w:pStyle w:val="TAL"/>
              <w:rPr>
                <w:ins w:id="342" w:author="Amy TAO" w:date="2022-04-23T02:56:00Z"/>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DB3DA47" w14:textId="77777777" w:rsidR="002E7AD2" w:rsidRPr="00614B7A" w:rsidRDefault="002E7AD2" w:rsidP="002E7AD2">
            <w:pPr>
              <w:pStyle w:val="TAL"/>
              <w:rPr>
                <w:ins w:id="343" w:author="Amy TAO" w:date="2022-04-23T02:56:00Z"/>
                <w:b/>
              </w:rPr>
            </w:pPr>
          </w:p>
        </w:tc>
      </w:tr>
      <w:tr w:rsidR="002E7AD2" w:rsidRPr="00614B7A" w:rsidDel="002E7AD2" w14:paraId="0D0C2AB9" w14:textId="109FB47E" w:rsidTr="002E7AD2">
        <w:trPr>
          <w:jc w:val="center"/>
          <w:del w:id="344" w:author="Amy TAO" w:date="2022-04-23T02:57:00Z"/>
        </w:trPr>
        <w:tc>
          <w:tcPr>
            <w:tcW w:w="1177" w:type="dxa"/>
            <w:tcBorders>
              <w:top w:val="single" w:sz="4" w:space="0" w:color="auto"/>
              <w:left w:val="single" w:sz="4" w:space="0" w:color="auto"/>
              <w:bottom w:val="single" w:sz="4" w:space="0" w:color="auto"/>
              <w:right w:val="single" w:sz="4" w:space="0" w:color="auto"/>
            </w:tcBorders>
            <w:shd w:val="pct20" w:color="auto" w:fill="auto"/>
          </w:tcPr>
          <w:p w14:paraId="0E173968" w14:textId="62783B66" w:rsidR="002E7AD2" w:rsidRPr="00614B7A" w:rsidDel="002E7AD2" w:rsidRDefault="002E7AD2" w:rsidP="002E7AD2">
            <w:pPr>
              <w:pStyle w:val="TAL"/>
              <w:rPr>
                <w:del w:id="345" w:author="Amy TAO" w:date="2022-04-23T02:57:00Z"/>
                <w:szCs w:val="18"/>
                <w:lang w:eastAsia="zh-CN"/>
              </w:rPr>
            </w:pPr>
            <w:del w:id="346" w:author="Amy TAO" w:date="2022-04-23T02:57:00Z">
              <w:r w:rsidRPr="00614B7A" w:rsidDel="002E7AD2">
                <w:rPr>
                  <w:b/>
                  <w:szCs w:val="18"/>
                  <w:lang w:eastAsia="zh-TW"/>
                </w:rPr>
                <w:delText>4.7.7</w:delText>
              </w:r>
            </w:del>
          </w:p>
        </w:tc>
        <w:tc>
          <w:tcPr>
            <w:tcW w:w="4540" w:type="dxa"/>
            <w:tcBorders>
              <w:top w:val="single" w:sz="4" w:space="0" w:color="auto"/>
              <w:left w:val="single" w:sz="4" w:space="0" w:color="auto"/>
              <w:bottom w:val="single" w:sz="4" w:space="0" w:color="auto"/>
              <w:right w:val="single" w:sz="4" w:space="0" w:color="auto"/>
            </w:tcBorders>
            <w:shd w:val="pct20" w:color="auto" w:fill="auto"/>
          </w:tcPr>
          <w:p w14:paraId="2C021496" w14:textId="3F39F862" w:rsidR="002E7AD2" w:rsidRPr="00614B7A" w:rsidDel="002E7AD2" w:rsidRDefault="002E7AD2" w:rsidP="002E7AD2">
            <w:pPr>
              <w:pStyle w:val="TAL"/>
              <w:rPr>
                <w:del w:id="347" w:author="Amy TAO" w:date="2022-04-23T02:57:00Z"/>
                <w:szCs w:val="18"/>
                <w:lang w:eastAsia="zh-CN"/>
              </w:rPr>
            </w:pPr>
            <w:del w:id="348" w:author="Amy TAO" w:date="2022-04-23T02:57:00Z">
              <w:r w:rsidRPr="00614B7A" w:rsidDel="002E7AD2">
                <w:rPr>
                  <w:b/>
                  <w:szCs w:val="18"/>
                  <w:lang w:eastAsia="zh-TW"/>
                </w:rPr>
                <w:delText>L1-SINR</w:delText>
              </w:r>
            </w:del>
          </w:p>
        </w:tc>
        <w:tc>
          <w:tcPr>
            <w:tcW w:w="854" w:type="dxa"/>
            <w:tcBorders>
              <w:top w:val="single" w:sz="4" w:space="0" w:color="auto"/>
              <w:left w:val="single" w:sz="4" w:space="0" w:color="auto"/>
              <w:bottom w:val="single" w:sz="4" w:space="0" w:color="auto"/>
              <w:right w:val="single" w:sz="4" w:space="0" w:color="auto"/>
            </w:tcBorders>
            <w:shd w:val="pct20" w:color="auto" w:fill="auto"/>
          </w:tcPr>
          <w:p w14:paraId="66DC951B" w14:textId="2DFA9DC5" w:rsidR="002E7AD2" w:rsidRPr="00614B7A" w:rsidDel="002E7AD2" w:rsidRDefault="002E7AD2" w:rsidP="002E7AD2">
            <w:pPr>
              <w:pStyle w:val="TAC"/>
              <w:rPr>
                <w:del w:id="349" w:author="Amy TAO" w:date="2022-04-23T02:57:00Z"/>
                <w:szCs w:val="18"/>
                <w:lang w:eastAsia="zh-CN"/>
              </w:rPr>
            </w:pPr>
          </w:p>
        </w:tc>
        <w:tc>
          <w:tcPr>
            <w:tcW w:w="1139" w:type="dxa"/>
            <w:tcBorders>
              <w:top w:val="single" w:sz="4" w:space="0" w:color="auto"/>
              <w:left w:val="single" w:sz="4" w:space="0" w:color="auto"/>
              <w:bottom w:val="single" w:sz="4" w:space="0" w:color="auto"/>
              <w:right w:val="single" w:sz="4" w:space="0" w:color="auto"/>
            </w:tcBorders>
            <w:shd w:val="pct20" w:color="auto" w:fill="auto"/>
          </w:tcPr>
          <w:p w14:paraId="37512C1D" w14:textId="02836410" w:rsidR="002E7AD2" w:rsidRPr="00614B7A" w:rsidDel="002E7AD2" w:rsidRDefault="002E7AD2" w:rsidP="002E7AD2">
            <w:pPr>
              <w:pStyle w:val="TAL"/>
              <w:rPr>
                <w:del w:id="350" w:author="Amy TAO" w:date="2022-04-23T02:57:00Z"/>
                <w:szCs w:val="18"/>
                <w:lang w:eastAsia="zh-CN"/>
              </w:rPr>
            </w:pPr>
          </w:p>
        </w:tc>
        <w:tc>
          <w:tcPr>
            <w:tcW w:w="3106" w:type="dxa"/>
            <w:tcBorders>
              <w:top w:val="single" w:sz="4" w:space="0" w:color="auto"/>
              <w:left w:val="single" w:sz="4" w:space="0" w:color="auto"/>
              <w:bottom w:val="single" w:sz="4" w:space="0" w:color="auto"/>
              <w:right w:val="single" w:sz="4" w:space="0" w:color="auto"/>
            </w:tcBorders>
            <w:shd w:val="pct20" w:color="auto" w:fill="auto"/>
          </w:tcPr>
          <w:p w14:paraId="40161F50" w14:textId="05A276F5" w:rsidR="002E7AD2" w:rsidRPr="00614B7A" w:rsidDel="002E7AD2" w:rsidRDefault="002E7AD2" w:rsidP="002E7AD2">
            <w:pPr>
              <w:pStyle w:val="TAL"/>
              <w:rPr>
                <w:del w:id="351" w:author="Amy TAO" w:date="2022-04-23T02:57:00Z"/>
                <w:lang w:eastAsia="zh-CN"/>
              </w:rPr>
            </w:pPr>
          </w:p>
        </w:tc>
        <w:tc>
          <w:tcPr>
            <w:tcW w:w="2191" w:type="dxa"/>
            <w:tcBorders>
              <w:top w:val="single" w:sz="4" w:space="0" w:color="auto"/>
              <w:left w:val="single" w:sz="4" w:space="0" w:color="auto"/>
              <w:bottom w:val="single" w:sz="4" w:space="0" w:color="auto"/>
              <w:right w:val="single" w:sz="4" w:space="0" w:color="auto"/>
            </w:tcBorders>
            <w:shd w:val="pct20" w:color="auto" w:fill="auto"/>
          </w:tcPr>
          <w:p w14:paraId="2BBC248B" w14:textId="44BA50E0" w:rsidR="002E7AD2" w:rsidRPr="00614B7A" w:rsidDel="002E7AD2" w:rsidRDefault="002E7AD2" w:rsidP="002E7AD2">
            <w:pPr>
              <w:pStyle w:val="TAL"/>
              <w:rPr>
                <w:del w:id="352" w:author="Amy TAO" w:date="2022-04-23T02:57:00Z"/>
              </w:rPr>
            </w:pPr>
          </w:p>
        </w:tc>
        <w:tc>
          <w:tcPr>
            <w:tcW w:w="1369" w:type="dxa"/>
            <w:tcBorders>
              <w:top w:val="single" w:sz="4" w:space="0" w:color="auto"/>
              <w:left w:val="single" w:sz="4" w:space="0" w:color="auto"/>
              <w:bottom w:val="single" w:sz="4" w:space="0" w:color="auto"/>
              <w:right w:val="single" w:sz="4" w:space="0" w:color="auto"/>
            </w:tcBorders>
            <w:shd w:val="pct20" w:color="auto" w:fill="auto"/>
          </w:tcPr>
          <w:p w14:paraId="6BD2B239" w14:textId="3ABD70DD" w:rsidR="002E7AD2" w:rsidRPr="00614B7A" w:rsidDel="002E7AD2" w:rsidRDefault="002E7AD2" w:rsidP="002E7AD2">
            <w:pPr>
              <w:pStyle w:val="TAL"/>
              <w:rPr>
                <w:del w:id="353" w:author="Amy TAO" w:date="2022-04-23T02:57:00Z"/>
              </w:rPr>
            </w:pPr>
          </w:p>
        </w:tc>
      </w:tr>
      <w:tr w:rsidR="002E7AD2" w:rsidRPr="00614B7A" w14:paraId="2DDCA776"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26CFB1FB" w14:textId="77777777" w:rsidR="002E7AD2" w:rsidRPr="00614B7A" w:rsidRDefault="002E7AD2" w:rsidP="002E7AD2">
            <w:pPr>
              <w:pStyle w:val="TAL"/>
              <w:rPr>
                <w:szCs w:val="18"/>
                <w:lang w:eastAsia="zh-CN"/>
              </w:rPr>
            </w:pPr>
            <w:r w:rsidRPr="00614B7A">
              <w:rPr>
                <w:rFonts w:hint="eastAsia"/>
                <w:szCs w:val="18"/>
                <w:lang w:eastAsia="zh-TW"/>
              </w:rPr>
              <w:t>4.7.7.1</w:t>
            </w:r>
          </w:p>
        </w:tc>
        <w:tc>
          <w:tcPr>
            <w:tcW w:w="4540" w:type="dxa"/>
            <w:tcBorders>
              <w:top w:val="single" w:sz="4" w:space="0" w:color="auto"/>
              <w:left w:val="single" w:sz="4" w:space="0" w:color="auto"/>
              <w:bottom w:val="single" w:sz="4" w:space="0" w:color="auto"/>
              <w:right w:val="single" w:sz="4" w:space="0" w:color="auto"/>
            </w:tcBorders>
          </w:tcPr>
          <w:p w14:paraId="08EBBB8F" w14:textId="77777777" w:rsidR="002E7AD2" w:rsidRPr="00614B7A" w:rsidRDefault="002E7AD2" w:rsidP="002E7AD2">
            <w:pPr>
              <w:pStyle w:val="TAL"/>
              <w:rPr>
                <w:szCs w:val="18"/>
                <w:lang w:eastAsia="zh-CN"/>
              </w:rPr>
            </w:pPr>
            <w:r w:rsidRPr="00614B7A">
              <w:rPr>
                <w:szCs w:val="18"/>
                <w:lang w:eastAsia="zh-CN"/>
              </w:rPr>
              <w:t>EN-DC FR1 CSI-RS based CMR and no dedicated IMR configured and CSI-RS resource set with repetition off L1-SINR measurement accuracy</w:t>
            </w:r>
          </w:p>
        </w:tc>
        <w:tc>
          <w:tcPr>
            <w:tcW w:w="854" w:type="dxa"/>
            <w:tcBorders>
              <w:top w:val="single" w:sz="4" w:space="0" w:color="auto"/>
              <w:left w:val="single" w:sz="4" w:space="0" w:color="auto"/>
              <w:bottom w:val="single" w:sz="4" w:space="0" w:color="auto"/>
              <w:right w:val="single" w:sz="4" w:space="0" w:color="auto"/>
            </w:tcBorders>
          </w:tcPr>
          <w:p w14:paraId="56871A77" w14:textId="77777777" w:rsidR="002E7AD2" w:rsidRPr="00614B7A" w:rsidRDefault="002E7AD2" w:rsidP="002E7AD2">
            <w:pPr>
              <w:pStyle w:val="TAC"/>
              <w:rPr>
                <w:szCs w:val="18"/>
                <w:lang w:eastAsia="zh-CN"/>
              </w:rPr>
            </w:pPr>
            <w:r w:rsidRPr="00614B7A">
              <w:rPr>
                <w:rFonts w:hint="eastAsia"/>
                <w:szCs w:val="18"/>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180F25F1" w14:textId="77777777" w:rsidR="002E7AD2" w:rsidRPr="00614B7A" w:rsidRDefault="002E7AD2" w:rsidP="002E7AD2">
            <w:pPr>
              <w:pStyle w:val="TAL"/>
              <w:rPr>
                <w:szCs w:val="18"/>
                <w:lang w:eastAsia="zh-CN"/>
              </w:rPr>
            </w:pPr>
            <w:r w:rsidRPr="00614B7A">
              <w:rPr>
                <w:szCs w:val="18"/>
                <w:lang w:eastAsia="zh-TW"/>
              </w:rPr>
              <w:t>C135</w:t>
            </w:r>
          </w:p>
        </w:tc>
        <w:tc>
          <w:tcPr>
            <w:tcW w:w="3106" w:type="dxa"/>
            <w:tcBorders>
              <w:top w:val="single" w:sz="4" w:space="0" w:color="auto"/>
              <w:left w:val="single" w:sz="4" w:space="0" w:color="auto"/>
              <w:bottom w:val="single" w:sz="4" w:space="0" w:color="auto"/>
              <w:right w:val="single" w:sz="4" w:space="0" w:color="auto"/>
            </w:tcBorders>
          </w:tcPr>
          <w:p w14:paraId="182F58CF" w14:textId="77777777" w:rsidR="002E7AD2" w:rsidRPr="00614B7A" w:rsidRDefault="002E7AD2" w:rsidP="002E7AD2">
            <w:pPr>
              <w:pStyle w:val="TAL"/>
              <w:rPr>
                <w:lang w:eastAsia="zh-CN"/>
              </w:rPr>
            </w:pPr>
            <w:r w:rsidRPr="00614B7A">
              <w:rPr>
                <w:lang w:eastAsia="zh-CN"/>
              </w:rPr>
              <w:t xml:space="preserve">UEs supporting </w:t>
            </w:r>
            <w:r w:rsidRPr="00614B7A">
              <w:rPr>
                <w:rFonts w:hint="eastAsia"/>
                <w:lang w:eastAsia="zh-TW"/>
              </w:rPr>
              <w:t>EN-DC</w:t>
            </w:r>
            <w:r w:rsidRPr="00614B7A">
              <w:rPr>
                <w:lang w:eastAsia="zh-CN"/>
              </w:rPr>
              <w:t xml:space="preserve"> FR1</w:t>
            </w:r>
            <w:r w:rsidRPr="00614B7A">
              <w:rPr>
                <w:szCs w:val="18"/>
                <w:lang w:eastAsia="zh-TW"/>
              </w:rPr>
              <w:t xml:space="preserve"> and </w:t>
            </w:r>
            <w:r w:rsidRPr="00614B7A">
              <w:rPr>
                <w:rFonts w:hint="eastAsia"/>
                <w:szCs w:val="18"/>
                <w:lang w:eastAsia="zh-TW"/>
              </w:rPr>
              <w:t>L1</w:t>
            </w:r>
            <w:r w:rsidRPr="00614B7A">
              <w:rPr>
                <w:szCs w:val="18"/>
                <w:lang w:eastAsia="zh-TW"/>
              </w:rPr>
              <w:t>-SINR-meas</w:t>
            </w:r>
            <w:r w:rsidRPr="00614B7A">
              <w:rPr>
                <w:rFonts w:hint="eastAsia"/>
                <w:szCs w:val="18"/>
                <w:lang w:eastAsia="zh-TW"/>
              </w:rPr>
              <w:t>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6B6EB0E6" w14:textId="77777777" w:rsidR="002E7AD2" w:rsidRPr="00614B7A" w:rsidRDefault="002E7AD2" w:rsidP="002E7AD2">
            <w:pPr>
              <w:pStyle w:val="TAL"/>
            </w:pPr>
          </w:p>
        </w:tc>
        <w:tc>
          <w:tcPr>
            <w:tcW w:w="1369" w:type="dxa"/>
            <w:tcBorders>
              <w:top w:val="single" w:sz="4" w:space="0" w:color="auto"/>
              <w:left w:val="single" w:sz="4" w:space="0" w:color="auto"/>
              <w:bottom w:val="single" w:sz="4" w:space="0" w:color="auto"/>
              <w:right w:val="single" w:sz="4" w:space="0" w:color="auto"/>
            </w:tcBorders>
          </w:tcPr>
          <w:p w14:paraId="10854E22" w14:textId="77777777" w:rsidR="002E7AD2" w:rsidRPr="00614B7A" w:rsidRDefault="002E7AD2" w:rsidP="002E7AD2">
            <w:pPr>
              <w:keepNext/>
              <w:keepLines/>
              <w:spacing w:after="0"/>
              <w:rPr>
                <w:rFonts w:ascii="Arial" w:hAnsi="Arial"/>
                <w:sz w:val="18"/>
              </w:rPr>
            </w:pPr>
            <w:r w:rsidRPr="00614B7A">
              <w:rPr>
                <w:rFonts w:ascii="Arial" w:hAnsi="Arial"/>
                <w:sz w:val="18"/>
              </w:rPr>
              <w:t>2Rx</w:t>
            </w:r>
          </w:p>
          <w:p w14:paraId="65133B73" w14:textId="77777777" w:rsidR="002E7AD2" w:rsidRPr="00614B7A" w:rsidRDefault="002E7AD2" w:rsidP="002E7AD2">
            <w:pPr>
              <w:pStyle w:val="TAL"/>
            </w:pPr>
            <w:r w:rsidRPr="00614B7A">
              <w:t>4Rx</w:t>
            </w:r>
          </w:p>
        </w:tc>
      </w:tr>
      <w:tr w:rsidR="002E7AD2" w:rsidRPr="00614B7A" w14:paraId="437791C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051116F0" w14:textId="77777777" w:rsidR="002E7AD2" w:rsidRPr="00614B7A" w:rsidRDefault="002E7AD2" w:rsidP="002E7AD2">
            <w:pPr>
              <w:pStyle w:val="TAL"/>
              <w:rPr>
                <w:szCs w:val="18"/>
                <w:lang w:eastAsia="zh-CN"/>
              </w:rPr>
            </w:pPr>
            <w:r w:rsidRPr="00614B7A">
              <w:rPr>
                <w:rFonts w:hint="eastAsia"/>
                <w:szCs w:val="18"/>
                <w:lang w:eastAsia="zh-TW"/>
              </w:rPr>
              <w:lastRenderedPageBreak/>
              <w:t>4.7.7.2</w:t>
            </w:r>
          </w:p>
        </w:tc>
        <w:tc>
          <w:tcPr>
            <w:tcW w:w="4540" w:type="dxa"/>
            <w:tcBorders>
              <w:top w:val="single" w:sz="4" w:space="0" w:color="auto"/>
              <w:left w:val="single" w:sz="4" w:space="0" w:color="auto"/>
              <w:bottom w:val="single" w:sz="4" w:space="0" w:color="auto"/>
              <w:right w:val="single" w:sz="4" w:space="0" w:color="auto"/>
            </w:tcBorders>
          </w:tcPr>
          <w:p w14:paraId="7BA9AA15" w14:textId="77777777" w:rsidR="002E7AD2" w:rsidRPr="00614B7A" w:rsidRDefault="002E7AD2" w:rsidP="002E7AD2">
            <w:pPr>
              <w:pStyle w:val="TAL"/>
              <w:rPr>
                <w:szCs w:val="18"/>
                <w:lang w:eastAsia="zh-CN"/>
              </w:rPr>
            </w:pPr>
            <w:r w:rsidRPr="00614B7A">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6EEF0F9" w14:textId="77777777" w:rsidR="002E7AD2" w:rsidRPr="00614B7A" w:rsidRDefault="002E7AD2" w:rsidP="002E7AD2">
            <w:pPr>
              <w:pStyle w:val="TAC"/>
              <w:rPr>
                <w:szCs w:val="18"/>
                <w:lang w:eastAsia="zh-CN"/>
              </w:rPr>
            </w:pPr>
            <w:r w:rsidRPr="00614B7A">
              <w:rPr>
                <w:rFonts w:hint="eastAsia"/>
                <w:szCs w:val="18"/>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079F585A" w14:textId="77777777" w:rsidR="002E7AD2" w:rsidRPr="00614B7A" w:rsidRDefault="002E7AD2" w:rsidP="002E7AD2">
            <w:pPr>
              <w:pStyle w:val="TAL"/>
              <w:rPr>
                <w:szCs w:val="18"/>
                <w:lang w:eastAsia="zh-CN"/>
              </w:rPr>
            </w:pPr>
            <w:r w:rsidRPr="00614B7A">
              <w:rPr>
                <w:szCs w:val="18"/>
                <w:lang w:eastAsia="zh-TW"/>
              </w:rPr>
              <w:t>C136</w:t>
            </w:r>
          </w:p>
        </w:tc>
        <w:tc>
          <w:tcPr>
            <w:tcW w:w="3106" w:type="dxa"/>
            <w:tcBorders>
              <w:top w:val="single" w:sz="4" w:space="0" w:color="auto"/>
              <w:left w:val="single" w:sz="4" w:space="0" w:color="auto"/>
              <w:bottom w:val="single" w:sz="4" w:space="0" w:color="auto"/>
              <w:right w:val="single" w:sz="4" w:space="0" w:color="auto"/>
            </w:tcBorders>
          </w:tcPr>
          <w:p w14:paraId="070D2AA6" w14:textId="77777777" w:rsidR="002E7AD2" w:rsidRPr="00614B7A" w:rsidRDefault="002E7AD2" w:rsidP="002E7AD2">
            <w:pPr>
              <w:pStyle w:val="TAL"/>
              <w:rPr>
                <w:lang w:eastAsia="zh-CN"/>
              </w:rPr>
            </w:pPr>
            <w:r w:rsidRPr="00614B7A">
              <w:rPr>
                <w:lang w:eastAsia="zh-CN"/>
              </w:rPr>
              <w:t xml:space="preserve">UEs supporting </w:t>
            </w:r>
            <w:r w:rsidRPr="00614B7A">
              <w:rPr>
                <w:rFonts w:hint="eastAsia"/>
                <w:lang w:eastAsia="zh-TW"/>
              </w:rPr>
              <w:t>EN-DC FR1</w:t>
            </w:r>
            <w:r w:rsidRPr="00614B7A">
              <w:rPr>
                <w:szCs w:val="18"/>
                <w:lang w:eastAsia="zh-TW"/>
              </w:rPr>
              <w:t xml:space="preserve"> and </w:t>
            </w:r>
            <w:r w:rsidRPr="00614B7A">
              <w:rPr>
                <w:rFonts w:hint="eastAsia"/>
                <w:szCs w:val="18"/>
                <w:lang w:eastAsia="zh-TW"/>
              </w:rPr>
              <w:t>L1</w:t>
            </w:r>
            <w:r w:rsidRPr="00614B7A">
              <w:rPr>
                <w:szCs w:val="18"/>
                <w:lang w:eastAsia="zh-TW"/>
              </w:rPr>
              <w:t>-SINR-meas</w:t>
            </w:r>
            <w:r w:rsidRPr="00614B7A">
              <w:rPr>
                <w:rFonts w:hint="eastAsia"/>
                <w:szCs w:val="18"/>
                <w:lang w:eastAsia="zh-TW"/>
              </w:rPr>
              <w:t>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F29CD64" w14:textId="77777777" w:rsidR="002E7AD2" w:rsidRPr="00614B7A" w:rsidRDefault="002E7AD2" w:rsidP="002E7AD2">
            <w:pPr>
              <w:pStyle w:val="TAL"/>
            </w:pPr>
          </w:p>
        </w:tc>
        <w:tc>
          <w:tcPr>
            <w:tcW w:w="1369" w:type="dxa"/>
            <w:tcBorders>
              <w:top w:val="single" w:sz="4" w:space="0" w:color="auto"/>
              <w:left w:val="single" w:sz="4" w:space="0" w:color="auto"/>
              <w:bottom w:val="single" w:sz="4" w:space="0" w:color="auto"/>
              <w:right w:val="single" w:sz="4" w:space="0" w:color="auto"/>
            </w:tcBorders>
          </w:tcPr>
          <w:p w14:paraId="21B939D1" w14:textId="77777777" w:rsidR="002E7AD2" w:rsidRPr="00614B7A" w:rsidRDefault="002E7AD2" w:rsidP="002E7AD2">
            <w:pPr>
              <w:keepNext/>
              <w:keepLines/>
              <w:spacing w:after="0"/>
              <w:rPr>
                <w:rFonts w:ascii="Arial" w:hAnsi="Arial"/>
                <w:sz w:val="18"/>
              </w:rPr>
            </w:pPr>
            <w:r w:rsidRPr="00614B7A">
              <w:rPr>
                <w:rFonts w:ascii="Arial" w:hAnsi="Arial"/>
                <w:sz w:val="18"/>
              </w:rPr>
              <w:t>2Rx</w:t>
            </w:r>
          </w:p>
          <w:p w14:paraId="59EBBB26" w14:textId="77777777" w:rsidR="002E7AD2" w:rsidRPr="00614B7A" w:rsidRDefault="002E7AD2" w:rsidP="002E7AD2">
            <w:pPr>
              <w:pStyle w:val="TAL"/>
            </w:pPr>
            <w:r w:rsidRPr="00614B7A">
              <w:t>4Rx</w:t>
            </w:r>
          </w:p>
        </w:tc>
      </w:tr>
      <w:tr w:rsidR="002E7AD2" w:rsidRPr="00614B7A" w14:paraId="566BFE2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5D2115A6" w14:textId="77777777" w:rsidR="002E7AD2" w:rsidRPr="00614B7A" w:rsidRDefault="002E7AD2" w:rsidP="002E7AD2">
            <w:pPr>
              <w:pStyle w:val="TAL"/>
              <w:rPr>
                <w:szCs w:val="18"/>
                <w:lang w:eastAsia="zh-CN"/>
              </w:rPr>
            </w:pPr>
            <w:r w:rsidRPr="00614B7A">
              <w:rPr>
                <w:rFonts w:hint="eastAsia"/>
                <w:szCs w:val="18"/>
                <w:lang w:eastAsia="zh-TW"/>
              </w:rPr>
              <w:t>4.7.7.3</w:t>
            </w:r>
          </w:p>
        </w:tc>
        <w:tc>
          <w:tcPr>
            <w:tcW w:w="4540" w:type="dxa"/>
            <w:tcBorders>
              <w:top w:val="single" w:sz="4" w:space="0" w:color="auto"/>
              <w:left w:val="single" w:sz="4" w:space="0" w:color="auto"/>
              <w:bottom w:val="single" w:sz="4" w:space="0" w:color="auto"/>
              <w:right w:val="single" w:sz="4" w:space="0" w:color="auto"/>
            </w:tcBorders>
          </w:tcPr>
          <w:p w14:paraId="594879A3" w14:textId="77777777" w:rsidR="002E7AD2" w:rsidRPr="00614B7A" w:rsidRDefault="002E7AD2" w:rsidP="002E7AD2">
            <w:pPr>
              <w:pStyle w:val="TAL"/>
              <w:rPr>
                <w:szCs w:val="18"/>
                <w:lang w:eastAsia="zh-CN"/>
              </w:rPr>
            </w:pPr>
            <w:r w:rsidRPr="00614B7A">
              <w:rPr>
                <w:szCs w:val="18"/>
                <w:lang w:eastAsia="zh-CN"/>
              </w:rPr>
              <w:t>EN-DC FR1 CSI-RS based CMR and dedicated IMR L1-SINR measurement accuracy</w:t>
            </w:r>
          </w:p>
        </w:tc>
        <w:tc>
          <w:tcPr>
            <w:tcW w:w="854" w:type="dxa"/>
            <w:tcBorders>
              <w:top w:val="single" w:sz="4" w:space="0" w:color="auto"/>
              <w:left w:val="single" w:sz="4" w:space="0" w:color="auto"/>
              <w:bottom w:val="single" w:sz="4" w:space="0" w:color="auto"/>
              <w:right w:val="single" w:sz="4" w:space="0" w:color="auto"/>
            </w:tcBorders>
          </w:tcPr>
          <w:p w14:paraId="4C6F577A" w14:textId="77777777" w:rsidR="002E7AD2" w:rsidRPr="00614B7A" w:rsidRDefault="002E7AD2" w:rsidP="002E7AD2">
            <w:pPr>
              <w:pStyle w:val="TAC"/>
              <w:rPr>
                <w:szCs w:val="18"/>
                <w:lang w:eastAsia="zh-CN"/>
              </w:rPr>
            </w:pPr>
            <w:r w:rsidRPr="00614B7A">
              <w:rPr>
                <w:rFonts w:hint="eastAsia"/>
                <w:szCs w:val="18"/>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667BC76C" w14:textId="77777777" w:rsidR="002E7AD2" w:rsidRPr="00614B7A" w:rsidRDefault="002E7AD2" w:rsidP="002E7AD2">
            <w:pPr>
              <w:pStyle w:val="TAL"/>
              <w:rPr>
                <w:szCs w:val="18"/>
                <w:lang w:eastAsia="zh-CN"/>
              </w:rPr>
            </w:pPr>
            <w:r w:rsidRPr="00614B7A">
              <w:rPr>
                <w:szCs w:val="18"/>
                <w:lang w:eastAsia="zh-TW"/>
              </w:rPr>
              <w:t>C137</w:t>
            </w:r>
          </w:p>
        </w:tc>
        <w:tc>
          <w:tcPr>
            <w:tcW w:w="3106" w:type="dxa"/>
            <w:tcBorders>
              <w:top w:val="single" w:sz="4" w:space="0" w:color="auto"/>
              <w:left w:val="single" w:sz="4" w:space="0" w:color="auto"/>
              <w:bottom w:val="single" w:sz="4" w:space="0" w:color="auto"/>
              <w:right w:val="single" w:sz="4" w:space="0" w:color="auto"/>
            </w:tcBorders>
          </w:tcPr>
          <w:p w14:paraId="359E6DDA" w14:textId="77777777" w:rsidR="002E7AD2" w:rsidRPr="00614B7A" w:rsidRDefault="002E7AD2" w:rsidP="002E7AD2">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r w:rsidRPr="00614B7A">
              <w:rPr>
                <w:szCs w:val="18"/>
                <w:lang w:eastAsia="zh-TW"/>
              </w:rPr>
              <w:t xml:space="preserve"> and </w:t>
            </w:r>
            <w:r w:rsidRPr="00614B7A">
              <w:rPr>
                <w:rFonts w:hint="eastAsia"/>
                <w:szCs w:val="18"/>
                <w:lang w:eastAsia="zh-TW"/>
              </w:rPr>
              <w:t>L1</w:t>
            </w:r>
            <w:r w:rsidRPr="00614B7A">
              <w:rPr>
                <w:szCs w:val="18"/>
                <w:lang w:eastAsia="zh-TW"/>
              </w:rPr>
              <w:t>-SINR-meas</w:t>
            </w:r>
            <w:r w:rsidRPr="00614B7A">
              <w:rPr>
                <w:rFonts w:hint="eastAsia"/>
                <w:szCs w:val="18"/>
                <w:lang w:eastAsia="zh-TW"/>
              </w:rPr>
              <w:t>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9E90217" w14:textId="77777777" w:rsidR="002E7AD2" w:rsidRPr="00614B7A" w:rsidRDefault="002E7AD2" w:rsidP="002E7AD2">
            <w:pPr>
              <w:pStyle w:val="TAL"/>
            </w:pPr>
          </w:p>
        </w:tc>
        <w:tc>
          <w:tcPr>
            <w:tcW w:w="1369" w:type="dxa"/>
            <w:tcBorders>
              <w:top w:val="single" w:sz="4" w:space="0" w:color="auto"/>
              <w:left w:val="single" w:sz="4" w:space="0" w:color="auto"/>
              <w:bottom w:val="single" w:sz="4" w:space="0" w:color="auto"/>
              <w:right w:val="single" w:sz="4" w:space="0" w:color="auto"/>
            </w:tcBorders>
          </w:tcPr>
          <w:p w14:paraId="1B01E12F" w14:textId="77777777" w:rsidR="002E7AD2" w:rsidRPr="00614B7A" w:rsidRDefault="002E7AD2" w:rsidP="002E7AD2">
            <w:pPr>
              <w:keepNext/>
              <w:keepLines/>
              <w:spacing w:after="0"/>
              <w:rPr>
                <w:rFonts w:ascii="Arial" w:hAnsi="Arial"/>
                <w:sz w:val="18"/>
              </w:rPr>
            </w:pPr>
            <w:r w:rsidRPr="00614B7A">
              <w:rPr>
                <w:rFonts w:ascii="Arial" w:hAnsi="Arial"/>
                <w:sz w:val="18"/>
              </w:rPr>
              <w:t>2Rx</w:t>
            </w:r>
          </w:p>
          <w:p w14:paraId="32287DB9" w14:textId="77777777" w:rsidR="002E7AD2" w:rsidRPr="00614B7A" w:rsidRDefault="002E7AD2" w:rsidP="002E7AD2">
            <w:pPr>
              <w:pStyle w:val="TAL"/>
            </w:pPr>
            <w:r w:rsidRPr="00614B7A">
              <w:t>4Rx</w:t>
            </w:r>
          </w:p>
        </w:tc>
      </w:tr>
      <w:tr w:rsidR="00BA5EB1" w:rsidRPr="00614B7A" w14:paraId="168A41E1" w14:textId="77777777" w:rsidTr="00BA5EB1">
        <w:trPr>
          <w:jc w:val="center"/>
          <w:ins w:id="354" w:author="Amy TAO" w:date="2022-04-25T21:21:00Z"/>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AC9492A" w14:textId="0A50FF58" w:rsidR="00BA5EB1" w:rsidRPr="00614B7A" w:rsidRDefault="00BA5EB1" w:rsidP="00BA5EB1">
            <w:pPr>
              <w:pStyle w:val="TAL"/>
              <w:rPr>
                <w:ins w:id="355" w:author="Amy TAO" w:date="2022-04-25T21:21:00Z"/>
                <w:b/>
              </w:rPr>
            </w:pPr>
            <w:ins w:id="356" w:author="Amy TAO" w:date="2022-04-25T21:21:00Z">
              <w:r w:rsidRPr="00614B7A">
                <w:rPr>
                  <w:b/>
                </w:rPr>
                <w:t>4</w:t>
              </w:r>
            </w:ins>
            <w:ins w:id="357" w:author="Amy TAO" w:date="2022-04-25T21:22:00Z">
              <w:r w:rsidRPr="00614B7A">
                <w:rPr>
                  <w:b/>
                </w:rPr>
                <w:t>A</w:t>
              </w:r>
            </w:ins>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708A89A" w14:textId="723B795B" w:rsidR="00BA5EB1" w:rsidRPr="00614B7A" w:rsidRDefault="00BA5EB1" w:rsidP="00BA5EB1">
            <w:pPr>
              <w:pStyle w:val="TAL"/>
              <w:rPr>
                <w:ins w:id="358" w:author="Amy TAO" w:date="2022-04-25T21:21:00Z"/>
                <w:b/>
              </w:rPr>
            </w:pPr>
            <w:ins w:id="359" w:author="Amy TAO" w:date="2022-04-25T21:23:00Z">
              <w:r w:rsidRPr="00614B7A">
                <w:rPr>
                  <w:b/>
                </w:rPr>
                <w:t>NE-DC with all NR cells in FR1</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38D556" w14:textId="77777777" w:rsidR="00BA5EB1" w:rsidRPr="00614B7A" w:rsidRDefault="00BA5EB1" w:rsidP="00BA5EB1">
            <w:pPr>
              <w:pStyle w:val="TAC"/>
              <w:rPr>
                <w:ins w:id="360" w:author="Amy TAO" w:date="2022-04-25T21:21:00Z"/>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095D49B1" w14:textId="77777777" w:rsidR="00BA5EB1" w:rsidRPr="00614B7A" w:rsidRDefault="00BA5EB1" w:rsidP="00BA5EB1">
            <w:pPr>
              <w:pStyle w:val="TAL"/>
              <w:rPr>
                <w:ins w:id="361" w:author="Amy TAO" w:date="2022-04-25T21:21:00Z"/>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AE0D21B" w14:textId="77777777" w:rsidR="00BA5EB1" w:rsidRPr="00614B7A" w:rsidRDefault="00BA5EB1" w:rsidP="00BA5EB1">
            <w:pPr>
              <w:pStyle w:val="TAL"/>
              <w:rPr>
                <w:ins w:id="362" w:author="Amy TAO" w:date="2022-04-25T21:21:00Z"/>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DE94898" w14:textId="77777777" w:rsidR="00BA5EB1" w:rsidRPr="00614B7A" w:rsidRDefault="00BA5EB1" w:rsidP="00BA5EB1">
            <w:pPr>
              <w:pStyle w:val="TAL"/>
              <w:rPr>
                <w:ins w:id="363" w:author="Amy TAO" w:date="2022-04-25T21:21:00Z"/>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992F9E8" w14:textId="77777777" w:rsidR="00BA5EB1" w:rsidRPr="00614B7A" w:rsidRDefault="00BA5EB1" w:rsidP="00BA5EB1">
            <w:pPr>
              <w:pStyle w:val="TAL"/>
              <w:rPr>
                <w:ins w:id="364" w:author="Amy TAO" w:date="2022-04-25T21:21:00Z"/>
                <w:b/>
              </w:rPr>
            </w:pPr>
          </w:p>
        </w:tc>
      </w:tr>
      <w:tr w:rsidR="00BA5EB1" w:rsidRPr="00614B7A" w14:paraId="6B205EAB" w14:textId="77777777" w:rsidTr="00BA5EB1">
        <w:trPr>
          <w:jc w:val="center"/>
          <w:ins w:id="365" w:author="Amy TAO" w:date="2022-04-25T21:23:00Z"/>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6DA8686" w14:textId="6F918573" w:rsidR="00BA5EB1" w:rsidRPr="00614B7A" w:rsidRDefault="00BA5EB1" w:rsidP="00BA5EB1">
            <w:pPr>
              <w:pStyle w:val="TAL"/>
              <w:rPr>
                <w:ins w:id="366" w:author="Amy TAO" w:date="2022-04-25T21:23:00Z"/>
                <w:b/>
              </w:rPr>
            </w:pPr>
            <w:ins w:id="367" w:author="Amy TAO" w:date="2022-04-25T21:23:00Z">
              <w:r w:rsidRPr="00614B7A">
                <w:rPr>
                  <w:b/>
                </w:rPr>
                <w:t>4A.1</w:t>
              </w:r>
            </w:ins>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867BD2F" w14:textId="31013D5E" w:rsidR="00BA5EB1" w:rsidRPr="00614B7A" w:rsidRDefault="00BA5EB1" w:rsidP="00BA5EB1">
            <w:pPr>
              <w:pStyle w:val="TAL"/>
              <w:rPr>
                <w:ins w:id="368" w:author="Amy TAO" w:date="2022-04-25T21:23:00Z"/>
                <w:b/>
              </w:rPr>
            </w:pPr>
            <w:ins w:id="369" w:author="Amy TAO" w:date="2022-04-25T21:23:00Z">
              <w:r w:rsidRPr="00614B7A">
                <w:rPr>
                  <w:b/>
                </w:rPr>
                <w:t>Signalling characteristics</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D1B39A" w14:textId="77777777" w:rsidR="00BA5EB1" w:rsidRPr="00614B7A" w:rsidRDefault="00BA5EB1" w:rsidP="00BA5EB1">
            <w:pPr>
              <w:pStyle w:val="TAC"/>
              <w:rPr>
                <w:ins w:id="370" w:author="Amy TAO" w:date="2022-04-25T21:23:00Z"/>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7DE3FAA0" w14:textId="77777777" w:rsidR="00BA5EB1" w:rsidRPr="00614B7A" w:rsidRDefault="00BA5EB1" w:rsidP="00BA5EB1">
            <w:pPr>
              <w:pStyle w:val="TAL"/>
              <w:rPr>
                <w:ins w:id="371" w:author="Amy TAO" w:date="2022-04-25T21:23:00Z"/>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2E12CAAE" w14:textId="77777777" w:rsidR="00BA5EB1" w:rsidRPr="00614B7A" w:rsidRDefault="00BA5EB1" w:rsidP="00BA5EB1">
            <w:pPr>
              <w:pStyle w:val="TAL"/>
              <w:rPr>
                <w:ins w:id="372" w:author="Amy TAO" w:date="2022-04-25T21:23:00Z"/>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1F6471C" w14:textId="77777777" w:rsidR="00BA5EB1" w:rsidRPr="00614B7A" w:rsidRDefault="00BA5EB1" w:rsidP="00BA5EB1">
            <w:pPr>
              <w:pStyle w:val="TAL"/>
              <w:rPr>
                <w:ins w:id="373" w:author="Amy TAO" w:date="2022-04-25T21:23:00Z"/>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012C51B" w14:textId="77777777" w:rsidR="00BA5EB1" w:rsidRPr="00614B7A" w:rsidRDefault="00BA5EB1" w:rsidP="00BA5EB1">
            <w:pPr>
              <w:pStyle w:val="TAL"/>
              <w:rPr>
                <w:ins w:id="374" w:author="Amy TAO" w:date="2022-04-25T21:23:00Z"/>
                <w:b/>
              </w:rPr>
            </w:pPr>
          </w:p>
        </w:tc>
      </w:tr>
      <w:tr w:rsidR="00BA5EB1" w:rsidRPr="00614B7A" w14:paraId="0E124FF1" w14:textId="77777777" w:rsidTr="00BA5EB1">
        <w:trPr>
          <w:jc w:val="center"/>
          <w:ins w:id="375" w:author="Amy TAO" w:date="2022-04-25T21:23:00Z"/>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3DCB95C" w14:textId="6AAD9AE8" w:rsidR="00BA5EB1" w:rsidRPr="00614B7A" w:rsidRDefault="00BA5EB1" w:rsidP="00BA5EB1">
            <w:pPr>
              <w:pStyle w:val="TAL"/>
              <w:rPr>
                <w:ins w:id="376" w:author="Amy TAO" w:date="2022-04-25T21:23:00Z"/>
                <w:b/>
              </w:rPr>
            </w:pPr>
            <w:ins w:id="377" w:author="Amy TAO" w:date="2022-04-25T21:23:00Z">
              <w:r w:rsidRPr="00614B7A">
                <w:rPr>
                  <w:b/>
                </w:rPr>
                <w:t>4A.1.1</w:t>
              </w:r>
            </w:ins>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5BFF3FC" w14:textId="65AE436C" w:rsidR="00BA5EB1" w:rsidRPr="00614B7A" w:rsidRDefault="00BA5EB1" w:rsidP="00BA5EB1">
            <w:pPr>
              <w:pStyle w:val="TAL"/>
              <w:rPr>
                <w:ins w:id="378" w:author="Amy TAO" w:date="2022-04-25T21:23:00Z"/>
                <w:b/>
              </w:rPr>
            </w:pPr>
            <w:ins w:id="379" w:author="Amy TAO" w:date="2022-04-25T21:23:00Z">
              <w:r w:rsidRPr="00614B7A">
                <w:rPr>
                  <w:b/>
                </w:rPr>
                <w:t>E-UTRA PSCell addition</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FFE429" w14:textId="77777777" w:rsidR="00BA5EB1" w:rsidRPr="00614B7A" w:rsidRDefault="00BA5EB1" w:rsidP="00BA5EB1">
            <w:pPr>
              <w:pStyle w:val="TAC"/>
              <w:rPr>
                <w:ins w:id="380" w:author="Amy TAO" w:date="2022-04-25T21:23:00Z"/>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56E0DC06" w14:textId="77777777" w:rsidR="00BA5EB1" w:rsidRPr="00614B7A" w:rsidRDefault="00BA5EB1" w:rsidP="00BA5EB1">
            <w:pPr>
              <w:pStyle w:val="TAL"/>
              <w:rPr>
                <w:ins w:id="381" w:author="Amy TAO" w:date="2022-04-25T21:23:00Z"/>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0B65B7F0" w14:textId="77777777" w:rsidR="00BA5EB1" w:rsidRPr="00614B7A" w:rsidRDefault="00BA5EB1" w:rsidP="00BA5EB1">
            <w:pPr>
              <w:pStyle w:val="TAL"/>
              <w:rPr>
                <w:ins w:id="382" w:author="Amy TAO" w:date="2022-04-25T21:23:00Z"/>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84E18ED" w14:textId="77777777" w:rsidR="00BA5EB1" w:rsidRPr="00614B7A" w:rsidRDefault="00BA5EB1" w:rsidP="00BA5EB1">
            <w:pPr>
              <w:pStyle w:val="TAL"/>
              <w:rPr>
                <w:ins w:id="383" w:author="Amy TAO" w:date="2022-04-25T21:23:00Z"/>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71F126A" w14:textId="77777777" w:rsidR="00BA5EB1" w:rsidRPr="00614B7A" w:rsidRDefault="00BA5EB1" w:rsidP="00BA5EB1">
            <w:pPr>
              <w:pStyle w:val="TAL"/>
              <w:rPr>
                <w:ins w:id="384" w:author="Amy TAO" w:date="2022-04-25T21:23:00Z"/>
                <w:b/>
              </w:rPr>
            </w:pPr>
          </w:p>
        </w:tc>
      </w:tr>
      <w:tr w:rsidR="00BA5EB1" w:rsidRPr="00614B7A" w14:paraId="182814EC" w14:textId="77777777" w:rsidTr="00BA5EB1">
        <w:trPr>
          <w:jc w:val="center"/>
          <w:ins w:id="385" w:author="Amy TAO" w:date="2022-04-25T21:21:00Z"/>
        </w:trPr>
        <w:tc>
          <w:tcPr>
            <w:tcW w:w="1177" w:type="dxa"/>
            <w:tcBorders>
              <w:top w:val="single" w:sz="4" w:space="0" w:color="auto"/>
              <w:left w:val="single" w:sz="4" w:space="0" w:color="auto"/>
              <w:bottom w:val="single" w:sz="4" w:space="0" w:color="auto"/>
              <w:right w:val="single" w:sz="4" w:space="0" w:color="auto"/>
            </w:tcBorders>
            <w:hideMark/>
          </w:tcPr>
          <w:p w14:paraId="510E0D4F" w14:textId="437CCE0D" w:rsidR="00BA5EB1" w:rsidRPr="00614B7A" w:rsidRDefault="00BA5EB1" w:rsidP="00BA5EB1">
            <w:pPr>
              <w:pStyle w:val="TAL"/>
              <w:rPr>
                <w:ins w:id="386" w:author="Amy TAO" w:date="2022-04-25T21:21:00Z"/>
              </w:rPr>
            </w:pPr>
            <w:ins w:id="387" w:author="Amy TAO" w:date="2022-04-25T21:23:00Z">
              <w:r w:rsidRPr="00614B7A">
                <w:rPr>
                  <w:szCs w:val="18"/>
                  <w:lang w:eastAsia="zh-CN"/>
                </w:rPr>
                <w:t>4A.1.1.1</w:t>
              </w:r>
            </w:ins>
          </w:p>
        </w:tc>
        <w:tc>
          <w:tcPr>
            <w:tcW w:w="4540" w:type="dxa"/>
            <w:tcBorders>
              <w:top w:val="single" w:sz="4" w:space="0" w:color="auto"/>
              <w:left w:val="single" w:sz="4" w:space="0" w:color="auto"/>
              <w:bottom w:val="single" w:sz="4" w:space="0" w:color="auto"/>
              <w:right w:val="single" w:sz="4" w:space="0" w:color="auto"/>
            </w:tcBorders>
            <w:hideMark/>
          </w:tcPr>
          <w:p w14:paraId="23216EDC" w14:textId="29211BE7" w:rsidR="00BA5EB1" w:rsidRPr="00614B7A" w:rsidRDefault="00BA5EB1" w:rsidP="00BA5EB1">
            <w:pPr>
              <w:pStyle w:val="TAL"/>
              <w:rPr>
                <w:ins w:id="388" w:author="Amy TAO" w:date="2022-04-25T21:21:00Z"/>
              </w:rPr>
            </w:pPr>
            <w:ins w:id="389" w:author="Amy TAO" w:date="2022-04-25T21:23:00Z">
              <w:r w:rsidRPr="00614B7A">
                <w:t>NE-DC FR1 addition and release delay of known PSCell</w:t>
              </w:r>
            </w:ins>
          </w:p>
        </w:tc>
        <w:tc>
          <w:tcPr>
            <w:tcW w:w="854" w:type="dxa"/>
            <w:tcBorders>
              <w:top w:val="single" w:sz="4" w:space="0" w:color="auto"/>
              <w:left w:val="single" w:sz="4" w:space="0" w:color="auto"/>
              <w:bottom w:val="single" w:sz="4" w:space="0" w:color="auto"/>
              <w:right w:val="single" w:sz="4" w:space="0" w:color="auto"/>
            </w:tcBorders>
            <w:hideMark/>
          </w:tcPr>
          <w:p w14:paraId="54A6BB9F" w14:textId="63D20241" w:rsidR="00BA5EB1" w:rsidRPr="00614B7A" w:rsidRDefault="00BA5EB1" w:rsidP="00BA5EB1">
            <w:pPr>
              <w:pStyle w:val="TAC"/>
              <w:rPr>
                <w:ins w:id="390" w:author="Amy TAO" w:date="2022-04-25T21:21:00Z"/>
                <w:rFonts w:eastAsia="SimSun"/>
                <w:lang w:eastAsia="zh-CN"/>
              </w:rPr>
            </w:pPr>
            <w:ins w:id="391" w:author="Amy TAO" w:date="2022-04-25T21:23:00Z">
              <w:r w:rsidRPr="00614B7A">
                <w:rPr>
                  <w:szCs w:val="18"/>
                  <w:lang w:eastAsia="zh-CN"/>
                </w:rPr>
                <w:t>Rel-15</w:t>
              </w:r>
            </w:ins>
          </w:p>
        </w:tc>
        <w:tc>
          <w:tcPr>
            <w:tcW w:w="1139" w:type="dxa"/>
            <w:tcBorders>
              <w:top w:val="single" w:sz="4" w:space="0" w:color="auto"/>
              <w:left w:val="single" w:sz="4" w:space="0" w:color="auto"/>
              <w:bottom w:val="single" w:sz="4" w:space="0" w:color="auto"/>
              <w:right w:val="single" w:sz="4" w:space="0" w:color="auto"/>
            </w:tcBorders>
            <w:hideMark/>
          </w:tcPr>
          <w:p w14:paraId="1B78AA77" w14:textId="3B9561B4" w:rsidR="00BA5EB1" w:rsidRPr="00614B7A" w:rsidRDefault="00BA5EB1" w:rsidP="00BA5EB1">
            <w:pPr>
              <w:pStyle w:val="TAL"/>
              <w:rPr>
                <w:ins w:id="392" w:author="Amy TAO" w:date="2022-04-25T21:21:00Z"/>
                <w:rFonts w:eastAsia="SimSun"/>
                <w:lang w:eastAsia="zh-CN"/>
              </w:rPr>
            </w:pPr>
            <w:ins w:id="393" w:author="Amy TAO" w:date="2022-04-25T21:23:00Z">
              <w:r w:rsidRPr="00614B7A">
                <w:rPr>
                  <w:szCs w:val="18"/>
                  <w:lang w:eastAsia="zh-CN"/>
                </w:rPr>
                <w:t>FFS</w:t>
              </w:r>
            </w:ins>
          </w:p>
        </w:tc>
        <w:tc>
          <w:tcPr>
            <w:tcW w:w="3106" w:type="dxa"/>
            <w:tcBorders>
              <w:top w:val="single" w:sz="4" w:space="0" w:color="auto"/>
              <w:left w:val="single" w:sz="4" w:space="0" w:color="auto"/>
              <w:bottom w:val="single" w:sz="4" w:space="0" w:color="auto"/>
              <w:right w:val="single" w:sz="4" w:space="0" w:color="auto"/>
            </w:tcBorders>
            <w:hideMark/>
          </w:tcPr>
          <w:p w14:paraId="7F3059B0" w14:textId="7EB40678" w:rsidR="00BA5EB1" w:rsidRPr="00614B7A" w:rsidRDefault="00BA5EB1" w:rsidP="00BA5EB1">
            <w:pPr>
              <w:pStyle w:val="TAL"/>
              <w:rPr>
                <w:ins w:id="394" w:author="Amy TAO" w:date="2022-04-25T21:21:00Z"/>
                <w:rFonts w:eastAsia="SimSun"/>
                <w:lang w:eastAsia="zh-CN"/>
              </w:rPr>
            </w:pPr>
            <w:ins w:id="395" w:author="Amy TAO" w:date="2022-04-25T21:23:00Z">
              <w:r w:rsidRPr="00614B7A">
                <w:rPr>
                  <w:lang w:eastAsia="zh-CN"/>
                </w:rPr>
                <w:t>FFS</w:t>
              </w:r>
            </w:ins>
          </w:p>
        </w:tc>
        <w:tc>
          <w:tcPr>
            <w:tcW w:w="2191" w:type="dxa"/>
            <w:tcBorders>
              <w:top w:val="single" w:sz="4" w:space="0" w:color="auto"/>
              <w:left w:val="single" w:sz="4" w:space="0" w:color="auto"/>
              <w:bottom w:val="single" w:sz="4" w:space="0" w:color="auto"/>
              <w:right w:val="single" w:sz="4" w:space="0" w:color="auto"/>
            </w:tcBorders>
          </w:tcPr>
          <w:p w14:paraId="7CEDB98F" w14:textId="6DB3CCC7" w:rsidR="00BA5EB1" w:rsidRPr="00614B7A" w:rsidRDefault="00BA5EB1" w:rsidP="00BA5EB1">
            <w:pPr>
              <w:pStyle w:val="TAL"/>
              <w:rPr>
                <w:ins w:id="396" w:author="Amy TAO" w:date="2022-04-25T21:21:00Z"/>
              </w:rPr>
            </w:pPr>
            <w:ins w:id="397" w:author="Amy TAO" w:date="2022-04-25T21:26:00Z">
              <w:r w:rsidRPr="00614B7A">
                <w:rPr>
                  <w:rFonts w:hint="eastAsia"/>
                </w:rPr>
                <w:t>N</w:t>
              </w:r>
              <w:r w:rsidRPr="00614B7A">
                <w:t>OTE 1</w:t>
              </w:r>
            </w:ins>
          </w:p>
        </w:tc>
        <w:tc>
          <w:tcPr>
            <w:tcW w:w="1369" w:type="dxa"/>
            <w:tcBorders>
              <w:top w:val="single" w:sz="4" w:space="0" w:color="auto"/>
              <w:left w:val="single" w:sz="4" w:space="0" w:color="auto"/>
              <w:bottom w:val="single" w:sz="4" w:space="0" w:color="auto"/>
              <w:right w:val="single" w:sz="4" w:space="0" w:color="auto"/>
            </w:tcBorders>
            <w:hideMark/>
          </w:tcPr>
          <w:p w14:paraId="46F49045" w14:textId="77777777" w:rsidR="00BA5EB1" w:rsidRPr="00614B7A" w:rsidRDefault="00BA5EB1" w:rsidP="00BA5EB1">
            <w:pPr>
              <w:pStyle w:val="TAL"/>
              <w:rPr>
                <w:ins w:id="398" w:author="Amy TAO" w:date="2022-04-25T21:21:00Z"/>
              </w:rPr>
            </w:pPr>
            <w:ins w:id="399" w:author="Amy TAO" w:date="2022-04-25T21:21:00Z">
              <w:r w:rsidRPr="00614B7A">
                <w:t>2Rx</w:t>
              </w:r>
            </w:ins>
          </w:p>
          <w:p w14:paraId="2F4F8182" w14:textId="77777777" w:rsidR="00BA5EB1" w:rsidRPr="00614B7A" w:rsidRDefault="00BA5EB1" w:rsidP="00BA5EB1">
            <w:pPr>
              <w:pStyle w:val="TAL"/>
              <w:rPr>
                <w:ins w:id="400" w:author="Amy TAO" w:date="2022-04-25T21:21:00Z"/>
              </w:rPr>
            </w:pPr>
            <w:ins w:id="401" w:author="Amy TAO" w:date="2022-04-25T21:21:00Z">
              <w:r w:rsidRPr="00614B7A">
                <w:t>4Rx</w:t>
              </w:r>
            </w:ins>
          </w:p>
        </w:tc>
      </w:tr>
      <w:tr w:rsidR="002E7AD2" w:rsidRPr="00614B7A" w14:paraId="0D6F4D84" w14:textId="77777777" w:rsidTr="002E7AD2">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0801A66A" w14:textId="77777777" w:rsidR="002E7AD2" w:rsidRPr="00614B7A" w:rsidRDefault="002E7AD2" w:rsidP="002E7AD2">
            <w:pPr>
              <w:pStyle w:val="TAN"/>
              <w:rPr>
                <w:rFonts w:eastAsia="SimSun"/>
                <w:lang w:eastAsia="zh-CN"/>
              </w:rPr>
            </w:pPr>
            <w:r w:rsidRPr="00614B7A">
              <w:rPr>
                <w:lang w:eastAsia="zh-TW"/>
              </w:rPr>
              <w:t>NOTE 1:</w:t>
            </w:r>
            <w:r w:rsidRPr="00614B7A">
              <w:rPr>
                <w:lang w:eastAsia="zh-TW"/>
              </w:rPr>
              <w:tab/>
            </w:r>
            <w:r w:rsidRPr="00614B7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14B7A">
              <w:rPr>
                <w:rFonts w:eastAsia="SimSun"/>
                <w:lang w:eastAsia="zh-CN"/>
              </w:rPr>
              <w:t>e</w:t>
            </w:r>
            <w:r w:rsidRPr="00614B7A">
              <w:rPr>
                <w:rFonts w:eastAsia="SimSun"/>
              </w:rPr>
              <w:t xml:space="preserve"> test case/branch. Detail</w:t>
            </w:r>
            <w:r w:rsidRPr="00614B7A">
              <w:rPr>
                <w:rFonts w:eastAsia="SimSun"/>
                <w:lang w:eastAsia="zh-CN"/>
              </w:rPr>
              <w:t>e</w:t>
            </w:r>
            <w:r w:rsidRPr="00614B7A">
              <w:rPr>
                <w:rFonts w:eastAsia="SimSun"/>
              </w:rPr>
              <w:t>d completion status can be found in the corresponding test case section in</w:t>
            </w:r>
            <w:r w:rsidRPr="00614B7A">
              <w:rPr>
                <w:rFonts w:eastAsia="SimSun"/>
                <w:lang w:eastAsia="zh-CN"/>
              </w:rPr>
              <w:t xml:space="preserve"> 38.533.</w:t>
            </w:r>
          </w:p>
          <w:p w14:paraId="4259E33C" w14:textId="77777777" w:rsidR="002E7AD2" w:rsidRPr="00614B7A" w:rsidRDefault="002E7AD2" w:rsidP="002E7AD2">
            <w:pPr>
              <w:pStyle w:val="TAN"/>
              <w:rPr>
                <w:lang w:eastAsia="zh-TW"/>
              </w:rPr>
            </w:pPr>
            <w:r w:rsidRPr="00614B7A">
              <w:rPr>
                <w:lang w:eastAsia="zh-TW"/>
              </w:rPr>
              <w:t>NOTE 2:</w:t>
            </w:r>
            <w:r w:rsidRPr="00614B7A">
              <w:rPr>
                <w:lang w:eastAsia="zh-TW"/>
              </w:rPr>
              <w:tab/>
              <w:t>Test X refers to the corresponding Sub-Test as defined in TS 38.533 [5].</w:t>
            </w:r>
          </w:p>
        </w:tc>
      </w:tr>
    </w:tbl>
    <w:p w14:paraId="01FD76D5" w14:textId="77777777" w:rsidR="00A85D8A" w:rsidRPr="00614B7A" w:rsidRDefault="00A85D8A" w:rsidP="00A85D8A"/>
    <w:p w14:paraId="73C46D7E" w14:textId="77777777" w:rsidR="00A85D8A" w:rsidRPr="00614B7A" w:rsidRDefault="00A85D8A" w:rsidP="00A85D8A">
      <w:pPr>
        <w:pStyle w:val="TH"/>
      </w:pPr>
      <w:r w:rsidRPr="00614B7A">
        <w:t>Table 4.2-1a: Void</w:t>
      </w:r>
    </w:p>
    <w:p w14:paraId="51A969BE" w14:textId="77777777" w:rsidR="00A85D8A" w:rsidRPr="00614B7A" w:rsidRDefault="00A85D8A" w:rsidP="00A85D8A">
      <w:pPr>
        <w:rPr>
          <w:lang w:eastAsia="zh-CN"/>
        </w:rPr>
      </w:pPr>
    </w:p>
    <w:p w14:paraId="6B4A8F3D" w14:textId="77777777" w:rsidR="00A85D8A" w:rsidRPr="00614B7A" w:rsidRDefault="00A85D8A" w:rsidP="00A85D8A">
      <w:pPr>
        <w:pStyle w:val="TH"/>
      </w:pPr>
      <w:r w:rsidRPr="00614B7A">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A85D8A" w:rsidRPr="00614B7A" w14:paraId="01707B5C" w14:textId="77777777" w:rsidTr="00BE3F9E">
        <w:trPr>
          <w:cantSplit/>
          <w:tblHeader/>
          <w:jc w:val="center"/>
        </w:trPr>
        <w:tc>
          <w:tcPr>
            <w:tcW w:w="1171" w:type="dxa"/>
            <w:tcBorders>
              <w:top w:val="single" w:sz="4" w:space="0" w:color="auto"/>
              <w:left w:val="single" w:sz="4" w:space="0" w:color="auto"/>
              <w:bottom w:val="nil"/>
              <w:right w:val="single" w:sz="4" w:space="0" w:color="auto"/>
            </w:tcBorders>
            <w:hideMark/>
          </w:tcPr>
          <w:p w14:paraId="2666029C" w14:textId="77777777" w:rsidR="00A85D8A" w:rsidRPr="00614B7A" w:rsidRDefault="00A85D8A" w:rsidP="00BE3F9E">
            <w:pPr>
              <w:pStyle w:val="TAH"/>
            </w:pPr>
            <w:r w:rsidRPr="00614B7A">
              <w:lastRenderedPageBreak/>
              <w:t>Clause</w:t>
            </w:r>
          </w:p>
        </w:tc>
        <w:tc>
          <w:tcPr>
            <w:tcW w:w="4519" w:type="dxa"/>
            <w:tcBorders>
              <w:top w:val="single" w:sz="4" w:space="0" w:color="auto"/>
              <w:left w:val="single" w:sz="4" w:space="0" w:color="auto"/>
              <w:bottom w:val="nil"/>
              <w:right w:val="single" w:sz="4" w:space="0" w:color="auto"/>
            </w:tcBorders>
            <w:hideMark/>
          </w:tcPr>
          <w:p w14:paraId="327EE06E" w14:textId="77777777" w:rsidR="00A85D8A" w:rsidRPr="00614B7A" w:rsidRDefault="00A85D8A" w:rsidP="00BE3F9E">
            <w:pPr>
              <w:pStyle w:val="TAH"/>
            </w:pPr>
            <w:r w:rsidRPr="00614B7A">
              <w:t>TC Title</w:t>
            </w:r>
          </w:p>
        </w:tc>
        <w:tc>
          <w:tcPr>
            <w:tcW w:w="850" w:type="dxa"/>
            <w:tcBorders>
              <w:top w:val="single" w:sz="4" w:space="0" w:color="auto"/>
              <w:left w:val="single" w:sz="4" w:space="0" w:color="auto"/>
              <w:bottom w:val="nil"/>
              <w:right w:val="single" w:sz="4" w:space="0" w:color="auto"/>
            </w:tcBorders>
            <w:hideMark/>
          </w:tcPr>
          <w:p w14:paraId="4874B9EC" w14:textId="77777777" w:rsidR="00A85D8A" w:rsidRPr="00614B7A" w:rsidRDefault="00A85D8A" w:rsidP="00BE3F9E">
            <w:pPr>
              <w:pStyle w:val="TAH"/>
            </w:pPr>
            <w:r w:rsidRPr="00614B7A">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410D6408" w14:textId="77777777" w:rsidR="00A85D8A" w:rsidRPr="00614B7A" w:rsidRDefault="00A85D8A" w:rsidP="00BE3F9E">
            <w:pPr>
              <w:pStyle w:val="TAH"/>
            </w:pPr>
            <w:r w:rsidRPr="00614B7A">
              <w:t>Applicability</w:t>
            </w:r>
          </w:p>
        </w:tc>
        <w:tc>
          <w:tcPr>
            <w:tcW w:w="2037" w:type="dxa"/>
            <w:tcBorders>
              <w:top w:val="single" w:sz="4" w:space="0" w:color="auto"/>
              <w:left w:val="single" w:sz="4" w:space="0" w:color="auto"/>
              <w:bottom w:val="nil"/>
              <w:right w:val="single" w:sz="4" w:space="0" w:color="auto"/>
            </w:tcBorders>
            <w:hideMark/>
          </w:tcPr>
          <w:p w14:paraId="39C363D1" w14:textId="77777777" w:rsidR="00A85D8A" w:rsidRPr="00614B7A" w:rsidRDefault="00A85D8A" w:rsidP="00BE3F9E">
            <w:pPr>
              <w:pStyle w:val="TAH"/>
            </w:pPr>
            <w:r w:rsidRPr="00614B7A">
              <w:t>Additional Information</w:t>
            </w:r>
          </w:p>
        </w:tc>
        <w:tc>
          <w:tcPr>
            <w:tcW w:w="1363" w:type="dxa"/>
            <w:tcBorders>
              <w:top w:val="single" w:sz="4" w:space="0" w:color="auto"/>
              <w:left w:val="single" w:sz="4" w:space="0" w:color="auto"/>
              <w:bottom w:val="nil"/>
              <w:right w:val="single" w:sz="4" w:space="0" w:color="auto"/>
            </w:tcBorders>
            <w:hideMark/>
          </w:tcPr>
          <w:p w14:paraId="17D92BC2" w14:textId="77777777" w:rsidR="00A85D8A" w:rsidRPr="00614B7A" w:rsidRDefault="00A85D8A" w:rsidP="00BE3F9E">
            <w:pPr>
              <w:pStyle w:val="TAH"/>
            </w:pPr>
            <w:r w:rsidRPr="00614B7A">
              <w:rPr>
                <w:lang w:eastAsia="zh-TW"/>
              </w:rPr>
              <w:t>Branch</w:t>
            </w:r>
          </w:p>
        </w:tc>
      </w:tr>
      <w:tr w:rsidR="00A85D8A" w:rsidRPr="00614B7A" w14:paraId="095A841E" w14:textId="77777777" w:rsidTr="00BE3F9E">
        <w:trPr>
          <w:cantSplit/>
          <w:tblHeader/>
          <w:jc w:val="center"/>
        </w:trPr>
        <w:tc>
          <w:tcPr>
            <w:tcW w:w="1171" w:type="dxa"/>
            <w:tcBorders>
              <w:top w:val="nil"/>
              <w:left w:val="single" w:sz="4" w:space="0" w:color="auto"/>
              <w:bottom w:val="single" w:sz="4" w:space="0" w:color="auto"/>
              <w:right w:val="single" w:sz="4" w:space="0" w:color="auto"/>
            </w:tcBorders>
          </w:tcPr>
          <w:p w14:paraId="53392FA5" w14:textId="77777777" w:rsidR="00A85D8A" w:rsidRPr="00614B7A" w:rsidRDefault="00A85D8A" w:rsidP="00BE3F9E">
            <w:pPr>
              <w:pStyle w:val="TAH"/>
            </w:pPr>
          </w:p>
        </w:tc>
        <w:tc>
          <w:tcPr>
            <w:tcW w:w="4519" w:type="dxa"/>
            <w:tcBorders>
              <w:top w:val="nil"/>
              <w:left w:val="single" w:sz="4" w:space="0" w:color="auto"/>
              <w:bottom w:val="single" w:sz="4" w:space="0" w:color="auto"/>
              <w:right w:val="single" w:sz="4" w:space="0" w:color="auto"/>
            </w:tcBorders>
          </w:tcPr>
          <w:p w14:paraId="53E5A1C3" w14:textId="77777777" w:rsidR="00A85D8A" w:rsidRPr="00614B7A" w:rsidRDefault="00A85D8A" w:rsidP="00BE3F9E">
            <w:pPr>
              <w:pStyle w:val="TAH"/>
            </w:pPr>
          </w:p>
        </w:tc>
        <w:tc>
          <w:tcPr>
            <w:tcW w:w="850" w:type="dxa"/>
            <w:tcBorders>
              <w:top w:val="nil"/>
              <w:left w:val="single" w:sz="4" w:space="0" w:color="auto"/>
              <w:bottom w:val="single" w:sz="4" w:space="0" w:color="auto"/>
              <w:right w:val="single" w:sz="4" w:space="0" w:color="auto"/>
            </w:tcBorders>
          </w:tcPr>
          <w:p w14:paraId="2B7B8C75" w14:textId="77777777" w:rsidR="00A85D8A" w:rsidRPr="00614B7A" w:rsidRDefault="00A85D8A" w:rsidP="00BE3F9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DC83D72" w14:textId="77777777" w:rsidR="00A85D8A" w:rsidRPr="00614B7A" w:rsidRDefault="00A85D8A" w:rsidP="00BE3F9E">
            <w:pPr>
              <w:pStyle w:val="TAH"/>
            </w:pPr>
            <w:r w:rsidRPr="00614B7A">
              <w:t>Condition</w:t>
            </w:r>
          </w:p>
        </w:tc>
        <w:tc>
          <w:tcPr>
            <w:tcW w:w="3236" w:type="dxa"/>
            <w:tcBorders>
              <w:top w:val="single" w:sz="4" w:space="0" w:color="auto"/>
              <w:left w:val="single" w:sz="4" w:space="0" w:color="auto"/>
              <w:bottom w:val="single" w:sz="4" w:space="0" w:color="auto"/>
              <w:right w:val="single" w:sz="4" w:space="0" w:color="auto"/>
            </w:tcBorders>
            <w:hideMark/>
          </w:tcPr>
          <w:p w14:paraId="45EA0931" w14:textId="77777777" w:rsidR="00A85D8A" w:rsidRPr="00614B7A" w:rsidRDefault="00A85D8A" w:rsidP="00BE3F9E">
            <w:pPr>
              <w:pStyle w:val="TAH"/>
            </w:pPr>
            <w:r w:rsidRPr="00614B7A">
              <w:t>Comment</w:t>
            </w:r>
          </w:p>
        </w:tc>
        <w:tc>
          <w:tcPr>
            <w:tcW w:w="2037" w:type="dxa"/>
            <w:tcBorders>
              <w:top w:val="nil"/>
              <w:left w:val="single" w:sz="4" w:space="0" w:color="auto"/>
              <w:bottom w:val="single" w:sz="4" w:space="0" w:color="auto"/>
              <w:right w:val="single" w:sz="4" w:space="0" w:color="auto"/>
            </w:tcBorders>
          </w:tcPr>
          <w:p w14:paraId="3E6F8148" w14:textId="77777777" w:rsidR="00A85D8A" w:rsidRPr="00614B7A" w:rsidRDefault="00A85D8A" w:rsidP="00BE3F9E">
            <w:pPr>
              <w:pStyle w:val="TAH"/>
            </w:pPr>
          </w:p>
        </w:tc>
        <w:tc>
          <w:tcPr>
            <w:tcW w:w="1363" w:type="dxa"/>
            <w:tcBorders>
              <w:top w:val="nil"/>
              <w:left w:val="single" w:sz="4" w:space="0" w:color="auto"/>
              <w:bottom w:val="single" w:sz="4" w:space="0" w:color="auto"/>
              <w:right w:val="single" w:sz="4" w:space="0" w:color="auto"/>
            </w:tcBorders>
          </w:tcPr>
          <w:p w14:paraId="56BF70E2" w14:textId="77777777" w:rsidR="00A85D8A" w:rsidRPr="00614B7A" w:rsidRDefault="00A85D8A" w:rsidP="00BE3F9E">
            <w:pPr>
              <w:pStyle w:val="TAH"/>
            </w:pPr>
          </w:p>
        </w:tc>
      </w:tr>
      <w:tr w:rsidR="00A85D8A" w:rsidRPr="00614B7A" w14:paraId="6880ABC5"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8B2998" w14:textId="77777777" w:rsidR="00A85D8A" w:rsidRPr="00614B7A" w:rsidRDefault="00A85D8A" w:rsidP="00BE3F9E">
            <w:pPr>
              <w:pStyle w:val="TAL"/>
              <w:rPr>
                <w:b/>
              </w:rPr>
            </w:pPr>
            <w:r w:rsidRPr="00614B7A">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C79CFD" w14:textId="77777777" w:rsidR="00A85D8A" w:rsidRPr="00614B7A" w:rsidRDefault="00A85D8A" w:rsidP="00BE3F9E">
            <w:pPr>
              <w:pStyle w:val="TAL"/>
              <w:rPr>
                <w:b/>
                <w:lang w:eastAsia="zh-CN"/>
              </w:rPr>
            </w:pPr>
            <w:r w:rsidRPr="00614B7A">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DE579F"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D45410" w14:textId="77777777" w:rsidR="00A85D8A" w:rsidRPr="00614B7A"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A9D9D6" w14:textId="77777777" w:rsidR="00A85D8A" w:rsidRPr="00614B7A"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168922" w14:textId="77777777" w:rsidR="00A85D8A" w:rsidRPr="00614B7A"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97C580" w14:textId="77777777" w:rsidR="00A85D8A" w:rsidRPr="00614B7A" w:rsidRDefault="00A85D8A" w:rsidP="00BE3F9E">
            <w:pPr>
              <w:pStyle w:val="TAL"/>
              <w:rPr>
                <w:b/>
                <w:lang w:eastAsia="zh-CN"/>
              </w:rPr>
            </w:pPr>
          </w:p>
        </w:tc>
      </w:tr>
      <w:tr w:rsidR="00A85D8A" w:rsidRPr="00614B7A" w14:paraId="6D1CBE9B"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4A9077" w14:textId="77777777" w:rsidR="00A85D8A" w:rsidRPr="00614B7A" w:rsidRDefault="00A85D8A" w:rsidP="00BE3F9E">
            <w:pPr>
              <w:pStyle w:val="TAL"/>
              <w:rPr>
                <w:b/>
              </w:rPr>
            </w:pPr>
            <w:r w:rsidRPr="00614B7A">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94EE49" w14:textId="77777777" w:rsidR="00A85D8A" w:rsidRPr="00614B7A" w:rsidRDefault="00A85D8A" w:rsidP="00BE3F9E">
            <w:pPr>
              <w:pStyle w:val="TAL"/>
              <w:rPr>
                <w:b/>
              </w:rPr>
            </w:pPr>
            <w:r w:rsidRPr="00614B7A">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86442D"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F27480" w14:textId="77777777" w:rsidR="00A85D8A" w:rsidRPr="00614B7A"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6C199B" w14:textId="77777777" w:rsidR="00A85D8A" w:rsidRPr="00614B7A"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11F379C" w14:textId="77777777" w:rsidR="00A85D8A" w:rsidRPr="00614B7A"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A52F84" w14:textId="77777777" w:rsidR="00A85D8A" w:rsidRPr="00614B7A" w:rsidRDefault="00A85D8A" w:rsidP="00BE3F9E">
            <w:pPr>
              <w:pStyle w:val="TAL"/>
              <w:rPr>
                <w:b/>
                <w:lang w:eastAsia="zh-CN"/>
              </w:rPr>
            </w:pPr>
          </w:p>
        </w:tc>
      </w:tr>
      <w:tr w:rsidR="00A85D8A" w:rsidRPr="00614B7A" w14:paraId="215B154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C9307B" w14:textId="77777777" w:rsidR="00A85D8A" w:rsidRPr="00614B7A" w:rsidRDefault="00A85D8A" w:rsidP="00BE3F9E">
            <w:pPr>
              <w:pStyle w:val="TAL"/>
              <w:rPr>
                <w:b/>
              </w:rPr>
            </w:pPr>
            <w:r w:rsidRPr="00614B7A">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558F02" w14:textId="77777777" w:rsidR="00A85D8A" w:rsidRPr="00614B7A" w:rsidRDefault="00A85D8A" w:rsidP="00BE3F9E">
            <w:pPr>
              <w:pStyle w:val="TAL"/>
              <w:rPr>
                <w:b/>
              </w:rPr>
            </w:pPr>
            <w:r w:rsidRPr="00614B7A">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5C4601"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F64BBD" w14:textId="77777777" w:rsidR="00A85D8A" w:rsidRPr="00614B7A"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C44E0D" w14:textId="77777777" w:rsidR="00A85D8A" w:rsidRPr="00614B7A"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F33200" w14:textId="77777777" w:rsidR="00A85D8A" w:rsidRPr="00614B7A"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D1E56B" w14:textId="77777777" w:rsidR="00A85D8A" w:rsidRPr="00614B7A" w:rsidRDefault="00A85D8A" w:rsidP="00BE3F9E">
            <w:pPr>
              <w:pStyle w:val="TAL"/>
              <w:rPr>
                <w:b/>
                <w:lang w:eastAsia="zh-CN"/>
              </w:rPr>
            </w:pPr>
          </w:p>
        </w:tc>
      </w:tr>
      <w:tr w:rsidR="00A85D8A" w:rsidRPr="00614B7A" w14:paraId="26F11ABB"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4C5C13" w14:textId="77777777" w:rsidR="00A85D8A" w:rsidRPr="00614B7A" w:rsidRDefault="00A85D8A" w:rsidP="00BE3F9E">
            <w:pPr>
              <w:pStyle w:val="TAL"/>
            </w:pPr>
            <w:r w:rsidRPr="00614B7A">
              <w:t>5.3.2.2.1</w:t>
            </w:r>
          </w:p>
        </w:tc>
        <w:tc>
          <w:tcPr>
            <w:tcW w:w="4519" w:type="dxa"/>
            <w:tcBorders>
              <w:top w:val="single" w:sz="4" w:space="0" w:color="auto"/>
              <w:left w:val="single" w:sz="4" w:space="0" w:color="auto"/>
              <w:bottom w:val="single" w:sz="4" w:space="0" w:color="auto"/>
              <w:right w:val="single" w:sz="4" w:space="0" w:color="auto"/>
            </w:tcBorders>
            <w:hideMark/>
          </w:tcPr>
          <w:p w14:paraId="1275147B" w14:textId="77777777" w:rsidR="00A85D8A" w:rsidRPr="00614B7A" w:rsidRDefault="00A85D8A" w:rsidP="00BE3F9E">
            <w:pPr>
              <w:pStyle w:val="TAL"/>
            </w:pPr>
            <w:r w:rsidRPr="00614B7A">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09F626A" w14:textId="77777777" w:rsidR="00A85D8A" w:rsidRPr="00614B7A" w:rsidRDefault="00A85D8A" w:rsidP="00BE3F9E">
            <w:pPr>
              <w:pStyle w:val="TAC"/>
            </w:pPr>
            <w:r w:rsidRPr="00614B7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D8F4B08" w14:textId="77777777" w:rsidR="00A85D8A" w:rsidRPr="00614B7A" w:rsidRDefault="00A85D8A" w:rsidP="00BE3F9E">
            <w:pPr>
              <w:pStyle w:val="TAL"/>
              <w:rPr>
                <w:lang w:eastAsia="zh-CN"/>
              </w:rPr>
            </w:pPr>
            <w:r w:rsidRPr="00614B7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D3E5989" w14:textId="77777777" w:rsidR="00A85D8A" w:rsidRPr="00614B7A" w:rsidRDefault="00A85D8A" w:rsidP="00BE3F9E">
            <w:pPr>
              <w:pStyle w:val="TAL"/>
              <w:rPr>
                <w:lang w:eastAsia="zh-CN"/>
              </w:rPr>
            </w:pPr>
            <w:r w:rsidRPr="00614B7A">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BFD9856" w14:textId="77777777" w:rsidR="00A85D8A" w:rsidRPr="00614B7A"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CA0497" w14:textId="77777777" w:rsidR="00A85D8A" w:rsidRPr="00614B7A" w:rsidRDefault="00A85D8A" w:rsidP="00BE3F9E">
            <w:pPr>
              <w:pStyle w:val="TAL"/>
              <w:rPr>
                <w:lang w:eastAsia="zh-CN"/>
              </w:rPr>
            </w:pPr>
            <w:r w:rsidRPr="00614B7A">
              <w:rPr>
                <w:lang w:eastAsia="zh-CN"/>
              </w:rPr>
              <w:t>2Rx</w:t>
            </w:r>
          </w:p>
          <w:p w14:paraId="131EFD89" w14:textId="77777777" w:rsidR="00A85D8A" w:rsidRPr="00614B7A" w:rsidRDefault="00A85D8A" w:rsidP="00BE3F9E">
            <w:pPr>
              <w:pStyle w:val="TAL"/>
              <w:rPr>
                <w:lang w:eastAsia="zh-CN"/>
              </w:rPr>
            </w:pPr>
            <w:r w:rsidRPr="00614B7A">
              <w:rPr>
                <w:lang w:eastAsia="zh-CN"/>
              </w:rPr>
              <w:t>4Rx</w:t>
            </w:r>
          </w:p>
        </w:tc>
      </w:tr>
      <w:tr w:rsidR="00A85D8A" w:rsidRPr="00614B7A" w14:paraId="4D2F4557"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9B46FD" w14:textId="77777777" w:rsidR="00A85D8A" w:rsidRPr="00614B7A" w:rsidRDefault="00A85D8A" w:rsidP="00BE3F9E">
            <w:pPr>
              <w:pStyle w:val="TAL"/>
            </w:pPr>
            <w:r w:rsidRPr="00614B7A">
              <w:t>5.3.2.2.2</w:t>
            </w:r>
          </w:p>
        </w:tc>
        <w:tc>
          <w:tcPr>
            <w:tcW w:w="4519" w:type="dxa"/>
            <w:tcBorders>
              <w:top w:val="single" w:sz="4" w:space="0" w:color="auto"/>
              <w:left w:val="single" w:sz="4" w:space="0" w:color="auto"/>
              <w:bottom w:val="single" w:sz="4" w:space="0" w:color="auto"/>
              <w:right w:val="single" w:sz="4" w:space="0" w:color="auto"/>
            </w:tcBorders>
            <w:hideMark/>
          </w:tcPr>
          <w:p w14:paraId="01FEFD3B" w14:textId="77777777" w:rsidR="00A85D8A" w:rsidRPr="00614B7A" w:rsidRDefault="00A85D8A" w:rsidP="00BE3F9E">
            <w:pPr>
              <w:pStyle w:val="TAL"/>
            </w:pPr>
            <w:r w:rsidRPr="00614B7A">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E455F15" w14:textId="77777777" w:rsidR="00A85D8A" w:rsidRPr="00614B7A" w:rsidRDefault="00A85D8A" w:rsidP="00BE3F9E">
            <w:pPr>
              <w:pStyle w:val="TAC"/>
            </w:pPr>
            <w:r w:rsidRPr="00614B7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65D6746" w14:textId="77777777" w:rsidR="00A85D8A" w:rsidRPr="00614B7A" w:rsidRDefault="00A85D8A" w:rsidP="00BE3F9E">
            <w:pPr>
              <w:pStyle w:val="TAL"/>
              <w:rPr>
                <w:lang w:eastAsia="zh-CN"/>
              </w:rPr>
            </w:pPr>
            <w:r w:rsidRPr="00614B7A">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384FAD37" w14:textId="77777777" w:rsidR="00A85D8A" w:rsidRPr="00614B7A" w:rsidRDefault="00A85D8A" w:rsidP="00BE3F9E">
            <w:pPr>
              <w:pStyle w:val="TAL"/>
              <w:rPr>
                <w:lang w:eastAsia="zh-CN"/>
              </w:rPr>
            </w:pPr>
            <w:r w:rsidRPr="00614B7A">
              <w:rPr>
                <w:rFonts w:eastAsia="SimSun"/>
                <w:lang w:eastAsia="zh-CN"/>
              </w:rPr>
              <w:t>UEs supporting EN-DC FR2</w:t>
            </w:r>
            <w:r w:rsidRPr="00614B7A">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63B4E714" w14:textId="77777777" w:rsidR="00A85D8A" w:rsidRPr="00614B7A"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11CAC6" w14:textId="77777777" w:rsidR="00A85D8A" w:rsidRPr="00614B7A" w:rsidRDefault="00A85D8A" w:rsidP="00BE3F9E">
            <w:pPr>
              <w:pStyle w:val="TAL"/>
              <w:rPr>
                <w:lang w:eastAsia="zh-CN"/>
              </w:rPr>
            </w:pPr>
            <w:r w:rsidRPr="00614B7A">
              <w:rPr>
                <w:lang w:eastAsia="zh-CN"/>
              </w:rPr>
              <w:t>2Rx</w:t>
            </w:r>
          </w:p>
          <w:p w14:paraId="7B9CE5F8" w14:textId="77777777" w:rsidR="00A85D8A" w:rsidRPr="00614B7A" w:rsidRDefault="00A85D8A" w:rsidP="00BE3F9E">
            <w:pPr>
              <w:pStyle w:val="TAL"/>
              <w:rPr>
                <w:lang w:eastAsia="zh-CN"/>
              </w:rPr>
            </w:pPr>
            <w:r w:rsidRPr="00614B7A">
              <w:rPr>
                <w:lang w:eastAsia="zh-CN"/>
              </w:rPr>
              <w:t>4Rx</w:t>
            </w:r>
          </w:p>
        </w:tc>
      </w:tr>
      <w:tr w:rsidR="00A85D8A" w:rsidRPr="00614B7A" w14:paraId="73DFCD15"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tcPr>
          <w:p w14:paraId="29840A53" w14:textId="77777777" w:rsidR="00A85D8A" w:rsidRPr="00614B7A" w:rsidRDefault="00A85D8A" w:rsidP="00BE3F9E">
            <w:pPr>
              <w:pStyle w:val="TAL"/>
            </w:pPr>
            <w:r w:rsidRPr="00614B7A">
              <w:t>5.3.2.2.3</w:t>
            </w:r>
          </w:p>
        </w:tc>
        <w:tc>
          <w:tcPr>
            <w:tcW w:w="4519" w:type="dxa"/>
            <w:tcBorders>
              <w:top w:val="single" w:sz="4" w:space="0" w:color="auto"/>
              <w:left w:val="single" w:sz="4" w:space="0" w:color="auto"/>
              <w:bottom w:val="single" w:sz="4" w:space="0" w:color="auto"/>
              <w:right w:val="single" w:sz="4" w:space="0" w:color="auto"/>
            </w:tcBorders>
          </w:tcPr>
          <w:p w14:paraId="498CE553" w14:textId="77777777" w:rsidR="00A85D8A" w:rsidRPr="00614B7A" w:rsidRDefault="00A85D8A" w:rsidP="00BE3F9E">
            <w:pPr>
              <w:pStyle w:val="TAL"/>
            </w:pPr>
            <w:r w:rsidRPr="00614B7A">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D466C75" w14:textId="77777777" w:rsidR="00A85D8A" w:rsidRPr="00614B7A" w:rsidRDefault="00A85D8A" w:rsidP="00BE3F9E">
            <w:pPr>
              <w:pStyle w:val="TAC"/>
              <w:rPr>
                <w:rFonts w:eastAsia="SimSun"/>
                <w:szCs w:val="18"/>
                <w:lang w:eastAsia="zh-CN"/>
              </w:rPr>
            </w:pPr>
            <w:r w:rsidRPr="00614B7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BB8D09" w14:textId="77777777" w:rsidR="00A85D8A" w:rsidRPr="00614B7A" w:rsidRDefault="00A85D8A" w:rsidP="00BE3F9E">
            <w:pPr>
              <w:pStyle w:val="TAL"/>
              <w:rPr>
                <w:rFonts w:eastAsia="SimSun"/>
                <w:szCs w:val="18"/>
                <w:lang w:eastAsia="zh-CN"/>
              </w:rPr>
            </w:pPr>
            <w:r w:rsidRPr="00614B7A">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31E6584" w14:textId="77777777" w:rsidR="00A85D8A" w:rsidRPr="00614B7A" w:rsidRDefault="00A85D8A" w:rsidP="00BE3F9E">
            <w:pPr>
              <w:pStyle w:val="TAL"/>
              <w:rPr>
                <w:rFonts w:eastAsia="SimSun"/>
                <w:lang w:eastAsia="zh-CN"/>
              </w:rPr>
            </w:pPr>
            <w:r w:rsidRPr="00614B7A">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0294B39" w14:textId="77777777" w:rsidR="00A85D8A" w:rsidRPr="00614B7A" w:rsidRDefault="00A85D8A" w:rsidP="00BE3F9E">
            <w:pPr>
              <w:pStyle w:val="TAL"/>
              <w:rPr>
                <w:rFonts w:eastAsia="SimSun"/>
                <w:szCs w:val="18"/>
                <w:lang w:eastAsia="zh-CN"/>
              </w:rPr>
            </w:pPr>
            <w:r w:rsidRPr="00614B7A">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B37B47B" w14:textId="77777777" w:rsidR="00A85D8A" w:rsidRPr="00614B7A" w:rsidRDefault="00A85D8A" w:rsidP="00BE3F9E">
            <w:pPr>
              <w:pStyle w:val="TAL"/>
            </w:pPr>
            <w:r w:rsidRPr="00614B7A">
              <w:t>2Rx</w:t>
            </w:r>
          </w:p>
          <w:p w14:paraId="1313A64E" w14:textId="77777777" w:rsidR="00A85D8A" w:rsidRPr="00614B7A" w:rsidRDefault="00A85D8A" w:rsidP="00BE3F9E">
            <w:pPr>
              <w:pStyle w:val="TAL"/>
              <w:rPr>
                <w:lang w:eastAsia="zh-CN"/>
              </w:rPr>
            </w:pPr>
            <w:r w:rsidRPr="00614B7A">
              <w:t>4Rx</w:t>
            </w:r>
          </w:p>
        </w:tc>
      </w:tr>
      <w:tr w:rsidR="00A85D8A" w:rsidRPr="00614B7A" w14:paraId="28432B16"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tcPr>
          <w:p w14:paraId="6BCB9B28" w14:textId="77777777" w:rsidR="00A85D8A" w:rsidRPr="00614B7A" w:rsidRDefault="00A85D8A" w:rsidP="00BE3F9E">
            <w:pPr>
              <w:pStyle w:val="TAL"/>
            </w:pPr>
            <w:r w:rsidRPr="00614B7A">
              <w:t>5.3.2.2.4</w:t>
            </w:r>
          </w:p>
        </w:tc>
        <w:tc>
          <w:tcPr>
            <w:tcW w:w="4519" w:type="dxa"/>
            <w:tcBorders>
              <w:top w:val="single" w:sz="4" w:space="0" w:color="auto"/>
              <w:left w:val="single" w:sz="4" w:space="0" w:color="auto"/>
              <w:bottom w:val="single" w:sz="4" w:space="0" w:color="auto"/>
              <w:right w:val="single" w:sz="4" w:space="0" w:color="auto"/>
            </w:tcBorders>
          </w:tcPr>
          <w:p w14:paraId="7D0C4989" w14:textId="77777777" w:rsidR="00A85D8A" w:rsidRPr="00614B7A" w:rsidRDefault="00A85D8A" w:rsidP="00BE3F9E">
            <w:pPr>
              <w:pStyle w:val="TAL"/>
            </w:pPr>
            <w:r w:rsidRPr="00614B7A">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B6DFE49" w14:textId="77777777" w:rsidR="00A85D8A" w:rsidRPr="00614B7A" w:rsidRDefault="00A85D8A" w:rsidP="00BE3F9E">
            <w:pPr>
              <w:pStyle w:val="TAC"/>
              <w:rPr>
                <w:rFonts w:eastAsia="SimSun"/>
                <w:szCs w:val="18"/>
                <w:lang w:eastAsia="zh-CN"/>
              </w:rPr>
            </w:pPr>
            <w:r w:rsidRPr="00614B7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C1178E" w14:textId="77777777" w:rsidR="00A85D8A" w:rsidRPr="00614B7A" w:rsidRDefault="00A85D8A" w:rsidP="00BE3F9E">
            <w:pPr>
              <w:pStyle w:val="TAL"/>
              <w:rPr>
                <w:rFonts w:eastAsia="SimSun"/>
                <w:szCs w:val="18"/>
                <w:lang w:eastAsia="zh-CN"/>
              </w:rPr>
            </w:pPr>
            <w:r w:rsidRPr="00614B7A">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BB15EAD" w14:textId="77777777" w:rsidR="00A85D8A" w:rsidRPr="00614B7A" w:rsidRDefault="00A85D8A" w:rsidP="00BE3F9E">
            <w:pPr>
              <w:pStyle w:val="TAL"/>
              <w:rPr>
                <w:rFonts w:eastAsia="SimSun"/>
                <w:lang w:eastAsia="zh-CN"/>
              </w:rPr>
            </w:pPr>
            <w:r w:rsidRPr="00614B7A">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5E8A069C" w14:textId="77777777" w:rsidR="00A85D8A" w:rsidRPr="00614B7A" w:rsidRDefault="00A85D8A" w:rsidP="00BE3F9E">
            <w:pPr>
              <w:pStyle w:val="TAL"/>
              <w:rPr>
                <w:rFonts w:eastAsia="SimSun"/>
                <w:szCs w:val="18"/>
                <w:lang w:eastAsia="zh-CN"/>
              </w:rPr>
            </w:pPr>
            <w:r w:rsidRPr="00614B7A">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02C80EF" w14:textId="77777777" w:rsidR="00A85D8A" w:rsidRPr="00614B7A" w:rsidRDefault="00A85D8A" w:rsidP="00BE3F9E">
            <w:pPr>
              <w:pStyle w:val="TAL"/>
            </w:pPr>
            <w:r w:rsidRPr="00614B7A">
              <w:t>2Rx</w:t>
            </w:r>
          </w:p>
          <w:p w14:paraId="765B5119" w14:textId="77777777" w:rsidR="00A85D8A" w:rsidRPr="00614B7A" w:rsidRDefault="00A85D8A" w:rsidP="00BE3F9E">
            <w:pPr>
              <w:pStyle w:val="TAL"/>
              <w:rPr>
                <w:lang w:eastAsia="zh-CN"/>
              </w:rPr>
            </w:pPr>
            <w:r w:rsidRPr="00614B7A">
              <w:t>4Rx</w:t>
            </w:r>
          </w:p>
        </w:tc>
      </w:tr>
      <w:tr w:rsidR="00A85D8A" w:rsidRPr="00614B7A" w14:paraId="6F498691"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D8C056" w14:textId="77777777" w:rsidR="00A85D8A" w:rsidRPr="00614B7A" w:rsidRDefault="00A85D8A" w:rsidP="00BE3F9E">
            <w:pPr>
              <w:pStyle w:val="TAL"/>
              <w:rPr>
                <w:b/>
              </w:rPr>
            </w:pPr>
            <w:r w:rsidRPr="00614B7A">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5778D0" w14:textId="77777777" w:rsidR="00A85D8A" w:rsidRPr="00614B7A" w:rsidRDefault="00A85D8A" w:rsidP="00BE3F9E">
            <w:pPr>
              <w:pStyle w:val="TAL"/>
              <w:rPr>
                <w:b/>
              </w:rPr>
            </w:pPr>
            <w:r w:rsidRPr="00614B7A">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C287AC"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DBAF99" w14:textId="77777777" w:rsidR="00A85D8A" w:rsidRPr="00614B7A"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EC3975" w14:textId="77777777" w:rsidR="00A85D8A" w:rsidRPr="00614B7A"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64EBCF" w14:textId="77777777" w:rsidR="00A85D8A" w:rsidRPr="00614B7A"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B747C8" w14:textId="77777777" w:rsidR="00A85D8A" w:rsidRPr="00614B7A" w:rsidRDefault="00A85D8A" w:rsidP="00BE3F9E">
            <w:pPr>
              <w:pStyle w:val="TAL"/>
              <w:rPr>
                <w:b/>
                <w:lang w:eastAsia="zh-CN"/>
              </w:rPr>
            </w:pPr>
          </w:p>
        </w:tc>
      </w:tr>
      <w:tr w:rsidR="00A85D8A" w:rsidRPr="00614B7A" w14:paraId="68B3BDA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BC4A62" w14:textId="77777777" w:rsidR="00A85D8A" w:rsidRPr="00614B7A" w:rsidRDefault="00A85D8A" w:rsidP="00BE3F9E">
            <w:pPr>
              <w:pStyle w:val="TAL"/>
              <w:rPr>
                <w:b/>
              </w:rPr>
            </w:pPr>
            <w:r w:rsidRPr="00614B7A">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7E7D20" w14:textId="77777777" w:rsidR="00A85D8A" w:rsidRPr="00614B7A" w:rsidRDefault="00A85D8A" w:rsidP="00BE3F9E">
            <w:pPr>
              <w:pStyle w:val="TAL"/>
              <w:rPr>
                <w:b/>
              </w:rPr>
            </w:pPr>
            <w:r w:rsidRPr="00614B7A">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930146"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A4D3AA" w14:textId="77777777" w:rsidR="00A85D8A" w:rsidRPr="00614B7A"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58F68E" w14:textId="77777777" w:rsidR="00A85D8A" w:rsidRPr="00614B7A"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F7583D" w14:textId="77777777" w:rsidR="00A85D8A" w:rsidRPr="00614B7A"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00EDE8" w14:textId="77777777" w:rsidR="00A85D8A" w:rsidRPr="00614B7A" w:rsidRDefault="00A85D8A" w:rsidP="00BE3F9E">
            <w:pPr>
              <w:pStyle w:val="TAL"/>
              <w:rPr>
                <w:b/>
                <w:lang w:eastAsia="zh-CN"/>
              </w:rPr>
            </w:pPr>
          </w:p>
        </w:tc>
      </w:tr>
      <w:tr w:rsidR="00A85D8A" w:rsidRPr="00614B7A" w14:paraId="228D06B4"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7F06AE" w14:textId="77777777" w:rsidR="00A85D8A" w:rsidRPr="00614B7A" w:rsidRDefault="00A85D8A" w:rsidP="00BE3F9E">
            <w:pPr>
              <w:pStyle w:val="TAL"/>
            </w:pPr>
            <w:r w:rsidRPr="00614B7A">
              <w:t>5.4.1.1</w:t>
            </w:r>
          </w:p>
        </w:tc>
        <w:tc>
          <w:tcPr>
            <w:tcW w:w="4519" w:type="dxa"/>
            <w:tcBorders>
              <w:top w:val="single" w:sz="4" w:space="0" w:color="auto"/>
              <w:left w:val="single" w:sz="4" w:space="0" w:color="auto"/>
              <w:bottom w:val="single" w:sz="4" w:space="0" w:color="auto"/>
              <w:right w:val="single" w:sz="4" w:space="0" w:color="auto"/>
            </w:tcBorders>
            <w:hideMark/>
          </w:tcPr>
          <w:p w14:paraId="6E3033B3" w14:textId="77777777" w:rsidR="00A85D8A" w:rsidRPr="00614B7A" w:rsidRDefault="00A85D8A" w:rsidP="00BE3F9E">
            <w:pPr>
              <w:pStyle w:val="TAL"/>
            </w:pPr>
            <w:r w:rsidRPr="00614B7A">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4A3C48D9" w14:textId="77777777" w:rsidR="00A85D8A" w:rsidRPr="00614B7A" w:rsidRDefault="00A85D8A" w:rsidP="00BE3F9E">
            <w:pPr>
              <w:pStyle w:val="TAC"/>
            </w:pPr>
            <w:r w:rsidRPr="00614B7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C37930" w14:textId="77777777" w:rsidR="00A85D8A" w:rsidRPr="00614B7A" w:rsidRDefault="00A85D8A" w:rsidP="00BE3F9E">
            <w:pPr>
              <w:pStyle w:val="TAL"/>
              <w:rPr>
                <w:lang w:eastAsia="zh-CN"/>
              </w:rPr>
            </w:pPr>
            <w:r w:rsidRPr="00614B7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70CDD70" w14:textId="77777777" w:rsidR="00A85D8A" w:rsidRPr="00614B7A" w:rsidRDefault="00A85D8A" w:rsidP="00BE3F9E">
            <w:pPr>
              <w:pStyle w:val="TAL"/>
              <w:rPr>
                <w:lang w:eastAsia="zh-CN"/>
              </w:rPr>
            </w:pPr>
            <w:r w:rsidRPr="00614B7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397D19B" w14:textId="77777777" w:rsidR="00A85D8A" w:rsidRPr="00614B7A"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50D875" w14:textId="77777777" w:rsidR="00A85D8A" w:rsidRPr="00614B7A" w:rsidRDefault="00A85D8A" w:rsidP="00BE3F9E">
            <w:pPr>
              <w:pStyle w:val="TAL"/>
              <w:rPr>
                <w:lang w:eastAsia="zh-CN"/>
              </w:rPr>
            </w:pPr>
            <w:r w:rsidRPr="00614B7A">
              <w:rPr>
                <w:lang w:eastAsia="zh-CN"/>
              </w:rPr>
              <w:t>2Rx</w:t>
            </w:r>
          </w:p>
        </w:tc>
      </w:tr>
      <w:tr w:rsidR="00A85D8A" w:rsidRPr="00614B7A" w14:paraId="335B2AD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46E728" w14:textId="77777777" w:rsidR="00A85D8A" w:rsidRPr="00614B7A" w:rsidRDefault="00A85D8A" w:rsidP="00BE3F9E">
            <w:pPr>
              <w:pStyle w:val="TAL"/>
              <w:rPr>
                <w:b/>
              </w:rPr>
            </w:pPr>
            <w:r w:rsidRPr="00614B7A">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1EB31D" w14:textId="77777777" w:rsidR="00A85D8A" w:rsidRPr="00614B7A" w:rsidRDefault="00A85D8A" w:rsidP="00BE3F9E">
            <w:pPr>
              <w:pStyle w:val="TAL"/>
              <w:rPr>
                <w:b/>
              </w:rPr>
            </w:pPr>
            <w:r w:rsidRPr="00614B7A">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CA2140"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6A5331" w14:textId="77777777" w:rsidR="00A85D8A" w:rsidRPr="00614B7A"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064874" w14:textId="77777777" w:rsidR="00A85D8A" w:rsidRPr="00614B7A"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16792E" w14:textId="77777777" w:rsidR="00A85D8A" w:rsidRPr="00614B7A"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33E167" w14:textId="77777777" w:rsidR="00A85D8A" w:rsidRPr="00614B7A" w:rsidRDefault="00A85D8A" w:rsidP="00BE3F9E">
            <w:pPr>
              <w:pStyle w:val="TAL"/>
              <w:rPr>
                <w:b/>
                <w:lang w:eastAsia="zh-CN"/>
              </w:rPr>
            </w:pPr>
          </w:p>
        </w:tc>
      </w:tr>
      <w:tr w:rsidR="00A85D8A" w:rsidRPr="00614B7A" w14:paraId="5CEF8816"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86A49D" w14:textId="77777777" w:rsidR="00A85D8A" w:rsidRPr="00614B7A" w:rsidRDefault="00A85D8A" w:rsidP="00BE3F9E">
            <w:pPr>
              <w:pStyle w:val="TAL"/>
              <w:rPr>
                <w:b/>
              </w:rPr>
            </w:pPr>
            <w:r w:rsidRPr="00614B7A">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65EB36" w14:textId="77777777" w:rsidR="00A85D8A" w:rsidRPr="00614B7A" w:rsidRDefault="00A85D8A" w:rsidP="00BE3F9E">
            <w:pPr>
              <w:pStyle w:val="TAL"/>
              <w:rPr>
                <w:b/>
              </w:rPr>
            </w:pPr>
            <w:r w:rsidRPr="00614B7A">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FD37BA"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4FD4DA" w14:textId="77777777" w:rsidR="00A85D8A" w:rsidRPr="00614B7A"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A599D1" w14:textId="77777777" w:rsidR="00A85D8A" w:rsidRPr="00614B7A"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0AD30C" w14:textId="77777777" w:rsidR="00A85D8A" w:rsidRPr="00614B7A"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4F5151" w14:textId="77777777" w:rsidR="00A85D8A" w:rsidRPr="00614B7A" w:rsidRDefault="00A85D8A" w:rsidP="00BE3F9E">
            <w:pPr>
              <w:pStyle w:val="TAL"/>
              <w:rPr>
                <w:b/>
                <w:lang w:eastAsia="zh-CN"/>
              </w:rPr>
            </w:pPr>
          </w:p>
        </w:tc>
      </w:tr>
      <w:tr w:rsidR="00A85D8A" w:rsidRPr="00614B7A" w14:paraId="29AD538B"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4490FA" w14:textId="77777777" w:rsidR="00A85D8A" w:rsidRPr="00614B7A" w:rsidRDefault="00A85D8A" w:rsidP="00BE3F9E">
            <w:pPr>
              <w:pStyle w:val="TAL"/>
            </w:pPr>
            <w:r w:rsidRPr="00614B7A">
              <w:t>5.4.3.1</w:t>
            </w:r>
          </w:p>
        </w:tc>
        <w:tc>
          <w:tcPr>
            <w:tcW w:w="4519" w:type="dxa"/>
            <w:tcBorders>
              <w:top w:val="single" w:sz="4" w:space="0" w:color="auto"/>
              <w:left w:val="single" w:sz="4" w:space="0" w:color="auto"/>
              <w:bottom w:val="single" w:sz="4" w:space="0" w:color="auto"/>
              <w:right w:val="single" w:sz="4" w:space="0" w:color="auto"/>
            </w:tcBorders>
            <w:hideMark/>
          </w:tcPr>
          <w:p w14:paraId="1D7AB09F" w14:textId="77777777" w:rsidR="00A85D8A" w:rsidRPr="00614B7A" w:rsidRDefault="00A85D8A" w:rsidP="00BE3F9E">
            <w:pPr>
              <w:pStyle w:val="TAL"/>
            </w:pPr>
            <w:r w:rsidRPr="00614B7A">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6D68986" w14:textId="77777777" w:rsidR="00A85D8A" w:rsidRPr="00614B7A" w:rsidRDefault="00A85D8A" w:rsidP="00BE3F9E">
            <w:pPr>
              <w:pStyle w:val="TAC"/>
            </w:pPr>
            <w:r w:rsidRPr="00614B7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669146" w14:textId="77777777" w:rsidR="00A85D8A" w:rsidRPr="00614B7A" w:rsidRDefault="00A85D8A" w:rsidP="00BE3F9E">
            <w:pPr>
              <w:pStyle w:val="TAL"/>
              <w:rPr>
                <w:lang w:eastAsia="zh-CN"/>
              </w:rPr>
            </w:pPr>
            <w:r w:rsidRPr="00614B7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CE02217" w14:textId="77777777" w:rsidR="00A85D8A" w:rsidRPr="00614B7A" w:rsidRDefault="00A85D8A" w:rsidP="00BE3F9E">
            <w:pPr>
              <w:pStyle w:val="TAL"/>
              <w:rPr>
                <w:lang w:eastAsia="zh-CN"/>
              </w:rPr>
            </w:pPr>
            <w:r w:rsidRPr="00614B7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D88A957" w14:textId="77777777" w:rsidR="00A85D8A" w:rsidRPr="00614B7A"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D55868" w14:textId="77777777" w:rsidR="00A85D8A" w:rsidRPr="00614B7A" w:rsidRDefault="00A85D8A" w:rsidP="00BE3F9E">
            <w:pPr>
              <w:pStyle w:val="TAL"/>
              <w:rPr>
                <w:lang w:eastAsia="zh-CN"/>
              </w:rPr>
            </w:pPr>
            <w:r w:rsidRPr="00614B7A">
              <w:rPr>
                <w:lang w:eastAsia="zh-CN"/>
              </w:rPr>
              <w:t>2Rx</w:t>
            </w:r>
          </w:p>
        </w:tc>
      </w:tr>
      <w:tr w:rsidR="00A85D8A" w:rsidRPr="00614B7A" w14:paraId="01F3C88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6AB317" w14:textId="77777777" w:rsidR="00A85D8A" w:rsidRPr="00614B7A" w:rsidRDefault="00A85D8A" w:rsidP="00BE3F9E">
            <w:pPr>
              <w:pStyle w:val="TAL"/>
              <w:rPr>
                <w:b/>
              </w:rPr>
            </w:pPr>
            <w:r w:rsidRPr="00614B7A">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657105" w14:textId="77777777" w:rsidR="00A85D8A" w:rsidRPr="00614B7A" w:rsidRDefault="00A85D8A" w:rsidP="00BE3F9E">
            <w:pPr>
              <w:pStyle w:val="TAL"/>
              <w:rPr>
                <w:b/>
              </w:rPr>
            </w:pPr>
            <w:r w:rsidRPr="00614B7A">
              <w:rPr>
                <w:b/>
              </w:rPr>
              <w:t>Signal</w:t>
            </w:r>
            <w:r w:rsidRPr="00614B7A">
              <w:rPr>
                <w:rFonts w:eastAsia="SimSun"/>
                <w:b/>
                <w:lang w:eastAsia="zh-CN"/>
              </w:rPr>
              <w:t>l</w:t>
            </w:r>
            <w:r w:rsidRPr="00614B7A">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AD8371"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98497D" w14:textId="77777777" w:rsidR="00A85D8A" w:rsidRPr="00614B7A"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48062B" w14:textId="77777777" w:rsidR="00A85D8A" w:rsidRPr="00614B7A"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217D95" w14:textId="77777777" w:rsidR="00A85D8A" w:rsidRPr="00614B7A"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DB8E6E" w14:textId="77777777" w:rsidR="00A85D8A" w:rsidRPr="00614B7A" w:rsidRDefault="00A85D8A" w:rsidP="00BE3F9E">
            <w:pPr>
              <w:pStyle w:val="TAL"/>
              <w:rPr>
                <w:b/>
                <w:lang w:eastAsia="zh-CN"/>
              </w:rPr>
            </w:pPr>
          </w:p>
        </w:tc>
      </w:tr>
      <w:tr w:rsidR="00A85D8A" w:rsidRPr="00614B7A" w14:paraId="474CB59F"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600610" w14:textId="77777777" w:rsidR="00A85D8A" w:rsidRPr="00614B7A" w:rsidRDefault="00A85D8A" w:rsidP="00BE3F9E">
            <w:pPr>
              <w:pStyle w:val="TAL"/>
              <w:rPr>
                <w:b/>
              </w:rPr>
            </w:pPr>
            <w:r w:rsidRPr="00614B7A">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D542D3" w14:textId="77777777" w:rsidR="00A85D8A" w:rsidRPr="00614B7A" w:rsidRDefault="00A85D8A" w:rsidP="00BE3F9E">
            <w:pPr>
              <w:pStyle w:val="TAL"/>
              <w:rPr>
                <w:b/>
              </w:rPr>
            </w:pPr>
            <w:r w:rsidRPr="00614B7A">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719441"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5166B1" w14:textId="77777777" w:rsidR="00A85D8A" w:rsidRPr="00614B7A"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DD6F69" w14:textId="77777777" w:rsidR="00A85D8A" w:rsidRPr="00614B7A"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080A8E" w14:textId="77777777" w:rsidR="00A85D8A" w:rsidRPr="00614B7A"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89A35A" w14:textId="77777777" w:rsidR="00A85D8A" w:rsidRPr="00614B7A" w:rsidRDefault="00A85D8A" w:rsidP="00BE3F9E">
            <w:pPr>
              <w:pStyle w:val="TAL"/>
              <w:rPr>
                <w:b/>
                <w:lang w:eastAsia="zh-CN"/>
              </w:rPr>
            </w:pPr>
          </w:p>
        </w:tc>
      </w:tr>
      <w:tr w:rsidR="00A85D8A" w:rsidRPr="00614B7A" w14:paraId="2885B70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E06D66" w14:textId="77777777" w:rsidR="00A85D8A" w:rsidRPr="00614B7A" w:rsidRDefault="00A85D8A" w:rsidP="00BE3F9E">
            <w:pPr>
              <w:pStyle w:val="TAL"/>
            </w:pPr>
            <w:r w:rsidRPr="00614B7A">
              <w:t>5.5.1.1</w:t>
            </w:r>
          </w:p>
        </w:tc>
        <w:tc>
          <w:tcPr>
            <w:tcW w:w="4519" w:type="dxa"/>
            <w:tcBorders>
              <w:top w:val="single" w:sz="4" w:space="0" w:color="auto"/>
              <w:left w:val="single" w:sz="4" w:space="0" w:color="auto"/>
              <w:bottom w:val="single" w:sz="4" w:space="0" w:color="auto"/>
              <w:right w:val="single" w:sz="4" w:space="0" w:color="auto"/>
            </w:tcBorders>
            <w:hideMark/>
          </w:tcPr>
          <w:p w14:paraId="10D1DDB1" w14:textId="77777777" w:rsidR="00A85D8A" w:rsidRPr="00614B7A" w:rsidRDefault="00A85D8A" w:rsidP="00BE3F9E">
            <w:pPr>
              <w:pStyle w:val="TAL"/>
            </w:pPr>
            <w:r w:rsidRPr="00614B7A">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E327789" w14:textId="77777777" w:rsidR="00A85D8A" w:rsidRPr="00614B7A" w:rsidRDefault="00A85D8A" w:rsidP="00BE3F9E">
            <w:pPr>
              <w:pStyle w:val="TAC"/>
            </w:pPr>
            <w:r w:rsidRPr="00614B7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120B15D" w14:textId="77777777" w:rsidR="00A85D8A" w:rsidRPr="00614B7A" w:rsidRDefault="00A85D8A" w:rsidP="00BE3F9E">
            <w:pPr>
              <w:pStyle w:val="TAL"/>
              <w:rPr>
                <w:lang w:eastAsia="zh-CN"/>
              </w:rPr>
            </w:pPr>
            <w:r w:rsidRPr="00614B7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411A85" w14:textId="77777777" w:rsidR="00A85D8A" w:rsidRPr="00614B7A" w:rsidRDefault="00A85D8A" w:rsidP="00BE3F9E">
            <w:pPr>
              <w:pStyle w:val="TAL"/>
              <w:rPr>
                <w:lang w:eastAsia="zh-CN"/>
              </w:rPr>
            </w:pPr>
            <w:r w:rsidRPr="00614B7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A34312" w14:textId="77777777" w:rsidR="00A85D8A" w:rsidRPr="00614B7A" w:rsidRDefault="00A85D8A" w:rsidP="00BE3F9E">
            <w:pPr>
              <w:pStyle w:val="TAL"/>
              <w:rPr>
                <w:rFonts w:eastAsia="SimSun"/>
                <w:szCs w:val="18"/>
                <w:lang w:eastAsia="zh-CN"/>
              </w:rPr>
            </w:pPr>
            <w:r w:rsidRPr="00614B7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C50F2F6" w14:textId="77777777" w:rsidR="00A85D8A" w:rsidRPr="00614B7A" w:rsidRDefault="00A85D8A" w:rsidP="00BE3F9E">
            <w:pPr>
              <w:pStyle w:val="TAL"/>
              <w:rPr>
                <w:lang w:eastAsia="zh-CN"/>
              </w:rPr>
            </w:pPr>
            <w:r w:rsidRPr="00614B7A">
              <w:rPr>
                <w:lang w:eastAsia="zh-CN"/>
              </w:rPr>
              <w:t>2Rx</w:t>
            </w:r>
          </w:p>
        </w:tc>
      </w:tr>
      <w:tr w:rsidR="00A85D8A" w:rsidRPr="00614B7A" w14:paraId="58C0ED4B"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CABA4B" w14:textId="77777777" w:rsidR="00A85D8A" w:rsidRPr="00614B7A" w:rsidRDefault="00A85D8A" w:rsidP="00BE3F9E">
            <w:pPr>
              <w:pStyle w:val="TAL"/>
            </w:pPr>
            <w:r w:rsidRPr="00614B7A">
              <w:t>5.5.1.2</w:t>
            </w:r>
          </w:p>
        </w:tc>
        <w:tc>
          <w:tcPr>
            <w:tcW w:w="4519" w:type="dxa"/>
            <w:tcBorders>
              <w:top w:val="single" w:sz="4" w:space="0" w:color="auto"/>
              <w:left w:val="single" w:sz="4" w:space="0" w:color="auto"/>
              <w:bottom w:val="single" w:sz="4" w:space="0" w:color="auto"/>
              <w:right w:val="single" w:sz="4" w:space="0" w:color="auto"/>
            </w:tcBorders>
            <w:hideMark/>
          </w:tcPr>
          <w:p w14:paraId="78599EAB" w14:textId="3A230220" w:rsidR="00A85D8A" w:rsidRPr="00614B7A" w:rsidRDefault="00A85D8A" w:rsidP="00BE3F9E">
            <w:pPr>
              <w:pStyle w:val="TAL"/>
            </w:pPr>
            <w:r w:rsidRPr="00614B7A">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128F4A4" w14:textId="77777777" w:rsidR="00A85D8A" w:rsidRPr="00614B7A" w:rsidRDefault="00A85D8A" w:rsidP="00BE3F9E">
            <w:pPr>
              <w:pStyle w:val="TAC"/>
            </w:pPr>
            <w:r w:rsidRPr="00614B7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B3E0E6C" w14:textId="77777777" w:rsidR="00A85D8A" w:rsidRPr="00614B7A" w:rsidRDefault="00A85D8A" w:rsidP="00BE3F9E">
            <w:pPr>
              <w:pStyle w:val="TAL"/>
              <w:rPr>
                <w:lang w:eastAsia="zh-CN"/>
              </w:rPr>
            </w:pPr>
            <w:r w:rsidRPr="00614B7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6BC0CB7" w14:textId="77777777" w:rsidR="00A85D8A" w:rsidRPr="00614B7A" w:rsidRDefault="00A85D8A" w:rsidP="00BE3F9E">
            <w:pPr>
              <w:pStyle w:val="TAL"/>
              <w:rPr>
                <w:lang w:eastAsia="zh-CN"/>
              </w:rPr>
            </w:pPr>
            <w:r w:rsidRPr="00614B7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740AD43" w14:textId="77777777" w:rsidR="00A85D8A" w:rsidRPr="00614B7A" w:rsidRDefault="00A85D8A" w:rsidP="00BE3F9E">
            <w:pPr>
              <w:pStyle w:val="TAL"/>
              <w:rPr>
                <w:rFonts w:eastAsia="SimSun"/>
                <w:szCs w:val="18"/>
                <w:lang w:eastAsia="zh-CN"/>
              </w:rPr>
            </w:pPr>
            <w:r w:rsidRPr="00614B7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743A294" w14:textId="77777777" w:rsidR="00A85D8A" w:rsidRPr="00614B7A" w:rsidRDefault="00A85D8A" w:rsidP="00BE3F9E">
            <w:pPr>
              <w:pStyle w:val="TAL"/>
              <w:rPr>
                <w:lang w:eastAsia="zh-CN"/>
              </w:rPr>
            </w:pPr>
            <w:r w:rsidRPr="00614B7A">
              <w:rPr>
                <w:lang w:eastAsia="zh-CN"/>
              </w:rPr>
              <w:t>2Rx</w:t>
            </w:r>
          </w:p>
        </w:tc>
      </w:tr>
      <w:tr w:rsidR="00A85D8A" w:rsidRPr="00614B7A" w14:paraId="5C85E1D8"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5C34CD" w14:textId="77777777" w:rsidR="00A85D8A" w:rsidRPr="00614B7A" w:rsidRDefault="00A85D8A" w:rsidP="00BE3F9E">
            <w:pPr>
              <w:pStyle w:val="TAL"/>
            </w:pPr>
            <w:r w:rsidRPr="00614B7A">
              <w:t>5.5.1.3</w:t>
            </w:r>
          </w:p>
        </w:tc>
        <w:tc>
          <w:tcPr>
            <w:tcW w:w="4519" w:type="dxa"/>
            <w:tcBorders>
              <w:top w:val="single" w:sz="4" w:space="0" w:color="auto"/>
              <w:left w:val="single" w:sz="4" w:space="0" w:color="auto"/>
              <w:bottom w:val="single" w:sz="4" w:space="0" w:color="auto"/>
              <w:right w:val="single" w:sz="4" w:space="0" w:color="auto"/>
            </w:tcBorders>
            <w:hideMark/>
          </w:tcPr>
          <w:p w14:paraId="7862A583" w14:textId="77777777" w:rsidR="00A85D8A" w:rsidRPr="00614B7A" w:rsidRDefault="00A85D8A" w:rsidP="00BE3F9E">
            <w:pPr>
              <w:pStyle w:val="TAL"/>
            </w:pPr>
            <w:r w:rsidRPr="00614B7A">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B749B55" w14:textId="77777777" w:rsidR="00A85D8A" w:rsidRPr="00614B7A" w:rsidRDefault="00A85D8A" w:rsidP="00BE3F9E">
            <w:pPr>
              <w:pStyle w:val="TAC"/>
            </w:pPr>
            <w:r w:rsidRPr="00614B7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377F8C0" w14:textId="77777777" w:rsidR="00A85D8A" w:rsidRPr="00614B7A" w:rsidRDefault="00A85D8A" w:rsidP="00BE3F9E">
            <w:pPr>
              <w:pStyle w:val="TAL"/>
              <w:rPr>
                <w:lang w:eastAsia="zh-CN"/>
              </w:rPr>
            </w:pPr>
            <w:r w:rsidRPr="00614B7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C8EB4BD" w14:textId="77777777" w:rsidR="00A85D8A" w:rsidRPr="00614B7A" w:rsidRDefault="00A85D8A" w:rsidP="00BE3F9E">
            <w:pPr>
              <w:pStyle w:val="TAL"/>
              <w:rPr>
                <w:lang w:eastAsia="zh-CN"/>
              </w:rPr>
            </w:pPr>
            <w:r w:rsidRPr="00614B7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9B8B271" w14:textId="77777777" w:rsidR="00A85D8A" w:rsidRPr="00614B7A" w:rsidRDefault="00A85D8A" w:rsidP="00BE3F9E">
            <w:pPr>
              <w:pStyle w:val="TAL"/>
              <w:rPr>
                <w:rFonts w:eastAsia="SimSun"/>
                <w:szCs w:val="18"/>
                <w:lang w:eastAsia="zh-CN"/>
              </w:rPr>
            </w:pPr>
            <w:r w:rsidRPr="00614B7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DA27595" w14:textId="77777777" w:rsidR="00A85D8A" w:rsidRPr="00614B7A" w:rsidRDefault="00A85D8A" w:rsidP="00BE3F9E">
            <w:pPr>
              <w:pStyle w:val="TAL"/>
              <w:rPr>
                <w:lang w:eastAsia="zh-CN"/>
              </w:rPr>
            </w:pPr>
            <w:r w:rsidRPr="00614B7A">
              <w:rPr>
                <w:lang w:eastAsia="zh-CN"/>
              </w:rPr>
              <w:t>2Rx</w:t>
            </w:r>
          </w:p>
        </w:tc>
      </w:tr>
      <w:tr w:rsidR="00A85D8A" w:rsidRPr="00614B7A" w14:paraId="7A7BE8F6"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35FA1B" w14:textId="77777777" w:rsidR="00A85D8A" w:rsidRPr="00614B7A" w:rsidRDefault="00A85D8A" w:rsidP="00BE3F9E">
            <w:pPr>
              <w:pStyle w:val="TAL"/>
            </w:pPr>
            <w:r w:rsidRPr="00614B7A">
              <w:t>5.5.1.4</w:t>
            </w:r>
          </w:p>
        </w:tc>
        <w:tc>
          <w:tcPr>
            <w:tcW w:w="4519" w:type="dxa"/>
            <w:tcBorders>
              <w:top w:val="single" w:sz="4" w:space="0" w:color="auto"/>
              <w:left w:val="single" w:sz="4" w:space="0" w:color="auto"/>
              <w:bottom w:val="single" w:sz="4" w:space="0" w:color="auto"/>
              <w:right w:val="single" w:sz="4" w:space="0" w:color="auto"/>
            </w:tcBorders>
            <w:hideMark/>
          </w:tcPr>
          <w:p w14:paraId="0CC8A119" w14:textId="77777777" w:rsidR="00A85D8A" w:rsidRPr="00614B7A" w:rsidRDefault="00A85D8A" w:rsidP="00BE3F9E">
            <w:pPr>
              <w:pStyle w:val="TAL"/>
            </w:pPr>
            <w:r w:rsidRPr="00614B7A">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7D8F3E8" w14:textId="77777777" w:rsidR="00A85D8A" w:rsidRPr="00614B7A" w:rsidRDefault="00A85D8A" w:rsidP="00BE3F9E">
            <w:pPr>
              <w:pStyle w:val="TAC"/>
            </w:pPr>
            <w:r w:rsidRPr="00614B7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11CB1F" w14:textId="77777777" w:rsidR="00A85D8A" w:rsidRPr="00614B7A" w:rsidRDefault="00A85D8A" w:rsidP="00BE3F9E">
            <w:pPr>
              <w:pStyle w:val="TAL"/>
              <w:rPr>
                <w:lang w:eastAsia="zh-CN"/>
              </w:rPr>
            </w:pPr>
            <w:r w:rsidRPr="00614B7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AAA34D0" w14:textId="77777777" w:rsidR="00A85D8A" w:rsidRPr="00614B7A" w:rsidRDefault="00A85D8A" w:rsidP="00BE3F9E">
            <w:pPr>
              <w:pStyle w:val="TAL"/>
              <w:rPr>
                <w:lang w:eastAsia="zh-CN"/>
              </w:rPr>
            </w:pPr>
            <w:r w:rsidRPr="00614B7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EB8CD27" w14:textId="77777777" w:rsidR="00A85D8A" w:rsidRPr="00614B7A" w:rsidRDefault="00A85D8A" w:rsidP="00BE3F9E">
            <w:pPr>
              <w:pStyle w:val="TAL"/>
              <w:rPr>
                <w:rFonts w:eastAsia="SimSun"/>
                <w:szCs w:val="18"/>
                <w:lang w:eastAsia="zh-CN"/>
              </w:rPr>
            </w:pPr>
            <w:r w:rsidRPr="00614B7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2A336D8" w14:textId="77777777" w:rsidR="00A85D8A" w:rsidRPr="00614B7A" w:rsidRDefault="00A85D8A" w:rsidP="00BE3F9E">
            <w:pPr>
              <w:pStyle w:val="TAL"/>
              <w:rPr>
                <w:lang w:eastAsia="zh-CN"/>
              </w:rPr>
            </w:pPr>
            <w:r w:rsidRPr="00614B7A">
              <w:rPr>
                <w:lang w:eastAsia="zh-CN"/>
              </w:rPr>
              <w:t>2Rx</w:t>
            </w:r>
          </w:p>
        </w:tc>
      </w:tr>
      <w:tr w:rsidR="00A85D8A" w:rsidRPr="00614B7A" w14:paraId="7B0CBAD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A5262A" w14:textId="77777777" w:rsidR="00A85D8A" w:rsidRPr="00614B7A" w:rsidRDefault="00A85D8A" w:rsidP="00BE3F9E">
            <w:pPr>
              <w:pStyle w:val="TAL"/>
            </w:pPr>
            <w:r w:rsidRPr="00614B7A">
              <w:t>5.5.1.5</w:t>
            </w:r>
          </w:p>
        </w:tc>
        <w:tc>
          <w:tcPr>
            <w:tcW w:w="4519" w:type="dxa"/>
            <w:tcBorders>
              <w:top w:val="single" w:sz="4" w:space="0" w:color="auto"/>
              <w:left w:val="single" w:sz="4" w:space="0" w:color="auto"/>
              <w:bottom w:val="single" w:sz="4" w:space="0" w:color="auto"/>
              <w:right w:val="single" w:sz="4" w:space="0" w:color="auto"/>
            </w:tcBorders>
            <w:hideMark/>
          </w:tcPr>
          <w:p w14:paraId="20B622C1" w14:textId="77777777" w:rsidR="00A85D8A" w:rsidRPr="00614B7A" w:rsidRDefault="00A85D8A" w:rsidP="00BE3F9E">
            <w:pPr>
              <w:pStyle w:val="TAL"/>
            </w:pPr>
            <w:r w:rsidRPr="00614B7A">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6600595" w14:textId="77777777" w:rsidR="00A85D8A" w:rsidRPr="00614B7A" w:rsidRDefault="00A85D8A" w:rsidP="00BE3F9E">
            <w:pPr>
              <w:pStyle w:val="TAC"/>
            </w:pPr>
            <w:r w:rsidRPr="00614B7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C2D2D6" w14:textId="77777777" w:rsidR="00A85D8A" w:rsidRPr="00614B7A" w:rsidRDefault="00A85D8A" w:rsidP="00BE3F9E">
            <w:pPr>
              <w:pStyle w:val="TAL"/>
              <w:rPr>
                <w:lang w:eastAsia="zh-CN"/>
              </w:rPr>
            </w:pPr>
            <w:r w:rsidRPr="00614B7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1F2DF0" w14:textId="77777777" w:rsidR="00A85D8A" w:rsidRPr="00614B7A" w:rsidRDefault="00A85D8A" w:rsidP="00BE3F9E">
            <w:pPr>
              <w:pStyle w:val="TAL"/>
              <w:rPr>
                <w:lang w:eastAsia="zh-CN"/>
              </w:rPr>
            </w:pPr>
            <w:r w:rsidRPr="00614B7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C3233FE" w14:textId="77777777" w:rsidR="00A85D8A" w:rsidRPr="00614B7A" w:rsidRDefault="00A85D8A" w:rsidP="00BE3F9E">
            <w:pPr>
              <w:pStyle w:val="TAL"/>
              <w:rPr>
                <w:rFonts w:eastAsia="SimSun"/>
                <w:szCs w:val="18"/>
                <w:lang w:eastAsia="zh-CN"/>
              </w:rPr>
            </w:pPr>
            <w:r w:rsidRPr="00614B7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D016F04" w14:textId="77777777" w:rsidR="00A85D8A" w:rsidRPr="00614B7A" w:rsidRDefault="00A85D8A" w:rsidP="00BE3F9E">
            <w:pPr>
              <w:pStyle w:val="TAL"/>
              <w:rPr>
                <w:lang w:eastAsia="zh-CN"/>
              </w:rPr>
            </w:pPr>
            <w:r w:rsidRPr="00614B7A">
              <w:rPr>
                <w:lang w:eastAsia="zh-CN"/>
              </w:rPr>
              <w:t>2Rx</w:t>
            </w:r>
          </w:p>
        </w:tc>
      </w:tr>
      <w:tr w:rsidR="00A85D8A" w:rsidRPr="00614B7A" w14:paraId="09052AAF"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6830B5" w14:textId="77777777" w:rsidR="00A85D8A" w:rsidRPr="00614B7A" w:rsidRDefault="00A85D8A" w:rsidP="00BE3F9E">
            <w:pPr>
              <w:pStyle w:val="TAL"/>
            </w:pPr>
            <w:r w:rsidRPr="00614B7A">
              <w:t>5.5.1.6</w:t>
            </w:r>
          </w:p>
        </w:tc>
        <w:tc>
          <w:tcPr>
            <w:tcW w:w="4519" w:type="dxa"/>
            <w:tcBorders>
              <w:top w:val="single" w:sz="4" w:space="0" w:color="auto"/>
              <w:left w:val="single" w:sz="4" w:space="0" w:color="auto"/>
              <w:bottom w:val="single" w:sz="4" w:space="0" w:color="auto"/>
              <w:right w:val="single" w:sz="4" w:space="0" w:color="auto"/>
            </w:tcBorders>
            <w:hideMark/>
          </w:tcPr>
          <w:p w14:paraId="62215390" w14:textId="77777777" w:rsidR="00A85D8A" w:rsidRPr="00614B7A" w:rsidRDefault="00A85D8A" w:rsidP="00BE3F9E">
            <w:pPr>
              <w:pStyle w:val="TAL"/>
            </w:pPr>
            <w:r w:rsidRPr="00614B7A">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38FA3EA" w14:textId="77777777" w:rsidR="00A85D8A" w:rsidRPr="00614B7A" w:rsidRDefault="00A85D8A" w:rsidP="00BE3F9E">
            <w:pPr>
              <w:pStyle w:val="TAC"/>
            </w:pPr>
            <w:r w:rsidRPr="00614B7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90115D" w14:textId="77777777" w:rsidR="00A85D8A" w:rsidRPr="00614B7A" w:rsidRDefault="00A85D8A" w:rsidP="00BE3F9E">
            <w:pPr>
              <w:pStyle w:val="TAL"/>
              <w:rPr>
                <w:lang w:eastAsia="zh-CN"/>
              </w:rPr>
            </w:pPr>
            <w:r w:rsidRPr="00614B7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9F6EFF5" w14:textId="77777777" w:rsidR="00A85D8A" w:rsidRPr="00614B7A" w:rsidRDefault="00A85D8A" w:rsidP="00BE3F9E">
            <w:pPr>
              <w:pStyle w:val="TAL"/>
              <w:rPr>
                <w:lang w:eastAsia="zh-CN"/>
              </w:rPr>
            </w:pPr>
            <w:r w:rsidRPr="00614B7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160554E" w14:textId="77777777" w:rsidR="00A85D8A" w:rsidRPr="00614B7A" w:rsidRDefault="00A85D8A" w:rsidP="00BE3F9E">
            <w:pPr>
              <w:pStyle w:val="TAL"/>
              <w:rPr>
                <w:rFonts w:eastAsia="SimSun"/>
                <w:szCs w:val="18"/>
                <w:lang w:eastAsia="zh-CN"/>
              </w:rPr>
            </w:pPr>
            <w:r w:rsidRPr="00614B7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7B5803A" w14:textId="77777777" w:rsidR="00A85D8A" w:rsidRPr="00614B7A" w:rsidRDefault="00A85D8A" w:rsidP="00BE3F9E">
            <w:pPr>
              <w:pStyle w:val="TAL"/>
              <w:rPr>
                <w:lang w:eastAsia="zh-CN"/>
              </w:rPr>
            </w:pPr>
            <w:r w:rsidRPr="00614B7A">
              <w:rPr>
                <w:lang w:eastAsia="zh-CN"/>
              </w:rPr>
              <w:t>2Rx</w:t>
            </w:r>
          </w:p>
        </w:tc>
      </w:tr>
      <w:tr w:rsidR="00A85D8A" w:rsidRPr="00614B7A" w14:paraId="08FC3768"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43278F" w14:textId="77777777" w:rsidR="00A85D8A" w:rsidRPr="00614B7A" w:rsidRDefault="00A85D8A" w:rsidP="00BE3F9E">
            <w:pPr>
              <w:pStyle w:val="TAL"/>
            </w:pPr>
            <w:r w:rsidRPr="00614B7A">
              <w:t>5.5.1.7</w:t>
            </w:r>
          </w:p>
        </w:tc>
        <w:tc>
          <w:tcPr>
            <w:tcW w:w="4519" w:type="dxa"/>
            <w:tcBorders>
              <w:top w:val="single" w:sz="4" w:space="0" w:color="auto"/>
              <w:left w:val="single" w:sz="4" w:space="0" w:color="auto"/>
              <w:bottom w:val="single" w:sz="4" w:space="0" w:color="auto"/>
              <w:right w:val="single" w:sz="4" w:space="0" w:color="auto"/>
            </w:tcBorders>
            <w:hideMark/>
          </w:tcPr>
          <w:p w14:paraId="79516453" w14:textId="77777777" w:rsidR="00A85D8A" w:rsidRPr="00614B7A" w:rsidRDefault="00A85D8A" w:rsidP="00BE3F9E">
            <w:pPr>
              <w:pStyle w:val="TAL"/>
            </w:pPr>
            <w:r w:rsidRPr="00614B7A">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282BA04" w14:textId="77777777" w:rsidR="00A85D8A" w:rsidRPr="00614B7A" w:rsidRDefault="00A85D8A" w:rsidP="00BE3F9E">
            <w:pPr>
              <w:pStyle w:val="TAC"/>
            </w:pPr>
            <w:r w:rsidRPr="00614B7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26FAA7" w14:textId="77777777" w:rsidR="00A85D8A" w:rsidRPr="00614B7A" w:rsidRDefault="00A85D8A" w:rsidP="00BE3F9E">
            <w:pPr>
              <w:pStyle w:val="TAL"/>
              <w:rPr>
                <w:lang w:eastAsia="zh-CN"/>
              </w:rPr>
            </w:pPr>
            <w:r w:rsidRPr="00614B7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6AB248" w14:textId="77777777" w:rsidR="00A85D8A" w:rsidRPr="00614B7A" w:rsidRDefault="00A85D8A" w:rsidP="00BE3F9E">
            <w:pPr>
              <w:pStyle w:val="TAL"/>
              <w:rPr>
                <w:lang w:eastAsia="zh-CN"/>
              </w:rPr>
            </w:pPr>
            <w:r w:rsidRPr="00614B7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E46574A" w14:textId="77777777" w:rsidR="00A85D8A" w:rsidRPr="00614B7A" w:rsidRDefault="00A85D8A" w:rsidP="00BE3F9E">
            <w:pPr>
              <w:pStyle w:val="TAL"/>
              <w:rPr>
                <w:rFonts w:eastAsia="SimSun"/>
                <w:szCs w:val="18"/>
                <w:lang w:eastAsia="zh-CN"/>
              </w:rPr>
            </w:pPr>
            <w:r w:rsidRPr="00614B7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B8F7159" w14:textId="77777777" w:rsidR="00A85D8A" w:rsidRPr="00614B7A" w:rsidRDefault="00A85D8A" w:rsidP="00BE3F9E">
            <w:pPr>
              <w:pStyle w:val="TAL"/>
              <w:rPr>
                <w:lang w:eastAsia="zh-CN"/>
              </w:rPr>
            </w:pPr>
            <w:r w:rsidRPr="00614B7A">
              <w:rPr>
                <w:lang w:eastAsia="zh-CN"/>
              </w:rPr>
              <w:t>2Rx</w:t>
            </w:r>
          </w:p>
        </w:tc>
      </w:tr>
      <w:tr w:rsidR="00A85D8A" w:rsidRPr="00614B7A" w14:paraId="3346160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E63C9D" w14:textId="77777777" w:rsidR="00A85D8A" w:rsidRPr="00614B7A" w:rsidRDefault="00A85D8A" w:rsidP="00BE3F9E">
            <w:pPr>
              <w:pStyle w:val="TAL"/>
            </w:pPr>
            <w:r w:rsidRPr="00614B7A">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71B036D6" w14:textId="77777777" w:rsidR="00A85D8A" w:rsidRPr="00614B7A" w:rsidRDefault="00A85D8A" w:rsidP="00BE3F9E">
            <w:pPr>
              <w:pStyle w:val="TAL"/>
            </w:pPr>
            <w:r w:rsidRPr="00614B7A">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034ADDA" w14:textId="77777777" w:rsidR="00A85D8A" w:rsidRPr="00614B7A" w:rsidRDefault="00A85D8A" w:rsidP="00BE3F9E">
            <w:pPr>
              <w:pStyle w:val="TAC"/>
            </w:pPr>
            <w:r w:rsidRPr="00614B7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FE2C48" w14:textId="77777777" w:rsidR="00A85D8A" w:rsidRPr="00614B7A" w:rsidRDefault="00A85D8A" w:rsidP="00BE3F9E">
            <w:pPr>
              <w:pStyle w:val="TAL"/>
              <w:rPr>
                <w:lang w:eastAsia="zh-CN"/>
              </w:rPr>
            </w:pPr>
            <w:r w:rsidRPr="00614B7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F5A6D0" w14:textId="77777777" w:rsidR="00A85D8A" w:rsidRPr="00614B7A" w:rsidRDefault="00A85D8A" w:rsidP="00BE3F9E">
            <w:pPr>
              <w:pStyle w:val="TAL"/>
              <w:rPr>
                <w:lang w:eastAsia="zh-CN"/>
              </w:rPr>
            </w:pPr>
            <w:r w:rsidRPr="00614B7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F0D5F8A" w14:textId="77777777" w:rsidR="00A85D8A" w:rsidRPr="00614B7A" w:rsidRDefault="00A85D8A" w:rsidP="00BE3F9E">
            <w:pPr>
              <w:pStyle w:val="TAL"/>
              <w:rPr>
                <w:rFonts w:eastAsia="SimSun"/>
                <w:szCs w:val="18"/>
                <w:lang w:eastAsia="zh-CN"/>
              </w:rPr>
            </w:pPr>
            <w:r w:rsidRPr="00614B7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F171323" w14:textId="77777777" w:rsidR="00A85D8A" w:rsidRPr="00614B7A" w:rsidRDefault="00A85D8A" w:rsidP="00BE3F9E">
            <w:pPr>
              <w:pStyle w:val="TAL"/>
              <w:rPr>
                <w:lang w:eastAsia="zh-CN"/>
              </w:rPr>
            </w:pPr>
            <w:r w:rsidRPr="00614B7A">
              <w:rPr>
                <w:lang w:eastAsia="zh-CN"/>
              </w:rPr>
              <w:t>2Rx</w:t>
            </w:r>
          </w:p>
        </w:tc>
      </w:tr>
      <w:tr w:rsidR="00A85D8A" w:rsidRPr="00614B7A" w14:paraId="259C1C85"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C81589" w14:textId="77777777" w:rsidR="00A85D8A" w:rsidRPr="00614B7A" w:rsidRDefault="00A85D8A" w:rsidP="00BE3F9E">
            <w:pPr>
              <w:pStyle w:val="TAL"/>
            </w:pPr>
            <w:r w:rsidRPr="00614B7A">
              <w:t>5.5.1.9</w:t>
            </w:r>
          </w:p>
        </w:tc>
        <w:tc>
          <w:tcPr>
            <w:tcW w:w="4519" w:type="dxa"/>
            <w:tcBorders>
              <w:top w:val="single" w:sz="4" w:space="0" w:color="auto"/>
              <w:left w:val="single" w:sz="4" w:space="0" w:color="auto"/>
              <w:bottom w:val="single" w:sz="4" w:space="0" w:color="auto"/>
              <w:right w:val="single" w:sz="4" w:space="0" w:color="auto"/>
            </w:tcBorders>
            <w:hideMark/>
          </w:tcPr>
          <w:p w14:paraId="70EF006F" w14:textId="77777777" w:rsidR="00A85D8A" w:rsidRPr="00614B7A" w:rsidRDefault="00A85D8A" w:rsidP="00BE3F9E">
            <w:pPr>
              <w:pStyle w:val="TAL"/>
            </w:pPr>
            <w:r w:rsidRPr="00614B7A">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BF09019" w14:textId="77777777" w:rsidR="00A85D8A" w:rsidRPr="00614B7A" w:rsidRDefault="00A85D8A" w:rsidP="00BE3F9E">
            <w:pPr>
              <w:pStyle w:val="TAC"/>
            </w:pPr>
            <w:r w:rsidRPr="00614B7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D4C69A" w14:textId="77777777" w:rsidR="00A85D8A" w:rsidRPr="00614B7A" w:rsidRDefault="00A85D8A" w:rsidP="00BE3F9E">
            <w:pPr>
              <w:pStyle w:val="TAL"/>
              <w:rPr>
                <w:lang w:eastAsia="zh-CN"/>
              </w:rPr>
            </w:pPr>
            <w:r w:rsidRPr="00614B7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BD3F2A3" w14:textId="77777777" w:rsidR="00A85D8A" w:rsidRPr="00614B7A" w:rsidRDefault="00A85D8A" w:rsidP="00BE3F9E">
            <w:pPr>
              <w:pStyle w:val="TAL"/>
              <w:rPr>
                <w:lang w:eastAsia="zh-CN"/>
              </w:rPr>
            </w:pPr>
            <w:r w:rsidRPr="00614B7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D10383F" w14:textId="77777777" w:rsidR="00A85D8A" w:rsidRPr="00614B7A" w:rsidRDefault="00A85D8A" w:rsidP="00BE3F9E">
            <w:pPr>
              <w:pStyle w:val="TAL"/>
              <w:rPr>
                <w:rFonts w:eastAsia="SimSun"/>
                <w:szCs w:val="18"/>
                <w:lang w:eastAsia="zh-CN"/>
              </w:rPr>
            </w:pPr>
            <w:r w:rsidRPr="00614B7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24AAB58" w14:textId="77777777" w:rsidR="00A85D8A" w:rsidRPr="00614B7A" w:rsidRDefault="00A85D8A" w:rsidP="00BE3F9E">
            <w:pPr>
              <w:pStyle w:val="TAL"/>
              <w:rPr>
                <w:lang w:eastAsia="zh-CN"/>
              </w:rPr>
            </w:pPr>
            <w:r w:rsidRPr="00614B7A">
              <w:rPr>
                <w:lang w:eastAsia="zh-CN"/>
              </w:rPr>
              <w:t>2Rx</w:t>
            </w:r>
          </w:p>
        </w:tc>
      </w:tr>
      <w:tr w:rsidR="00A85D8A" w:rsidRPr="00614B7A" w14:paraId="4C29FA30"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FEF414" w14:textId="77777777" w:rsidR="00A85D8A" w:rsidRPr="00614B7A" w:rsidRDefault="00A85D8A" w:rsidP="00BE3F9E">
            <w:pPr>
              <w:pStyle w:val="TAL"/>
              <w:rPr>
                <w:b/>
              </w:rPr>
            </w:pPr>
            <w:r w:rsidRPr="00614B7A">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E69454" w14:textId="77777777" w:rsidR="00A85D8A" w:rsidRPr="00614B7A" w:rsidRDefault="00A85D8A" w:rsidP="00BE3F9E">
            <w:pPr>
              <w:pStyle w:val="TAL"/>
              <w:rPr>
                <w:b/>
              </w:rPr>
            </w:pPr>
            <w:r w:rsidRPr="00614B7A">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D55E77"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95D020" w14:textId="77777777" w:rsidR="00A85D8A" w:rsidRPr="00614B7A"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5E2DBF" w14:textId="77777777" w:rsidR="00A85D8A" w:rsidRPr="00614B7A"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0DD538" w14:textId="77777777" w:rsidR="00A85D8A" w:rsidRPr="00614B7A"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B9C792" w14:textId="77777777" w:rsidR="00A85D8A" w:rsidRPr="00614B7A" w:rsidRDefault="00A85D8A" w:rsidP="00BE3F9E">
            <w:pPr>
              <w:pStyle w:val="TAL"/>
              <w:rPr>
                <w:b/>
                <w:lang w:eastAsia="zh-CN"/>
              </w:rPr>
            </w:pPr>
          </w:p>
        </w:tc>
      </w:tr>
      <w:tr w:rsidR="00A85D8A" w:rsidRPr="00614B7A" w14:paraId="1F7267D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6FEE97" w14:textId="77777777" w:rsidR="00A85D8A" w:rsidRPr="00614B7A" w:rsidRDefault="00A85D8A" w:rsidP="00BE3F9E">
            <w:pPr>
              <w:pStyle w:val="TAL"/>
              <w:rPr>
                <w:bCs/>
              </w:rPr>
            </w:pPr>
            <w:r w:rsidRPr="00614B7A">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3E20C097" w14:textId="77777777" w:rsidR="00A85D8A" w:rsidRPr="00614B7A" w:rsidRDefault="00A85D8A" w:rsidP="00BE3F9E">
            <w:pPr>
              <w:pStyle w:val="TAL"/>
            </w:pPr>
            <w:r w:rsidRPr="00614B7A">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989415E" w14:textId="77777777" w:rsidR="00A85D8A" w:rsidRPr="00614B7A" w:rsidRDefault="00A85D8A" w:rsidP="00BE3F9E">
            <w:pPr>
              <w:pStyle w:val="TAC"/>
            </w:pPr>
            <w:r w:rsidRPr="00614B7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19D704A" w14:textId="77777777" w:rsidR="00A85D8A" w:rsidRPr="00614B7A" w:rsidRDefault="00A85D8A" w:rsidP="00BE3F9E">
            <w:pPr>
              <w:pStyle w:val="TAL"/>
            </w:pPr>
            <w:r w:rsidRPr="00614B7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E9A91D" w14:textId="77777777" w:rsidR="00A85D8A" w:rsidRPr="00614B7A" w:rsidRDefault="00A85D8A" w:rsidP="00BE3F9E">
            <w:pPr>
              <w:pStyle w:val="TAL"/>
            </w:pPr>
            <w:r w:rsidRPr="00614B7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2099C79" w14:textId="77777777" w:rsidR="00A85D8A" w:rsidRPr="00614B7A" w:rsidRDefault="00A85D8A" w:rsidP="00BE3F9E">
            <w:pPr>
              <w:pStyle w:val="TAL"/>
              <w:rPr>
                <w:rFonts w:eastAsia="SimSun"/>
                <w:szCs w:val="18"/>
                <w:lang w:eastAsia="zh-CN"/>
              </w:rPr>
            </w:pPr>
            <w:r w:rsidRPr="00614B7A">
              <w:t>NOTE 1</w:t>
            </w:r>
          </w:p>
        </w:tc>
        <w:tc>
          <w:tcPr>
            <w:tcW w:w="1363" w:type="dxa"/>
            <w:tcBorders>
              <w:top w:val="single" w:sz="4" w:space="0" w:color="auto"/>
              <w:left w:val="single" w:sz="4" w:space="0" w:color="auto"/>
              <w:bottom w:val="single" w:sz="4" w:space="0" w:color="auto"/>
              <w:right w:val="single" w:sz="4" w:space="0" w:color="auto"/>
            </w:tcBorders>
            <w:hideMark/>
          </w:tcPr>
          <w:p w14:paraId="45C486C1" w14:textId="77777777" w:rsidR="00A85D8A" w:rsidRPr="00614B7A" w:rsidRDefault="00A85D8A" w:rsidP="00BE3F9E">
            <w:pPr>
              <w:pStyle w:val="TAL"/>
            </w:pPr>
            <w:r w:rsidRPr="00614B7A">
              <w:rPr>
                <w:lang w:eastAsia="zh-CN"/>
              </w:rPr>
              <w:t>2Rx</w:t>
            </w:r>
          </w:p>
        </w:tc>
      </w:tr>
      <w:tr w:rsidR="00A85D8A" w:rsidRPr="00614B7A" w14:paraId="49D2C761"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059545" w14:textId="77777777" w:rsidR="00A85D8A" w:rsidRPr="00614B7A" w:rsidRDefault="00A85D8A" w:rsidP="00BE3F9E">
            <w:pPr>
              <w:pStyle w:val="TAL"/>
              <w:rPr>
                <w:bCs/>
              </w:rPr>
            </w:pPr>
            <w:r w:rsidRPr="00614B7A">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083C3177" w14:textId="77777777" w:rsidR="00A85D8A" w:rsidRPr="00614B7A" w:rsidRDefault="00A85D8A" w:rsidP="00BE3F9E">
            <w:pPr>
              <w:pStyle w:val="TAL"/>
            </w:pPr>
            <w:r w:rsidRPr="00614B7A">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8425AF5" w14:textId="77777777" w:rsidR="00A85D8A" w:rsidRPr="00614B7A" w:rsidRDefault="00A85D8A" w:rsidP="00BE3F9E">
            <w:pPr>
              <w:pStyle w:val="TAC"/>
            </w:pPr>
            <w:r w:rsidRPr="00614B7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4A8205D" w14:textId="77777777" w:rsidR="00A85D8A" w:rsidRPr="00614B7A" w:rsidRDefault="00A85D8A" w:rsidP="00BE3F9E">
            <w:pPr>
              <w:pStyle w:val="TAL"/>
            </w:pPr>
            <w:r w:rsidRPr="00614B7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0EE89A5" w14:textId="77777777" w:rsidR="00A85D8A" w:rsidRPr="00614B7A" w:rsidRDefault="00A85D8A" w:rsidP="00BE3F9E">
            <w:pPr>
              <w:pStyle w:val="TAL"/>
            </w:pPr>
            <w:r w:rsidRPr="00614B7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236D9D" w14:textId="77777777" w:rsidR="00A85D8A" w:rsidRPr="00614B7A" w:rsidRDefault="00A85D8A" w:rsidP="00BE3F9E">
            <w:pPr>
              <w:pStyle w:val="TAL"/>
              <w:rPr>
                <w:rFonts w:eastAsia="SimSun"/>
                <w:szCs w:val="18"/>
                <w:lang w:eastAsia="zh-CN"/>
              </w:rPr>
            </w:pPr>
            <w:r w:rsidRPr="00614B7A">
              <w:t>NOTE 1</w:t>
            </w:r>
          </w:p>
        </w:tc>
        <w:tc>
          <w:tcPr>
            <w:tcW w:w="1363" w:type="dxa"/>
            <w:tcBorders>
              <w:top w:val="single" w:sz="4" w:space="0" w:color="auto"/>
              <w:left w:val="single" w:sz="4" w:space="0" w:color="auto"/>
              <w:bottom w:val="single" w:sz="4" w:space="0" w:color="auto"/>
              <w:right w:val="single" w:sz="4" w:space="0" w:color="auto"/>
            </w:tcBorders>
            <w:hideMark/>
          </w:tcPr>
          <w:p w14:paraId="0C30DE74" w14:textId="77777777" w:rsidR="00A85D8A" w:rsidRPr="00614B7A" w:rsidRDefault="00A85D8A" w:rsidP="00BE3F9E">
            <w:pPr>
              <w:pStyle w:val="TAL"/>
            </w:pPr>
            <w:r w:rsidRPr="00614B7A">
              <w:rPr>
                <w:lang w:eastAsia="zh-CN"/>
              </w:rPr>
              <w:t>2Rx</w:t>
            </w:r>
          </w:p>
        </w:tc>
      </w:tr>
      <w:tr w:rsidR="00A85D8A" w:rsidRPr="00614B7A" w14:paraId="76C70CA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37B9C4" w14:textId="77777777" w:rsidR="00A85D8A" w:rsidRPr="00614B7A" w:rsidRDefault="00A85D8A" w:rsidP="00BE3F9E">
            <w:pPr>
              <w:pStyle w:val="TAL"/>
              <w:rPr>
                <w:bCs/>
              </w:rPr>
            </w:pPr>
            <w:r w:rsidRPr="00614B7A">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12DE72C4" w14:textId="77777777" w:rsidR="00A85D8A" w:rsidRPr="00614B7A" w:rsidRDefault="00A85D8A" w:rsidP="00BE3F9E">
            <w:pPr>
              <w:pStyle w:val="TAL"/>
            </w:pPr>
            <w:r w:rsidRPr="00614B7A">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AE58584" w14:textId="77777777" w:rsidR="00A85D8A" w:rsidRPr="00614B7A" w:rsidRDefault="00A85D8A" w:rsidP="00BE3F9E">
            <w:pPr>
              <w:pStyle w:val="TAC"/>
            </w:pPr>
            <w:r w:rsidRPr="00614B7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240219F" w14:textId="77777777" w:rsidR="00A85D8A" w:rsidRPr="00614B7A" w:rsidRDefault="00A85D8A" w:rsidP="00BE3F9E">
            <w:pPr>
              <w:pStyle w:val="TAL"/>
            </w:pPr>
            <w:r w:rsidRPr="00614B7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156B698" w14:textId="77777777" w:rsidR="00A85D8A" w:rsidRPr="00614B7A" w:rsidRDefault="00A85D8A" w:rsidP="00BE3F9E">
            <w:pPr>
              <w:pStyle w:val="TAL"/>
            </w:pPr>
            <w:r w:rsidRPr="00614B7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6A792EC" w14:textId="77777777" w:rsidR="00A85D8A" w:rsidRPr="00614B7A" w:rsidRDefault="00A85D8A" w:rsidP="00BE3F9E">
            <w:pPr>
              <w:pStyle w:val="TAL"/>
              <w:rPr>
                <w:rFonts w:eastAsia="SimSun"/>
                <w:szCs w:val="18"/>
                <w:lang w:eastAsia="zh-CN"/>
              </w:rPr>
            </w:pPr>
            <w:r w:rsidRPr="00614B7A">
              <w:t>NOTE 1</w:t>
            </w:r>
          </w:p>
        </w:tc>
        <w:tc>
          <w:tcPr>
            <w:tcW w:w="1363" w:type="dxa"/>
            <w:tcBorders>
              <w:top w:val="single" w:sz="4" w:space="0" w:color="auto"/>
              <w:left w:val="single" w:sz="4" w:space="0" w:color="auto"/>
              <w:bottom w:val="single" w:sz="4" w:space="0" w:color="auto"/>
              <w:right w:val="single" w:sz="4" w:space="0" w:color="auto"/>
            </w:tcBorders>
            <w:hideMark/>
          </w:tcPr>
          <w:p w14:paraId="15BC604C" w14:textId="77777777" w:rsidR="00A85D8A" w:rsidRPr="00614B7A" w:rsidRDefault="00A85D8A" w:rsidP="00BE3F9E">
            <w:pPr>
              <w:pStyle w:val="TAL"/>
            </w:pPr>
            <w:r w:rsidRPr="00614B7A">
              <w:rPr>
                <w:lang w:eastAsia="zh-CN"/>
              </w:rPr>
              <w:t>2Rx</w:t>
            </w:r>
          </w:p>
        </w:tc>
      </w:tr>
      <w:tr w:rsidR="00A85D8A" w:rsidRPr="00614B7A" w14:paraId="628E594E"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3DB36B" w14:textId="77777777" w:rsidR="00A85D8A" w:rsidRPr="00614B7A" w:rsidRDefault="00A85D8A" w:rsidP="00BE3F9E">
            <w:pPr>
              <w:pStyle w:val="TAL"/>
              <w:rPr>
                <w:bCs/>
              </w:rPr>
            </w:pPr>
            <w:r w:rsidRPr="00614B7A">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318EBCF" w14:textId="77777777" w:rsidR="00A85D8A" w:rsidRPr="00614B7A" w:rsidRDefault="00A85D8A" w:rsidP="00BE3F9E">
            <w:pPr>
              <w:pStyle w:val="TAL"/>
            </w:pPr>
            <w:r w:rsidRPr="00614B7A">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E1B392A" w14:textId="77777777" w:rsidR="00A85D8A" w:rsidRPr="00614B7A" w:rsidRDefault="00A85D8A" w:rsidP="00BE3F9E">
            <w:pPr>
              <w:pStyle w:val="TAC"/>
            </w:pPr>
            <w:r w:rsidRPr="00614B7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56CFFB5" w14:textId="77777777" w:rsidR="00A85D8A" w:rsidRPr="00614B7A" w:rsidRDefault="00A85D8A" w:rsidP="00BE3F9E">
            <w:pPr>
              <w:pStyle w:val="TAL"/>
            </w:pPr>
            <w:r w:rsidRPr="00614B7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19AC1E8" w14:textId="77777777" w:rsidR="00A85D8A" w:rsidRPr="00614B7A" w:rsidRDefault="00A85D8A" w:rsidP="00BE3F9E">
            <w:pPr>
              <w:pStyle w:val="TAL"/>
            </w:pPr>
            <w:r w:rsidRPr="00614B7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0DC48F" w14:textId="77777777" w:rsidR="00A85D8A" w:rsidRPr="00614B7A" w:rsidRDefault="00A85D8A" w:rsidP="00BE3F9E">
            <w:pPr>
              <w:pStyle w:val="TAL"/>
              <w:rPr>
                <w:rFonts w:eastAsia="SimSun"/>
                <w:szCs w:val="18"/>
                <w:lang w:eastAsia="zh-CN"/>
              </w:rPr>
            </w:pPr>
            <w:r w:rsidRPr="00614B7A">
              <w:t>NOTE 1</w:t>
            </w:r>
          </w:p>
        </w:tc>
        <w:tc>
          <w:tcPr>
            <w:tcW w:w="1363" w:type="dxa"/>
            <w:tcBorders>
              <w:top w:val="single" w:sz="4" w:space="0" w:color="auto"/>
              <w:left w:val="single" w:sz="4" w:space="0" w:color="auto"/>
              <w:bottom w:val="single" w:sz="4" w:space="0" w:color="auto"/>
              <w:right w:val="single" w:sz="4" w:space="0" w:color="auto"/>
            </w:tcBorders>
            <w:hideMark/>
          </w:tcPr>
          <w:p w14:paraId="003A95B8" w14:textId="77777777" w:rsidR="00A85D8A" w:rsidRPr="00614B7A" w:rsidRDefault="00A85D8A" w:rsidP="00BE3F9E">
            <w:pPr>
              <w:pStyle w:val="TAL"/>
            </w:pPr>
            <w:r w:rsidRPr="00614B7A">
              <w:rPr>
                <w:lang w:eastAsia="zh-CN"/>
              </w:rPr>
              <w:t>2Rx</w:t>
            </w:r>
          </w:p>
        </w:tc>
      </w:tr>
      <w:tr w:rsidR="00A85D8A" w:rsidRPr="00614B7A" w14:paraId="7810801F"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04FEA6" w14:textId="77777777" w:rsidR="00A85D8A" w:rsidRPr="00614B7A" w:rsidRDefault="00A85D8A" w:rsidP="00BE3F9E">
            <w:pPr>
              <w:pStyle w:val="TAL"/>
              <w:rPr>
                <w:bCs/>
              </w:rPr>
            </w:pPr>
            <w:r w:rsidRPr="00614B7A">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7CA9EB16" w14:textId="77777777" w:rsidR="00A85D8A" w:rsidRPr="00614B7A" w:rsidRDefault="00A85D8A" w:rsidP="00BE3F9E">
            <w:pPr>
              <w:pStyle w:val="TAL"/>
            </w:pPr>
            <w:r w:rsidRPr="00614B7A">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DACA175" w14:textId="77777777" w:rsidR="00A85D8A" w:rsidRPr="00614B7A" w:rsidRDefault="00A85D8A" w:rsidP="00BE3F9E">
            <w:pPr>
              <w:pStyle w:val="TAC"/>
            </w:pPr>
            <w:r w:rsidRPr="00614B7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2BABFBA" w14:textId="77777777" w:rsidR="00A85D8A" w:rsidRPr="00614B7A" w:rsidRDefault="00A85D8A" w:rsidP="00BE3F9E">
            <w:pPr>
              <w:pStyle w:val="TAL"/>
            </w:pPr>
            <w:r w:rsidRPr="00614B7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159FB37" w14:textId="77777777" w:rsidR="00A85D8A" w:rsidRPr="00614B7A" w:rsidRDefault="00A85D8A" w:rsidP="00BE3F9E">
            <w:pPr>
              <w:pStyle w:val="TAL"/>
            </w:pPr>
            <w:r w:rsidRPr="00614B7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407531D" w14:textId="77777777" w:rsidR="00A85D8A" w:rsidRPr="00614B7A" w:rsidRDefault="00A85D8A" w:rsidP="00BE3F9E">
            <w:pPr>
              <w:pStyle w:val="TAL"/>
              <w:rPr>
                <w:rFonts w:eastAsia="SimSun"/>
                <w:szCs w:val="18"/>
                <w:lang w:eastAsia="zh-CN"/>
              </w:rPr>
            </w:pPr>
            <w:r w:rsidRPr="00614B7A">
              <w:t>NOTE 1</w:t>
            </w:r>
          </w:p>
        </w:tc>
        <w:tc>
          <w:tcPr>
            <w:tcW w:w="1363" w:type="dxa"/>
            <w:tcBorders>
              <w:top w:val="single" w:sz="4" w:space="0" w:color="auto"/>
              <w:left w:val="single" w:sz="4" w:space="0" w:color="auto"/>
              <w:bottom w:val="single" w:sz="4" w:space="0" w:color="auto"/>
              <w:right w:val="single" w:sz="4" w:space="0" w:color="auto"/>
            </w:tcBorders>
            <w:hideMark/>
          </w:tcPr>
          <w:p w14:paraId="280C39C2" w14:textId="77777777" w:rsidR="00A85D8A" w:rsidRPr="00614B7A" w:rsidRDefault="00A85D8A" w:rsidP="00BE3F9E">
            <w:pPr>
              <w:pStyle w:val="TAL"/>
            </w:pPr>
            <w:r w:rsidRPr="00614B7A">
              <w:rPr>
                <w:lang w:eastAsia="zh-CN"/>
              </w:rPr>
              <w:t>2Rx</w:t>
            </w:r>
          </w:p>
        </w:tc>
      </w:tr>
      <w:tr w:rsidR="00A85D8A" w:rsidRPr="00614B7A" w14:paraId="3C5A56D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100B64" w14:textId="77777777" w:rsidR="00A85D8A" w:rsidRPr="00614B7A" w:rsidRDefault="00A85D8A" w:rsidP="00BE3F9E">
            <w:pPr>
              <w:pStyle w:val="TAL"/>
            </w:pPr>
            <w:r w:rsidRPr="00614B7A">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7E91C4FB" w14:textId="77777777" w:rsidR="00A85D8A" w:rsidRPr="00614B7A" w:rsidRDefault="00A85D8A" w:rsidP="00BE3F9E">
            <w:pPr>
              <w:pStyle w:val="TAL"/>
            </w:pPr>
            <w:r w:rsidRPr="00614B7A">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93EC03A" w14:textId="77777777" w:rsidR="00A85D8A" w:rsidRPr="00614B7A" w:rsidRDefault="00A85D8A" w:rsidP="00BE3F9E">
            <w:pPr>
              <w:pStyle w:val="TAC"/>
            </w:pPr>
            <w:r w:rsidRPr="00614B7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7615267" w14:textId="77777777" w:rsidR="00A85D8A" w:rsidRPr="00614B7A" w:rsidRDefault="00A85D8A" w:rsidP="00BE3F9E">
            <w:pPr>
              <w:pStyle w:val="TAL"/>
              <w:rPr>
                <w:lang w:eastAsia="zh-CN"/>
              </w:rPr>
            </w:pPr>
            <w:r w:rsidRPr="00614B7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BA31163" w14:textId="77777777" w:rsidR="00A85D8A" w:rsidRPr="00614B7A" w:rsidRDefault="00A85D8A" w:rsidP="00BE3F9E">
            <w:pPr>
              <w:pStyle w:val="TAL"/>
              <w:rPr>
                <w:lang w:eastAsia="zh-CN"/>
              </w:rPr>
            </w:pPr>
            <w:r w:rsidRPr="00614B7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9DEBFE2" w14:textId="77777777" w:rsidR="00A85D8A" w:rsidRPr="00614B7A" w:rsidRDefault="00A85D8A" w:rsidP="00BE3F9E">
            <w:pPr>
              <w:pStyle w:val="TAL"/>
              <w:rPr>
                <w:rFonts w:eastAsia="SimSun"/>
                <w:szCs w:val="18"/>
                <w:lang w:eastAsia="zh-CN"/>
              </w:rPr>
            </w:pPr>
            <w:r w:rsidRPr="00614B7A">
              <w:t>NOTE 1</w:t>
            </w:r>
          </w:p>
        </w:tc>
        <w:tc>
          <w:tcPr>
            <w:tcW w:w="1363" w:type="dxa"/>
            <w:tcBorders>
              <w:top w:val="single" w:sz="4" w:space="0" w:color="auto"/>
              <w:left w:val="single" w:sz="4" w:space="0" w:color="auto"/>
              <w:bottom w:val="single" w:sz="4" w:space="0" w:color="auto"/>
              <w:right w:val="single" w:sz="4" w:space="0" w:color="auto"/>
            </w:tcBorders>
            <w:hideMark/>
          </w:tcPr>
          <w:p w14:paraId="61740E6D" w14:textId="77777777" w:rsidR="00A85D8A" w:rsidRPr="00614B7A" w:rsidRDefault="00A85D8A" w:rsidP="00BE3F9E">
            <w:pPr>
              <w:pStyle w:val="TAL"/>
            </w:pPr>
            <w:r w:rsidRPr="00614B7A">
              <w:rPr>
                <w:lang w:eastAsia="zh-CN"/>
              </w:rPr>
              <w:t>2Rx</w:t>
            </w:r>
          </w:p>
        </w:tc>
      </w:tr>
      <w:tr w:rsidR="00A85D8A" w:rsidRPr="00614B7A" w14:paraId="5C5E704C"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C18D5A" w14:textId="77777777" w:rsidR="00A85D8A" w:rsidRPr="00614B7A" w:rsidRDefault="00A85D8A" w:rsidP="00BE3F9E">
            <w:pPr>
              <w:pStyle w:val="TAL"/>
              <w:rPr>
                <w:b/>
                <w:lang w:eastAsia="zh-CN"/>
              </w:rPr>
            </w:pPr>
            <w:r w:rsidRPr="00614B7A">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58B872" w14:textId="77777777" w:rsidR="00A85D8A" w:rsidRPr="00614B7A" w:rsidRDefault="00A85D8A" w:rsidP="00BE3F9E">
            <w:pPr>
              <w:pStyle w:val="TAL"/>
              <w:rPr>
                <w:b/>
              </w:rPr>
            </w:pPr>
            <w:r w:rsidRPr="00614B7A">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A8C5E9"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BD1C9E" w14:textId="77777777" w:rsidR="00A85D8A" w:rsidRPr="00614B7A"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FF89E1" w14:textId="77777777" w:rsidR="00A85D8A" w:rsidRPr="00614B7A"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A595B39" w14:textId="77777777" w:rsidR="00A85D8A" w:rsidRPr="00614B7A"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0D756B" w14:textId="77777777" w:rsidR="00A85D8A" w:rsidRPr="00614B7A" w:rsidRDefault="00A85D8A" w:rsidP="00BE3F9E">
            <w:pPr>
              <w:pStyle w:val="TAL"/>
              <w:rPr>
                <w:b/>
              </w:rPr>
            </w:pPr>
          </w:p>
        </w:tc>
      </w:tr>
      <w:tr w:rsidR="00A85D8A" w:rsidRPr="00614B7A" w14:paraId="5AC5D7EB"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06F910" w14:textId="77777777" w:rsidR="00A85D8A" w:rsidRPr="00614B7A" w:rsidRDefault="00A85D8A" w:rsidP="00BE3F9E">
            <w:pPr>
              <w:pStyle w:val="TAL"/>
            </w:pPr>
            <w:r w:rsidRPr="00614B7A">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5C8DB267" w14:textId="77777777" w:rsidR="00A85D8A" w:rsidRPr="00614B7A" w:rsidRDefault="00A85D8A" w:rsidP="00BE3F9E">
            <w:pPr>
              <w:pStyle w:val="TAL"/>
              <w:rPr>
                <w:lang w:eastAsia="zh-CN"/>
              </w:rPr>
            </w:pPr>
            <w:r w:rsidRPr="00614B7A">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43020038" w14:textId="77777777" w:rsidR="00A85D8A" w:rsidRPr="00614B7A" w:rsidRDefault="00A85D8A" w:rsidP="00BE3F9E">
            <w:pPr>
              <w:pStyle w:val="TAC"/>
            </w:pPr>
            <w:r w:rsidRPr="00614B7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ECF4647" w14:textId="77777777" w:rsidR="00A85D8A" w:rsidRPr="00614B7A" w:rsidRDefault="00A85D8A" w:rsidP="00BE3F9E">
            <w:pPr>
              <w:pStyle w:val="TAL"/>
              <w:rPr>
                <w:lang w:eastAsia="zh-CN"/>
              </w:rPr>
            </w:pPr>
            <w:r w:rsidRPr="00614B7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0C7D4C8" w14:textId="77777777" w:rsidR="00A85D8A" w:rsidRPr="00614B7A" w:rsidRDefault="00A85D8A" w:rsidP="00BE3F9E">
            <w:pPr>
              <w:pStyle w:val="TAL"/>
              <w:rPr>
                <w:lang w:eastAsia="zh-CN"/>
              </w:rPr>
            </w:pPr>
            <w:r w:rsidRPr="00614B7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D3ABEF7" w14:textId="77777777" w:rsidR="00A85D8A" w:rsidRPr="00614B7A" w:rsidRDefault="00A85D8A" w:rsidP="00BE3F9E">
            <w:pPr>
              <w:pStyle w:val="TAL"/>
              <w:rPr>
                <w:rFonts w:eastAsia="SimSun"/>
                <w:szCs w:val="18"/>
                <w:lang w:eastAsia="zh-CN"/>
              </w:rPr>
            </w:pPr>
            <w:r w:rsidRPr="00614B7A">
              <w:t>NOTE 1</w:t>
            </w:r>
          </w:p>
        </w:tc>
        <w:tc>
          <w:tcPr>
            <w:tcW w:w="1363" w:type="dxa"/>
            <w:tcBorders>
              <w:top w:val="single" w:sz="4" w:space="0" w:color="auto"/>
              <w:left w:val="single" w:sz="4" w:space="0" w:color="auto"/>
              <w:bottom w:val="single" w:sz="4" w:space="0" w:color="auto"/>
              <w:right w:val="single" w:sz="4" w:space="0" w:color="auto"/>
            </w:tcBorders>
            <w:hideMark/>
          </w:tcPr>
          <w:p w14:paraId="51BD006B" w14:textId="77777777" w:rsidR="00A85D8A" w:rsidRPr="00614B7A" w:rsidRDefault="00A85D8A" w:rsidP="00BE3F9E">
            <w:pPr>
              <w:pStyle w:val="TAL"/>
            </w:pPr>
            <w:r w:rsidRPr="00614B7A">
              <w:rPr>
                <w:lang w:eastAsia="zh-CN"/>
              </w:rPr>
              <w:t>2Rx</w:t>
            </w:r>
          </w:p>
        </w:tc>
      </w:tr>
      <w:tr w:rsidR="00A85D8A" w:rsidRPr="00614B7A" w14:paraId="6B32E8E7"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F94469" w14:textId="77777777" w:rsidR="00A85D8A" w:rsidRPr="00614B7A" w:rsidRDefault="00A85D8A" w:rsidP="00BE3F9E">
            <w:pPr>
              <w:pStyle w:val="TAL"/>
              <w:rPr>
                <w:b/>
                <w:lang w:eastAsia="zh-TW"/>
              </w:rPr>
            </w:pPr>
            <w:r w:rsidRPr="00614B7A">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C25B84" w14:textId="77777777" w:rsidR="00A85D8A" w:rsidRPr="00614B7A" w:rsidRDefault="00A85D8A" w:rsidP="00BE3F9E">
            <w:pPr>
              <w:pStyle w:val="TAL"/>
              <w:rPr>
                <w:rFonts w:eastAsia="MS Mincho"/>
                <w:b/>
              </w:rPr>
            </w:pPr>
            <w:r w:rsidRPr="00614B7A">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3DBC08" w14:textId="77777777" w:rsidR="00A85D8A" w:rsidRPr="00614B7A"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635A04" w14:textId="77777777" w:rsidR="00A85D8A" w:rsidRPr="00614B7A" w:rsidRDefault="00A85D8A" w:rsidP="00BE3F9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8146DC" w14:textId="77777777" w:rsidR="00A85D8A" w:rsidRPr="00614B7A" w:rsidRDefault="00A85D8A" w:rsidP="00BE3F9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8845FA" w14:textId="77777777" w:rsidR="00A85D8A" w:rsidRPr="00614B7A" w:rsidRDefault="00A85D8A" w:rsidP="00BE3F9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F182C7" w14:textId="77777777" w:rsidR="00A85D8A" w:rsidRPr="00614B7A" w:rsidRDefault="00A85D8A" w:rsidP="00BE3F9E">
            <w:pPr>
              <w:pStyle w:val="TAL"/>
              <w:rPr>
                <w:b/>
              </w:rPr>
            </w:pPr>
          </w:p>
        </w:tc>
      </w:tr>
      <w:tr w:rsidR="00A85D8A" w:rsidRPr="00614B7A" w14:paraId="6EDA76C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1DD33E" w14:textId="77777777" w:rsidR="00A85D8A" w:rsidRPr="00614B7A" w:rsidRDefault="00A85D8A" w:rsidP="00BE3F9E">
            <w:pPr>
              <w:pStyle w:val="TAL"/>
              <w:rPr>
                <w:b/>
                <w:lang w:eastAsia="zh-TW"/>
              </w:rPr>
            </w:pPr>
            <w:r w:rsidRPr="00614B7A">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3DA599" w14:textId="77777777" w:rsidR="00A85D8A" w:rsidRPr="00614B7A" w:rsidRDefault="00A85D8A" w:rsidP="00BE3F9E">
            <w:pPr>
              <w:pStyle w:val="TAL"/>
              <w:rPr>
                <w:rFonts w:eastAsia="MS Mincho"/>
                <w:b/>
              </w:rPr>
            </w:pPr>
            <w:r w:rsidRPr="00614B7A">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06C1A2" w14:textId="77777777" w:rsidR="00A85D8A" w:rsidRPr="00614B7A"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3F6901" w14:textId="77777777" w:rsidR="00A85D8A" w:rsidRPr="00614B7A" w:rsidRDefault="00A85D8A" w:rsidP="00BE3F9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3ABF64D" w14:textId="77777777" w:rsidR="00A85D8A" w:rsidRPr="00614B7A" w:rsidRDefault="00A85D8A" w:rsidP="00BE3F9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7149E84" w14:textId="77777777" w:rsidR="00A85D8A" w:rsidRPr="00614B7A" w:rsidRDefault="00A85D8A" w:rsidP="00BE3F9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123725" w14:textId="77777777" w:rsidR="00A85D8A" w:rsidRPr="00614B7A" w:rsidRDefault="00A85D8A" w:rsidP="00BE3F9E">
            <w:pPr>
              <w:pStyle w:val="TAL"/>
              <w:rPr>
                <w:b/>
              </w:rPr>
            </w:pPr>
          </w:p>
        </w:tc>
      </w:tr>
      <w:tr w:rsidR="00A85D8A" w:rsidRPr="00614B7A" w14:paraId="6AAAAA00"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0AD51B" w14:textId="77777777" w:rsidR="00A85D8A" w:rsidRPr="00614B7A" w:rsidRDefault="00A85D8A" w:rsidP="00BE3F9E">
            <w:pPr>
              <w:pStyle w:val="TAL"/>
            </w:pPr>
            <w:r w:rsidRPr="00614B7A">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109E448E" w14:textId="77777777" w:rsidR="00A85D8A" w:rsidRPr="00614B7A" w:rsidRDefault="00A85D8A" w:rsidP="00BE3F9E">
            <w:pPr>
              <w:pStyle w:val="TAL"/>
              <w:rPr>
                <w:lang w:eastAsia="zh-CN"/>
              </w:rPr>
            </w:pPr>
            <w:r w:rsidRPr="00614B7A">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2B8A39A" w14:textId="77777777" w:rsidR="00A85D8A" w:rsidRPr="00614B7A" w:rsidRDefault="00A85D8A" w:rsidP="00BE3F9E">
            <w:pPr>
              <w:pStyle w:val="TAC"/>
            </w:pPr>
            <w:r w:rsidRPr="00614B7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068FE46" w14:textId="77777777" w:rsidR="00A85D8A" w:rsidRPr="00614B7A" w:rsidRDefault="00A85D8A" w:rsidP="00BE3F9E">
            <w:pPr>
              <w:pStyle w:val="TAL"/>
              <w:rPr>
                <w:lang w:eastAsia="zh-CN"/>
              </w:rPr>
            </w:pPr>
            <w:r w:rsidRPr="00614B7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EF8729" w14:textId="77777777" w:rsidR="00A85D8A" w:rsidRPr="00614B7A" w:rsidRDefault="00A85D8A" w:rsidP="00BE3F9E">
            <w:pPr>
              <w:pStyle w:val="TAL"/>
              <w:rPr>
                <w:lang w:eastAsia="zh-CN"/>
              </w:rPr>
            </w:pPr>
            <w:r w:rsidRPr="00614B7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E2137E3" w14:textId="77777777" w:rsidR="00A85D8A" w:rsidRPr="00614B7A" w:rsidRDefault="00A85D8A" w:rsidP="00BE3F9E">
            <w:pPr>
              <w:pStyle w:val="TAL"/>
              <w:rPr>
                <w:rFonts w:eastAsia="SimSun"/>
                <w:szCs w:val="18"/>
                <w:lang w:eastAsia="zh-CN"/>
              </w:rPr>
            </w:pPr>
            <w:r w:rsidRPr="00614B7A">
              <w:t>NOTE 1</w:t>
            </w:r>
          </w:p>
        </w:tc>
        <w:tc>
          <w:tcPr>
            <w:tcW w:w="1363" w:type="dxa"/>
            <w:tcBorders>
              <w:top w:val="single" w:sz="4" w:space="0" w:color="auto"/>
              <w:left w:val="single" w:sz="4" w:space="0" w:color="auto"/>
              <w:bottom w:val="single" w:sz="4" w:space="0" w:color="auto"/>
              <w:right w:val="single" w:sz="4" w:space="0" w:color="auto"/>
            </w:tcBorders>
            <w:hideMark/>
          </w:tcPr>
          <w:p w14:paraId="3B69F361" w14:textId="77777777" w:rsidR="00A85D8A" w:rsidRPr="00614B7A" w:rsidRDefault="00A85D8A" w:rsidP="00BE3F9E">
            <w:pPr>
              <w:pStyle w:val="TAL"/>
            </w:pPr>
            <w:r w:rsidRPr="00614B7A">
              <w:rPr>
                <w:lang w:eastAsia="zh-CN"/>
              </w:rPr>
              <w:t>2Rx</w:t>
            </w:r>
          </w:p>
        </w:tc>
      </w:tr>
      <w:tr w:rsidR="00A85D8A" w:rsidRPr="00614B7A" w14:paraId="7E188C9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48B311" w14:textId="77777777" w:rsidR="00A85D8A" w:rsidRPr="00614B7A" w:rsidRDefault="00A85D8A" w:rsidP="00BE3F9E">
            <w:pPr>
              <w:pStyle w:val="TAL"/>
            </w:pPr>
            <w:r w:rsidRPr="00614B7A">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700A70AF" w14:textId="77777777" w:rsidR="00A85D8A" w:rsidRPr="00614B7A" w:rsidRDefault="00A85D8A" w:rsidP="00BE3F9E">
            <w:pPr>
              <w:pStyle w:val="TAL"/>
              <w:rPr>
                <w:lang w:eastAsia="zh-CN"/>
              </w:rPr>
            </w:pPr>
            <w:r w:rsidRPr="00614B7A">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B91DDC9" w14:textId="77777777" w:rsidR="00A85D8A" w:rsidRPr="00614B7A" w:rsidRDefault="00A85D8A" w:rsidP="00BE3F9E">
            <w:pPr>
              <w:pStyle w:val="TAC"/>
            </w:pPr>
            <w:r w:rsidRPr="00614B7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5F65DBC" w14:textId="77777777" w:rsidR="00A85D8A" w:rsidRPr="00614B7A" w:rsidRDefault="00A85D8A" w:rsidP="00BE3F9E">
            <w:pPr>
              <w:pStyle w:val="TAL"/>
              <w:rPr>
                <w:lang w:eastAsia="zh-CN"/>
              </w:rPr>
            </w:pPr>
            <w:r w:rsidRPr="00614B7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776B67C" w14:textId="77777777" w:rsidR="00A85D8A" w:rsidRPr="00614B7A" w:rsidRDefault="00A85D8A" w:rsidP="00BE3F9E">
            <w:pPr>
              <w:pStyle w:val="TAL"/>
              <w:rPr>
                <w:lang w:eastAsia="zh-CN"/>
              </w:rPr>
            </w:pPr>
            <w:r w:rsidRPr="00614B7A">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0438DF0" w14:textId="77777777" w:rsidR="00A85D8A" w:rsidRPr="00614B7A" w:rsidRDefault="00A85D8A" w:rsidP="00BE3F9E">
            <w:pPr>
              <w:pStyle w:val="TAL"/>
              <w:rPr>
                <w:rFonts w:eastAsia="SimSun"/>
                <w:szCs w:val="18"/>
                <w:lang w:eastAsia="zh-CN"/>
              </w:rPr>
            </w:pPr>
            <w:r w:rsidRPr="00614B7A">
              <w:t>NOTE 1</w:t>
            </w:r>
          </w:p>
        </w:tc>
        <w:tc>
          <w:tcPr>
            <w:tcW w:w="1363" w:type="dxa"/>
            <w:tcBorders>
              <w:top w:val="single" w:sz="4" w:space="0" w:color="auto"/>
              <w:left w:val="single" w:sz="4" w:space="0" w:color="auto"/>
              <w:bottom w:val="single" w:sz="4" w:space="0" w:color="auto"/>
              <w:right w:val="single" w:sz="4" w:space="0" w:color="auto"/>
            </w:tcBorders>
            <w:hideMark/>
          </w:tcPr>
          <w:p w14:paraId="3AA8F054" w14:textId="77777777" w:rsidR="00A85D8A" w:rsidRPr="00614B7A" w:rsidRDefault="00A85D8A" w:rsidP="00BE3F9E">
            <w:pPr>
              <w:pStyle w:val="TAL"/>
            </w:pPr>
            <w:r w:rsidRPr="00614B7A">
              <w:rPr>
                <w:lang w:eastAsia="zh-CN"/>
              </w:rPr>
              <w:t>2Rx</w:t>
            </w:r>
          </w:p>
        </w:tc>
      </w:tr>
      <w:tr w:rsidR="00A85D8A" w:rsidRPr="00614B7A" w14:paraId="69959C9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D5C543" w14:textId="77777777" w:rsidR="00A85D8A" w:rsidRPr="00614B7A" w:rsidRDefault="00A85D8A" w:rsidP="00BE3F9E">
            <w:pPr>
              <w:pStyle w:val="TAL"/>
            </w:pPr>
            <w:r w:rsidRPr="00614B7A">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9FD5782" w14:textId="77777777" w:rsidR="00A85D8A" w:rsidRPr="00614B7A" w:rsidRDefault="00A85D8A" w:rsidP="00BE3F9E">
            <w:pPr>
              <w:pStyle w:val="TAL"/>
              <w:rPr>
                <w:lang w:eastAsia="zh-CN"/>
              </w:rPr>
            </w:pPr>
            <w:r w:rsidRPr="00614B7A">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712EA99" w14:textId="77777777" w:rsidR="00A85D8A" w:rsidRPr="00614B7A" w:rsidRDefault="00A85D8A" w:rsidP="00BE3F9E">
            <w:pPr>
              <w:pStyle w:val="TAC"/>
            </w:pPr>
            <w:r w:rsidRPr="00614B7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BBEB74A" w14:textId="77777777" w:rsidR="00A85D8A" w:rsidRPr="00614B7A" w:rsidRDefault="00A85D8A" w:rsidP="00BE3F9E">
            <w:pPr>
              <w:pStyle w:val="TAL"/>
              <w:rPr>
                <w:lang w:eastAsia="zh-CN"/>
              </w:rPr>
            </w:pPr>
            <w:r w:rsidRPr="00614B7A">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E8A6535" w14:textId="77777777" w:rsidR="00A85D8A" w:rsidRPr="00614B7A" w:rsidRDefault="00A85D8A" w:rsidP="00BE3F9E">
            <w:pPr>
              <w:pStyle w:val="TAL"/>
              <w:rPr>
                <w:lang w:eastAsia="zh-CN"/>
              </w:rPr>
            </w:pPr>
            <w:r w:rsidRPr="00614B7A">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E595521" w14:textId="77777777" w:rsidR="00A85D8A" w:rsidRPr="00614B7A" w:rsidRDefault="00A85D8A" w:rsidP="00BE3F9E">
            <w:pPr>
              <w:pStyle w:val="TAL"/>
              <w:rPr>
                <w:rFonts w:eastAsia="SimSun"/>
                <w:szCs w:val="18"/>
                <w:lang w:eastAsia="zh-CN"/>
              </w:rPr>
            </w:pPr>
            <w:r w:rsidRPr="00614B7A">
              <w:t>NOTE 1</w:t>
            </w:r>
          </w:p>
        </w:tc>
        <w:tc>
          <w:tcPr>
            <w:tcW w:w="1363" w:type="dxa"/>
            <w:tcBorders>
              <w:top w:val="single" w:sz="4" w:space="0" w:color="auto"/>
              <w:left w:val="single" w:sz="4" w:space="0" w:color="auto"/>
              <w:bottom w:val="single" w:sz="4" w:space="0" w:color="auto"/>
              <w:right w:val="single" w:sz="4" w:space="0" w:color="auto"/>
            </w:tcBorders>
            <w:hideMark/>
          </w:tcPr>
          <w:p w14:paraId="0423B9A5" w14:textId="77777777" w:rsidR="00A85D8A" w:rsidRPr="00614B7A" w:rsidRDefault="00A85D8A" w:rsidP="00BE3F9E">
            <w:pPr>
              <w:pStyle w:val="TAL"/>
            </w:pPr>
            <w:r w:rsidRPr="00614B7A">
              <w:rPr>
                <w:lang w:eastAsia="zh-CN"/>
              </w:rPr>
              <w:t>2Rx</w:t>
            </w:r>
          </w:p>
        </w:tc>
      </w:tr>
      <w:tr w:rsidR="00A85D8A" w:rsidRPr="00614B7A" w14:paraId="161538FE"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A47EA2" w14:textId="77777777" w:rsidR="00A85D8A" w:rsidRPr="00614B7A" w:rsidRDefault="00A85D8A" w:rsidP="00BE3F9E">
            <w:pPr>
              <w:pStyle w:val="TAL"/>
            </w:pPr>
            <w:r w:rsidRPr="00614B7A">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609ACE6A" w14:textId="77777777" w:rsidR="00A85D8A" w:rsidRPr="00614B7A" w:rsidRDefault="00A85D8A" w:rsidP="00BE3F9E">
            <w:pPr>
              <w:pStyle w:val="TAL"/>
              <w:rPr>
                <w:lang w:eastAsia="zh-CN"/>
              </w:rPr>
            </w:pPr>
            <w:r w:rsidRPr="00614B7A">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DED8FE0" w14:textId="77777777" w:rsidR="00A85D8A" w:rsidRPr="00614B7A" w:rsidRDefault="00A85D8A" w:rsidP="00BE3F9E">
            <w:pPr>
              <w:pStyle w:val="TAC"/>
            </w:pPr>
            <w:r w:rsidRPr="00614B7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DB55646" w14:textId="77777777" w:rsidR="00A85D8A" w:rsidRPr="00614B7A" w:rsidRDefault="00A85D8A" w:rsidP="00BE3F9E">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00BB835D" w14:textId="77777777" w:rsidR="00A85D8A" w:rsidRPr="00614B7A" w:rsidRDefault="00A85D8A" w:rsidP="00BE3F9E">
            <w:pPr>
              <w:pStyle w:val="TAL"/>
              <w:rPr>
                <w:lang w:eastAsia="zh-CN"/>
              </w:rPr>
            </w:pPr>
            <w:r w:rsidRPr="00614B7A">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4AB48A6" w14:textId="77777777" w:rsidR="00A85D8A" w:rsidRPr="00614B7A" w:rsidRDefault="00A85D8A" w:rsidP="00BE3F9E">
            <w:pPr>
              <w:pStyle w:val="TAL"/>
              <w:rPr>
                <w:rFonts w:eastAsia="SimSun"/>
                <w:szCs w:val="18"/>
                <w:lang w:eastAsia="zh-CN"/>
              </w:rPr>
            </w:pPr>
            <w:r w:rsidRPr="00614B7A">
              <w:t>NOTE 1</w:t>
            </w:r>
          </w:p>
        </w:tc>
        <w:tc>
          <w:tcPr>
            <w:tcW w:w="1363" w:type="dxa"/>
            <w:tcBorders>
              <w:top w:val="single" w:sz="4" w:space="0" w:color="auto"/>
              <w:left w:val="single" w:sz="4" w:space="0" w:color="auto"/>
              <w:bottom w:val="single" w:sz="4" w:space="0" w:color="auto"/>
              <w:right w:val="single" w:sz="4" w:space="0" w:color="auto"/>
            </w:tcBorders>
            <w:hideMark/>
          </w:tcPr>
          <w:p w14:paraId="2A0ED52F" w14:textId="77777777" w:rsidR="00A85D8A" w:rsidRPr="00614B7A" w:rsidRDefault="00A85D8A" w:rsidP="00BE3F9E">
            <w:pPr>
              <w:pStyle w:val="TAL"/>
            </w:pPr>
            <w:r w:rsidRPr="00614B7A">
              <w:rPr>
                <w:lang w:eastAsia="zh-CN"/>
              </w:rPr>
              <w:t>2Rx</w:t>
            </w:r>
          </w:p>
        </w:tc>
      </w:tr>
      <w:tr w:rsidR="00A85D8A" w:rsidRPr="00614B7A" w14:paraId="60CE725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3819FD" w14:textId="77777777" w:rsidR="00A85D8A" w:rsidRPr="00614B7A" w:rsidRDefault="00A85D8A" w:rsidP="00BE3F9E">
            <w:pPr>
              <w:pStyle w:val="TAL"/>
              <w:rPr>
                <w:lang w:eastAsia="zh-CN"/>
              </w:rPr>
            </w:pPr>
            <w:r w:rsidRPr="00614B7A">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E49D976" w14:textId="77777777" w:rsidR="00A85D8A" w:rsidRPr="00614B7A" w:rsidRDefault="00A85D8A" w:rsidP="00BE3F9E">
            <w:pPr>
              <w:pStyle w:val="TAL"/>
              <w:rPr>
                <w:lang w:eastAsia="zh-CN"/>
              </w:rPr>
            </w:pPr>
            <w:r w:rsidRPr="00614B7A">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2285E3C" w14:textId="77777777" w:rsidR="00A85D8A" w:rsidRPr="00614B7A" w:rsidRDefault="00A85D8A" w:rsidP="00BE3F9E">
            <w:pPr>
              <w:pStyle w:val="TAC"/>
            </w:pPr>
            <w:r w:rsidRPr="00614B7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1B3D985" w14:textId="77777777" w:rsidR="00A85D8A" w:rsidRPr="00614B7A" w:rsidRDefault="00A85D8A" w:rsidP="00BE3F9E">
            <w:pPr>
              <w:pStyle w:val="TAL"/>
              <w:rPr>
                <w:lang w:eastAsia="zh-CN"/>
              </w:rPr>
            </w:pPr>
            <w:r w:rsidRPr="00614B7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BACA639" w14:textId="77777777" w:rsidR="00A85D8A" w:rsidRPr="00614B7A" w:rsidRDefault="00A85D8A" w:rsidP="00BE3F9E">
            <w:pPr>
              <w:pStyle w:val="TAL"/>
              <w:rPr>
                <w:lang w:eastAsia="zh-CN"/>
              </w:rPr>
            </w:pPr>
            <w:r w:rsidRPr="00614B7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971C08F" w14:textId="77777777" w:rsidR="00A85D8A" w:rsidRPr="00614B7A" w:rsidRDefault="00A85D8A" w:rsidP="00BE3F9E">
            <w:pPr>
              <w:pStyle w:val="TAL"/>
              <w:rPr>
                <w:rFonts w:eastAsia="SimSun"/>
                <w:szCs w:val="18"/>
                <w:lang w:eastAsia="zh-CN"/>
              </w:rPr>
            </w:pPr>
            <w:r w:rsidRPr="00614B7A">
              <w:t>NOTE 1</w:t>
            </w:r>
          </w:p>
        </w:tc>
        <w:tc>
          <w:tcPr>
            <w:tcW w:w="1363" w:type="dxa"/>
            <w:tcBorders>
              <w:top w:val="single" w:sz="4" w:space="0" w:color="auto"/>
              <w:left w:val="single" w:sz="4" w:space="0" w:color="auto"/>
              <w:bottom w:val="single" w:sz="4" w:space="0" w:color="auto"/>
              <w:right w:val="single" w:sz="4" w:space="0" w:color="auto"/>
            </w:tcBorders>
            <w:hideMark/>
          </w:tcPr>
          <w:p w14:paraId="5BF4FE59" w14:textId="77777777" w:rsidR="00A85D8A" w:rsidRPr="00614B7A" w:rsidRDefault="00A85D8A" w:rsidP="00BE3F9E">
            <w:pPr>
              <w:pStyle w:val="TAL"/>
            </w:pPr>
            <w:r w:rsidRPr="00614B7A">
              <w:rPr>
                <w:lang w:eastAsia="zh-CN"/>
              </w:rPr>
              <w:t>2Rx</w:t>
            </w:r>
          </w:p>
        </w:tc>
      </w:tr>
      <w:tr w:rsidR="00A85D8A" w:rsidRPr="00614B7A" w14:paraId="232EF43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tcPr>
          <w:p w14:paraId="6B05AE40" w14:textId="77777777" w:rsidR="00A85D8A" w:rsidRPr="00614B7A" w:rsidRDefault="00A85D8A" w:rsidP="00BE3F9E">
            <w:pPr>
              <w:pStyle w:val="TAL"/>
            </w:pPr>
            <w:r w:rsidRPr="00614B7A">
              <w:t>5.5.5.6</w:t>
            </w:r>
          </w:p>
        </w:tc>
        <w:tc>
          <w:tcPr>
            <w:tcW w:w="4519" w:type="dxa"/>
            <w:tcBorders>
              <w:top w:val="single" w:sz="4" w:space="0" w:color="auto"/>
              <w:left w:val="single" w:sz="4" w:space="0" w:color="auto"/>
              <w:bottom w:val="single" w:sz="4" w:space="0" w:color="auto"/>
              <w:right w:val="single" w:sz="4" w:space="0" w:color="auto"/>
            </w:tcBorders>
          </w:tcPr>
          <w:p w14:paraId="53FAB8FF" w14:textId="77777777" w:rsidR="00A85D8A" w:rsidRPr="00614B7A" w:rsidRDefault="00A85D8A" w:rsidP="00BE3F9E">
            <w:pPr>
              <w:pStyle w:val="TAL"/>
            </w:pPr>
            <w:r w:rsidRPr="00614B7A">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5497F044" w14:textId="77777777" w:rsidR="00A85D8A" w:rsidRPr="00614B7A" w:rsidRDefault="00A85D8A" w:rsidP="00BE3F9E">
            <w:pPr>
              <w:pStyle w:val="TAL"/>
            </w:pPr>
            <w:r w:rsidRPr="00614B7A">
              <w:t>Rel-16</w:t>
            </w:r>
          </w:p>
        </w:tc>
        <w:tc>
          <w:tcPr>
            <w:tcW w:w="1134" w:type="dxa"/>
            <w:tcBorders>
              <w:top w:val="single" w:sz="4" w:space="0" w:color="auto"/>
              <w:left w:val="single" w:sz="4" w:space="0" w:color="auto"/>
              <w:bottom w:val="single" w:sz="4" w:space="0" w:color="auto"/>
              <w:right w:val="single" w:sz="4" w:space="0" w:color="auto"/>
            </w:tcBorders>
          </w:tcPr>
          <w:p w14:paraId="63E9548A" w14:textId="77777777" w:rsidR="00A85D8A" w:rsidRPr="00614B7A" w:rsidRDefault="00A85D8A" w:rsidP="00BE3F9E">
            <w:pPr>
              <w:pStyle w:val="TAL"/>
              <w:rPr>
                <w:lang w:eastAsia="zh-CN"/>
              </w:rPr>
            </w:pPr>
            <w:r w:rsidRPr="00614B7A">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095D2B4C" w14:textId="77777777" w:rsidR="00A85D8A" w:rsidRPr="00614B7A" w:rsidRDefault="00A85D8A" w:rsidP="00BE3F9E">
            <w:pPr>
              <w:pStyle w:val="TAL"/>
            </w:pPr>
            <w:r w:rsidRPr="00614B7A">
              <w:t>UEs supporting EN-DC FR2</w:t>
            </w:r>
            <w:r w:rsidRPr="00614B7A">
              <w:rPr>
                <w:lang w:eastAsia="zh-CN"/>
              </w:rPr>
              <w:t xml:space="preserve"> and </w:t>
            </w:r>
            <w:r w:rsidRPr="00614B7A">
              <w:t>CSI-RS based</w:t>
            </w:r>
            <w:r w:rsidRPr="00614B7A">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5652AB12" w14:textId="77777777" w:rsidR="00A85D8A" w:rsidRPr="00614B7A" w:rsidRDefault="00A85D8A" w:rsidP="00BE3F9E">
            <w:pPr>
              <w:pStyle w:val="TAL"/>
            </w:pPr>
          </w:p>
        </w:tc>
        <w:tc>
          <w:tcPr>
            <w:tcW w:w="1363" w:type="dxa"/>
            <w:tcBorders>
              <w:top w:val="single" w:sz="4" w:space="0" w:color="auto"/>
              <w:left w:val="single" w:sz="4" w:space="0" w:color="auto"/>
              <w:bottom w:val="single" w:sz="4" w:space="0" w:color="auto"/>
              <w:right w:val="single" w:sz="4" w:space="0" w:color="auto"/>
            </w:tcBorders>
          </w:tcPr>
          <w:p w14:paraId="3C79AEAD" w14:textId="77777777" w:rsidR="00A85D8A" w:rsidRPr="00614B7A" w:rsidRDefault="00A85D8A" w:rsidP="00BE3F9E">
            <w:pPr>
              <w:pStyle w:val="TAL"/>
              <w:rPr>
                <w:lang w:eastAsia="zh-CN"/>
              </w:rPr>
            </w:pPr>
          </w:p>
        </w:tc>
      </w:tr>
      <w:tr w:rsidR="00A85D8A" w:rsidRPr="00614B7A" w14:paraId="229E773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tcPr>
          <w:p w14:paraId="5B5BEC39" w14:textId="77777777" w:rsidR="00A85D8A" w:rsidRPr="00614B7A" w:rsidRDefault="00A85D8A" w:rsidP="00BE3F9E">
            <w:pPr>
              <w:pStyle w:val="TAL"/>
              <w:rPr>
                <w:lang w:eastAsia="zh-CN"/>
              </w:rPr>
            </w:pPr>
            <w:r w:rsidRPr="00614B7A">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7082256A" w14:textId="77777777" w:rsidR="00A85D8A" w:rsidRPr="00614B7A" w:rsidRDefault="00A85D8A" w:rsidP="00BE3F9E">
            <w:pPr>
              <w:pStyle w:val="TAL"/>
            </w:pPr>
            <w:r w:rsidRPr="00614B7A">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BE24420" w14:textId="77777777" w:rsidR="00A85D8A" w:rsidRPr="00614B7A" w:rsidRDefault="00A85D8A" w:rsidP="00BE3F9E">
            <w:pPr>
              <w:pStyle w:val="TAL"/>
            </w:pPr>
            <w:r w:rsidRPr="00614B7A">
              <w:t>Rel-16</w:t>
            </w:r>
          </w:p>
        </w:tc>
        <w:tc>
          <w:tcPr>
            <w:tcW w:w="1134" w:type="dxa"/>
            <w:tcBorders>
              <w:top w:val="single" w:sz="4" w:space="0" w:color="auto"/>
              <w:left w:val="single" w:sz="4" w:space="0" w:color="auto"/>
              <w:bottom w:val="single" w:sz="4" w:space="0" w:color="auto"/>
              <w:right w:val="single" w:sz="4" w:space="0" w:color="auto"/>
            </w:tcBorders>
          </w:tcPr>
          <w:p w14:paraId="425C59C4" w14:textId="77777777" w:rsidR="00A85D8A" w:rsidRPr="00614B7A" w:rsidRDefault="00A85D8A" w:rsidP="00BE3F9E">
            <w:pPr>
              <w:pStyle w:val="TAL"/>
              <w:rPr>
                <w:lang w:eastAsia="zh-CN"/>
              </w:rPr>
            </w:pPr>
            <w:r w:rsidRPr="00614B7A">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BEC7B62" w14:textId="77777777" w:rsidR="00A85D8A" w:rsidRPr="00614B7A" w:rsidRDefault="00A85D8A" w:rsidP="00BE3F9E">
            <w:pPr>
              <w:pStyle w:val="TAL"/>
            </w:pPr>
            <w:r w:rsidRPr="00614B7A">
              <w:t>UEs supporting EN-DC FR2</w:t>
            </w:r>
            <w:r w:rsidRPr="00614B7A">
              <w:rPr>
                <w:lang w:eastAsia="zh-CN"/>
              </w:rPr>
              <w:t xml:space="preserve"> and long DRX cycle</w:t>
            </w:r>
            <w:r w:rsidRPr="00614B7A">
              <w:t xml:space="preserve"> and CSI-RS based</w:t>
            </w:r>
            <w:r w:rsidRPr="00614B7A">
              <w:rPr>
                <w:rFonts w:cs="v4.2.0"/>
              </w:rPr>
              <w:t xml:space="preserve"> BFR on SCell</w:t>
            </w:r>
            <w:r w:rsidRPr="00614B7A">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A464DDE" w14:textId="77777777" w:rsidR="00A85D8A" w:rsidRPr="00614B7A" w:rsidRDefault="00A85D8A" w:rsidP="00BE3F9E">
            <w:pPr>
              <w:pStyle w:val="TAL"/>
            </w:pPr>
          </w:p>
        </w:tc>
        <w:tc>
          <w:tcPr>
            <w:tcW w:w="1363" w:type="dxa"/>
            <w:tcBorders>
              <w:top w:val="single" w:sz="4" w:space="0" w:color="auto"/>
              <w:left w:val="single" w:sz="4" w:space="0" w:color="auto"/>
              <w:bottom w:val="single" w:sz="4" w:space="0" w:color="auto"/>
              <w:right w:val="single" w:sz="4" w:space="0" w:color="auto"/>
            </w:tcBorders>
          </w:tcPr>
          <w:p w14:paraId="262633D0" w14:textId="77777777" w:rsidR="00A85D8A" w:rsidRPr="00614B7A" w:rsidRDefault="00A85D8A" w:rsidP="00BE3F9E">
            <w:pPr>
              <w:pStyle w:val="TAL"/>
              <w:rPr>
                <w:lang w:eastAsia="zh-CN"/>
              </w:rPr>
            </w:pPr>
          </w:p>
        </w:tc>
      </w:tr>
      <w:tr w:rsidR="00A85D8A" w:rsidRPr="00614B7A" w14:paraId="5AF5C7C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4FA1B1" w14:textId="77777777" w:rsidR="00A85D8A" w:rsidRPr="00614B7A" w:rsidRDefault="00A85D8A" w:rsidP="00BE3F9E">
            <w:pPr>
              <w:pStyle w:val="TAL"/>
              <w:rPr>
                <w:b/>
              </w:rPr>
            </w:pPr>
            <w:r w:rsidRPr="00614B7A">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FAC5AF" w14:textId="77777777" w:rsidR="00A85D8A" w:rsidRPr="00614B7A" w:rsidRDefault="00A85D8A" w:rsidP="00BE3F9E">
            <w:pPr>
              <w:pStyle w:val="TAL"/>
              <w:rPr>
                <w:b/>
              </w:rPr>
            </w:pPr>
            <w:r w:rsidRPr="00614B7A">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7EC83B"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D44A70" w14:textId="77777777" w:rsidR="00A85D8A" w:rsidRPr="00614B7A"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387DB5" w14:textId="77777777" w:rsidR="00A85D8A" w:rsidRPr="00614B7A"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3B6C7C" w14:textId="77777777" w:rsidR="00A85D8A" w:rsidRPr="00614B7A"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BDA1D1" w14:textId="77777777" w:rsidR="00A85D8A" w:rsidRPr="00614B7A" w:rsidRDefault="00A85D8A" w:rsidP="00BE3F9E">
            <w:pPr>
              <w:pStyle w:val="TAL"/>
              <w:rPr>
                <w:b/>
              </w:rPr>
            </w:pPr>
          </w:p>
        </w:tc>
      </w:tr>
      <w:tr w:rsidR="00A85D8A" w:rsidRPr="00614B7A" w14:paraId="374EE7FE"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FE4356" w14:textId="77777777" w:rsidR="00A85D8A" w:rsidRPr="00614B7A" w:rsidRDefault="00A85D8A" w:rsidP="00BE3F9E">
            <w:pPr>
              <w:pStyle w:val="TAL"/>
              <w:rPr>
                <w:b/>
                <w:lang w:eastAsia="zh-TW"/>
              </w:rPr>
            </w:pPr>
            <w:r w:rsidRPr="00614B7A">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6A0180" w14:textId="77777777" w:rsidR="00A85D8A" w:rsidRPr="00614B7A" w:rsidRDefault="00A85D8A" w:rsidP="00BE3F9E">
            <w:pPr>
              <w:pStyle w:val="TAL"/>
              <w:rPr>
                <w:rFonts w:eastAsia="MS Mincho"/>
                <w:b/>
              </w:rPr>
            </w:pPr>
            <w:r w:rsidRPr="00614B7A">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C85B60"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663D7A" w14:textId="77777777" w:rsidR="00A85D8A" w:rsidRPr="00614B7A"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5155BA" w14:textId="77777777" w:rsidR="00A85D8A" w:rsidRPr="00614B7A"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528356" w14:textId="77777777" w:rsidR="00A85D8A" w:rsidRPr="00614B7A"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8527A6" w14:textId="77777777" w:rsidR="00A85D8A" w:rsidRPr="00614B7A" w:rsidRDefault="00A85D8A" w:rsidP="00BE3F9E">
            <w:pPr>
              <w:pStyle w:val="TAL"/>
              <w:rPr>
                <w:b/>
              </w:rPr>
            </w:pPr>
          </w:p>
        </w:tc>
      </w:tr>
      <w:tr w:rsidR="00A85D8A" w:rsidRPr="00614B7A" w14:paraId="0AA7352A"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26C932" w14:textId="77777777" w:rsidR="00A85D8A" w:rsidRPr="00614B7A" w:rsidRDefault="00A85D8A" w:rsidP="00BE3F9E">
            <w:pPr>
              <w:pStyle w:val="TAL"/>
              <w:rPr>
                <w:lang w:eastAsia="zh-CN"/>
              </w:rPr>
            </w:pPr>
            <w:r w:rsidRPr="00614B7A">
              <w:rPr>
                <w:rFonts w:eastAsia="MS Mincho"/>
              </w:rPr>
              <w:lastRenderedPageBreak/>
              <w:t>5.5.6.1.1</w:t>
            </w:r>
          </w:p>
        </w:tc>
        <w:tc>
          <w:tcPr>
            <w:tcW w:w="4519" w:type="dxa"/>
            <w:tcBorders>
              <w:top w:val="single" w:sz="4" w:space="0" w:color="auto"/>
              <w:left w:val="single" w:sz="4" w:space="0" w:color="auto"/>
              <w:bottom w:val="single" w:sz="4" w:space="0" w:color="auto"/>
              <w:right w:val="single" w:sz="4" w:space="0" w:color="auto"/>
            </w:tcBorders>
            <w:hideMark/>
          </w:tcPr>
          <w:p w14:paraId="10017FC6" w14:textId="77777777" w:rsidR="00A85D8A" w:rsidRPr="00614B7A" w:rsidRDefault="00A85D8A" w:rsidP="00BE3F9E">
            <w:pPr>
              <w:pStyle w:val="TAL"/>
              <w:rPr>
                <w:lang w:eastAsia="zh-CN"/>
              </w:rPr>
            </w:pPr>
            <w:r w:rsidRPr="00614B7A">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48F8508" w14:textId="77777777" w:rsidR="00A85D8A" w:rsidRPr="00614B7A" w:rsidRDefault="00A85D8A" w:rsidP="00BE3F9E">
            <w:pPr>
              <w:pStyle w:val="TAC"/>
            </w:pPr>
            <w:r w:rsidRPr="00614B7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EF3CEE" w14:textId="77777777" w:rsidR="00A85D8A" w:rsidRPr="00614B7A" w:rsidRDefault="00A85D8A" w:rsidP="00BE3F9E">
            <w:pPr>
              <w:pStyle w:val="TAL"/>
              <w:rPr>
                <w:lang w:eastAsia="zh-CN"/>
              </w:rPr>
            </w:pPr>
            <w:r w:rsidRPr="00614B7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50132B4" w14:textId="77777777" w:rsidR="00A85D8A" w:rsidRPr="00614B7A" w:rsidRDefault="00A85D8A" w:rsidP="00BE3F9E">
            <w:pPr>
              <w:pStyle w:val="TAL"/>
              <w:rPr>
                <w:lang w:eastAsia="zh-CN"/>
              </w:rPr>
            </w:pPr>
            <w:r w:rsidRPr="00614B7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A02FEBA" w14:textId="77777777" w:rsidR="00A85D8A" w:rsidRPr="00614B7A" w:rsidRDefault="00A85D8A" w:rsidP="00BE3F9E">
            <w:pPr>
              <w:pStyle w:val="TAL"/>
              <w:rPr>
                <w:rFonts w:eastAsia="SimSun"/>
                <w:szCs w:val="18"/>
                <w:lang w:eastAsia="zh-CN"/>
              </w:rPr>
            </w:pPr>
            <w:r w:rsidRPr="00614B7A">
              <w:t>NOTE 1</w:t>
            </w:r>
          </w:p>
        </w:tc>
        <w:tc>
          <w:tcPr>
            <w:tcW w:w="1363" w:type="dxa"/>
            <w:tcBorders>
              <w:top w:val="single" w:sz="4" w:space="0" w:color="auto"/>
              <w:left w:val="single" w:sz="4" w:space="0" w:color="auto"/>
              <w:bottom w:val="single" w:sz="4" w:space="0" w:color="auto"/>
              <w:right w:val="single" w:sz="4" w:space="0" w:color="auto"/>
            </w:tcBorders>
            <w:hideMark/>
          </w:tcPr>
          <w:p w14:paraId="5FF30F84" w14:textId="77777777" w:rsidR="00A85D8A" w:rsidRPr="00614B7A" w:rsidRDefault="00A85D8A" w:rsidP="00BE3F9E">
            <w:pPr>
              <w:pStyle w:val="TAL"/>
            </w:pPr>
            <w:r w:rsidRPr="00614B7A">
              <w:rPr>
                <w:lang w:eastAsia="zh-CN"/>
              </w:rPr>
              <w:t>2Rx</w:t>
            </w:r>
          </w:p>
        </w:tc>
      </w:tr>
      <w:tr w:rsidR="00A85D8A" w:rsidRPr="00614B7A" w14:paraId="0700E8C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AF498C" w14:textId="77777777" w:rsidR="00A85D8A" w:rsidRPr="00614B7A" w:rsidRDefault="00A85D8A" w:rsidP="00BE3F9E">
            <w:pPr>
              <w:pStyle w:val="TAL"/>
              <w:rPr>
                <w:lang w:eastAsia="zh-CN"/>
              </w:rPr>
            </w:pPr>
            <w:r w:rsidRPr="00614B7A">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1EA57008" w14:textId="77777777" w:rsidR="00A85D8A" w:rsidRPr="00614B7A" w:rsidRDefault="00A85D8A" w:rsidP="00BE3F9E">
            <w:pPr>
              <w:pStyle w:val="TAL"/>
              <w:rPr>
                <w:lang w:eastAsia="zh-CN"/>
              </w:rPr>
            </w:pPr>
            <w:r w:rsidRPr="00614B7A">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BC79329" w14:textId="77777777" w:rsidR="00A85D8A" w:rsidRPr="00614B7A" w:rsidRDefault="00A85D8A" w:rsidP="00BE3F9E">
            <w:pPr>
              <w:pStyle w:val="TAC"/>
              <w:rPr>
                <w:rFonts w:eastAsia="SimSun"/>
              </w:rPr>
            </w:pPr>
            <w:r w:rsidRPr="00614B7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26564D6" w14:textId="77777777" w:rsidR="00A85D8A" w:rsidRPr="00614B7A" w:rsidRDefault="00A85D8A" w:rsidP="00BE3F9E">
            <w:pPr>
              <w:pStyle w:val="TAL"/>
              <w:rPr>
                <w:rFonts w:eastAsia="SimSun"/>
                <w:lang w:eastAsia="zh-CN"/>
              </w:rPr>
            </w:pPr>
            <w:r w:rsidRPr="00614B7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6DA3085" w14:textId="77777777" w:rsidR="00A85D8A" w:rsidRPr="00614B7A" w:rsidRDefault="00A85D8A" w:rsidP="00BE3F9E">
            <w:pPr>
              <w:pStyle w:val="TAL"/>
              <w:rPr>
                <w:rFonts w:eastAsia="SimSun"/>
                <w:lang w:eastAsia="zh-CN"/>
              </w:rPr>
            </w:pPr>
            <w:r w:rsidRPr="00614B7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B8442CC" w14:textId="77777777" w:rsidR="00A85D8A" w:rsidRPr="00614B7A" w:rsidRDefault="00A85D8A" w:rsidP="00BE3F9E">
            <w:pPr>
              <w:pStyle w:val="TAL"/>
              <w:rPr>
                <w:rFonts w:eastAsia="SimSun"/>
                <w:szCs w:val="18"/>
                <w:lang w:eastAsia="zh-CN"/>
              </w:rPr>
            </w:pPr>
            <w:r w:rsidRPr="00614B7A">
              <w:t>NOTE 1</w:t>
            </w:r>
          </w:p>
        </w:tc>
        <w:tc>
          <w:tcPr>
            <w:tcW w:w="1363" w:type="dxa"/>
            <w:tcBorders>
              <w:top w:val="single" w:sz="4" w:space="0" w:color="auto"/>
              <w:left w:val="single" w:sz="4" w:space="0" w:color="auto"/>
              <w:bottom w:val="single" w:sz="4" w:space="0" w:color="auto"/>
              <w:right w:val="single" w:sz="4" w:space="0" w:color="auto"/>
            </w:tcBorders>
            <w:hideMark/>
          </w:tcPr>
          <w:p w14:paraId="5C0355D6" w14:textId="77777777" w:rsidR="00A85D8A" w:rsidRPr="00614B7A" w:rsidRDefault="00A85D8A" w:rsidP="00BE3F9E">
            <w:pPr>
              <w:pStyle w:val="TAL"/>
            </w:pPr>
            <w:r w:rsidRPr="00614B7A">
              <w:rPr>
                <w:lang w:eastAsia="zh-CN"/>
              </w:rPr>
              <w:t>2Rx</w:t>
            </w:r>
          </w:p>
        </w:tc>
      </w:tr>
      <w:tr w:rsidR="00A85D8A" w:rsidRPr="00614B7A" w14:paraId="7567AA1D"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EE112D" w14:textId="77777777" w:rsidR="00A85D8A" w:rsidRPr="00614B7A" w:rsidRDefault="00A85D8A" w:rsidP="00BE3F9E">
            <w:pPr>
              <w:pStyle w:val="TAL"/>
              <w:rPr>
                <w:b/>
                <w:lang w:eastAsia="zh-TW"/>
              </w:rPr>
            </w:pPr>
            <w:r w:rsidRPr="00614B7A">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15B5C0" w14:textId="77777777" w:rsidR="00A85D8A" w:rsidRPr="00614B7A" w:rsidRDefault="00A85D8A" w:rsidP="00BE3F9E">
            <w:pPr>
              <w:pStyle w:val="TAL"/>
              <w:rPr>
                <w:rFonts w:eastAsia="MS Mincho"/>
                <w:b/>
              </w:rPr>
            </w:pPr>
            <w:r w:rsidRPr="00614B7A">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EA6EC1" w14:textId="77777777" w:rsidR="00A85D8A" w:rsidRPr="00614B7A"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A79A16" w14:textId="77777777" w:rsidR="00A85D8A" w:rsidRPr="00614B7A" w:rsidRDefault="00A85D8A" w:rsidP="00BE3F9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CF0BC5" w14:textId="77777777" w:rsidR="00A85D8A" w:rsidRPr="00614B7A" w:rsidRDefault="00A85D8A" w:rsidP="00BE3F9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034CDF" w14:textId="77777777" w:rsidR="00A85D8A" w:rsidRPr="00614B7A" w:rsidRDefault="00A85D8A" w:rsidP="00BE3F9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A8EBB8" w14:textId="77777777" w:rsidR="00A85D8A" w:rsidRPr="00614B7A" w:rsidRDefault="00A85D8A" w:rsidP="00BE3F9E">
            <w:pPr>
              <w:pStyle w:val="TAL"/>
              <w:rPr>
                <w:b/>
              </w:rPr>
            </w:pPr>
          </w:p>
        </w:tc>
      </w:tr>
      <w:tr w:rsidR="00A85D8A" w:rsidRPr="00614B7A" w14:paraId="2C9EC03D"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F60430" w14:textId="77777777" w:rsidR="00A85D8A" w:rsidRPr="00614B7A" w:rsidRDefault="00A85D8A" w:rsidP="00BE3F9E">
            <w:pPr>
              <w:pStyle w:val="TAL"/>
              <w:rPr>
                <w:lang w:eastAsia="zh-CN"/>
              </w:rPr>
            </w:pPr>
            <w:r w:rsidRPr="00614B7A">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0D0B5D6A" w14:textId="77777777" w:rsidR="00A85D8A" w:rsidRPr="00614B7A" w:rsidRDefault="00A85D8A" w:rsidP="00BE3F9E">
            <w:pPr>
              <w:pStyle w:val="TAL"/>
              <w:rPr>
                <w:lang w:eastAsia="zh-CN"/>
              </w:rPr>
            </w:pPr>
            <w:r w:rsidRPr="00614B7A">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80B52ED" w14:textId="77777777" w:rsidR="00A85D8A" w:rsidRPr="00614B7A" w:rsidRDefault="00A85D8A" w:rsidP="00BE3F9E">
            <w:pPr>
              <w:pStyle w:val="TAC"/>
              <w:rPr>
                <w:rFonts w:eastAsia="SimSun"/>
              </w:rPr>
            </w:pPr>
            <w:r w:rsidRPr="00614B7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578F00B" w14:textId="77777777" w:rsidR="00A85D8A" w:rsidRPr="00614B7A" w:rsidRDefault="00A85D8A" w:rsidP="00BE3F9E">
            <w:pPr>
              <w:pStyle w:val="TAL"/>
              <w:rPr>
                <w:rFonts w:eastAsia="SimSun"/>
                <w:lang w:eastAsia="zh-CN"/>
              </w:rPr>
            </w:pPr>
            <w:r w:rsidRPr="00614B7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B9D9455" w14:textId="77777777" w:rsidR="00A85D8A" w:rsidRPr="00614B7A" w:rsidRDefault="00A85D8A" w:rsidP="00BE3F9E">
            <w:pPr>
              <w:pStyle w:val="TAL"/>
              <w:rPr>
                <w:rFonts w:eastAsia="SimSun"/>
                <w:lang w:eastAsia="zh-CN"/>
              </w:rPr>
            </w:pPr>
            <w:r w:rsidRPr="00614B7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75085E0" w14:textId="77777777" w:rsidR="00A85D8A" w:rsidRPr="00614B7A" w:rsidRDefault="00A85D8A" w:rsidP="00BE3F9E">
            <w:pPr>
              <w:pStyle w:val="TAL"/>
              <w:rPr>
                <w:rFonts w:eastAsia="SimSun"/>
                <w:szCs w:val="18"/>
                <w:lang w:eastAsia="zh-CN"/>
              </w:rPr>
            </w:pPr>
            <w:r w:rsidRPr="00614B7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72CCC1A" w14:textId="77777777" w:rsidR="00A85D8A" w:rsidRPr="00614B7A" w:rsidRDefault="00A85D8A" w:rsidP="00BE3F9E">
            <w:pPr>
              <w:pStyle w:val="TAL"/>
            </w:pPr>
            <w:r w:rsidRPr="00614B7A">
              <w:rPr>
                <w:lang w:eastAsia="zh-CN"/>
              </w:rPr>
              <w:t>2Rx</w:t>
            </w:r>
          </w:p>
        </w:tc>
      </w:tr>
      <w:tr w:rsidR="00A85D8A" w:rsidRPr="00614B7A" w14:paraId="3F59385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419FE0" w14:textId="77777777" w:rsidR="00A85D8A" w:rsidRPr="00614B7A" w:rsidRDefault="00A85D8A" w:rsidP="00BE3F9E">
            <w:pPr>
              <w:pStyle w:val="TAL"/>
              <w:rPr>
                <w:rFonts w:eastAsia="MS Mincho"/>
                <w:b/>
              </w:rPr>
            </w:pPr>
            <w:r w:rsidRPr="00614B7A">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9F4BAA" w14:textId="77777777" w:rsidR="00A85D8A" w:rsidRPr="00614B7A" w:rsidRDefault="00A85D8A" w:rsidP="00BE3F9E">
            <w:pPr>
              <w:pStyle w:val="TAL"/>
              <w:rPr>
                <w:rFonts w:eastAsia="MS Mincho"/>
                <w:b/>
              </w:rPr>
            </w:pPr>
            <w:r w:rsidRPr="00614B7A">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2672D4" w14:textId="77777777" w:rsidR="00A85D8A" w:rsidRPr="00614B7A"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100018" w14:textId="77777777" w:rsidR="00A85D8A" w:rsidRPr="00614B7A" w:rsidRDefault="00A85D8A" w:rsidP="00BE3F9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E03A5C" w14:textId="77777777" w:rsidR="00A85D8A" w:rsidRPr="00614B7A" w:rsidRDefault="00A85D8A" w:rsidP="00BE3F9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2BCA9E" w14:textId="77777777" w:rsidR="00A85D8A" w:rsidRPr="00614B7A" w:rsidRDefault="00A85D8A" w:rsidP="00BE3F9E">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08D828" w14:textId="77777777" w:rsidR="00A85D8A" w:rsidRPr="00614B7A" w:rsidRDefault="00A85D8A" w:rsidP="00BE3F9E">
            <w:pPr>
              <w:pStyle w:val="TAL"/>
              <w:rPr>
                <w:b/>
              </w:rPr>
            </w:pPr>
          </w:p>
        </w:tc>
      </w:tr>
      <w:tr w:rsidR="00A85D8A" w:rsidRPr="00614B7A" w14:paraId="0691531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D267B2" w14:textId="77777777" w:rsidR="00A85D8A" w:rsidRPr="00614B7A" w:rsidRDefault="00A85D8A" w:rsidP="00BE3F9E">
            <w:pPr>
              <w:pStyle w:val="TAL"/>
              <w:rPr>
                <w:lang w:eastAsia="zh-CN"/>
              </w:rPr>
            </w:pPr>
            <w:r w:rsidRPr="00614B7A">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0EE10390" w14:textId="655FDDE1" w:rsidR="00A85D8A" w:rsidRPr="00614B7A" w:rsidRDefault="00A85D8A" w:rsidP="00BE3F9E">
            <w:pPr>
              <w:pStyle w:val="TAL"/>
              <w:rPr>
                <w:lang w:eastAsia="zh-CN"/>
              </w:rPr>
            </w:pPr>
            <w:del w:id="402" w:author="Amy TAO" w:date="2022-04-25T21:47:00Z">
              <w:r w:rsidRPr="00614B7A" w:rsidDel="00326FBD">
                <w:rPr>
                  <w:rFonts w:eastAsia="MS Mincho"/>
                </w:rPr>
                <w:delText>EN-DC FR2 addition and release delay of known PSCell</w:delText>
              </w:r>
            </w:del>
            <w:ins w:id="403" w:author="Amy TAO" w:date="2022-04-25T21:47:00Z">
              <w:r w:rsidR="00326FBD" w:rsidRPr="00614B7A">
                <w:rPr>
                  <w:rFonts w:eastAsia="MS Mincho"/>
                </w:rPr>
                <w:t>Void</w:t>
              </w:r>
            </w:ins>
          </w:p>
        </w:tc>
        <w:tc>
          <w:tcPr>
            <w:tcW w:w="850" w:type="dxa"/>
            <w:tcBorders>
              <w:top w:val="single" w:sz="4" w:space="0" w:color="auto"/>
              <w:left w:val="single" w:sz="4" w:space="0" w:color="auto"/>
              <w:bottom w:val="single" w:sz="4" w:space="0" w:color="auto"/>
              <w:right w:val="single" w:sz="4" w:space="0" w:color="auto"/>
            </w:tcBorders>
            <w:hideMark/>
          </w:tcPr>
          <w:p w14:paraId="6952745E" w14:textId="29CFE8D1" w:rsidR="00A85D8A" w:rsidRPr="00614B7A" w:rsidRDefault="00A85D8A" w:rsidP="00BE3F9E">
            <w:pPr>
              <w:pStyle w:val="TAC"/>
              <w:rPr>
                <w:rFonts w:eastAsia="SimSun"/>
              </w:rPr>
            </w:pPr>
            <w:del w:id="404" w:author="Amy TAO" w:date="2022-04-25T21:48:00Z">
              <w:r w:rsidRPr="00614B7A" w:rsidDel="00326FBD">
                <w:rPr>
                  <w:rFonts w:eastAsia="MS Mincho"/>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1B4717D0" w14:textId="282358DE" w:rsidR="00A85D8A" w:rsidRPr="00614B7A" w:rsidRDefault="00A85D8A" w:rsidP="00BE3F9E">
            <w:pPr>
              <w:pStyle w:val="TAL"/>
              <w:rPr>
                <w:rFonts w:eastAsia="SimSun"/>
                <w:lang w:eastAsia="zh-CN"/>
              </w:rPr>
            </w:pPr>
            <w:del w:id="405" w:author="Amy TAO" w:date="2022-04-25T21:48:00Z">
              <w:r w:rsidRPr="00614B7A" w:rsidDel="00326FBD">
                <w:rPr>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11693BFD" w14:textId="6F15064D" w:rsidR="00A85D8A" w:rsidRPr="00614B7A" w:rsidRDefault="00A85D8A" w:rsidP="00BE3F9E">
            <w:pPr>
              <w:pStyle w:val="TAL"/>
              <w:rPr>
                <w:rFonts w:eastAsia="SimSun"/>
                <w:lang w:eastAsia="zh-CN"/>
              </w:rPr>
            </w:pPr>
            <w:del w:id="406" w:author="Amy TAO" w:date="2022-04-25T21:48:00Z">
              <w:r w:rsidRPr="00614B7A" w:rsidDel="00326FBD">
                <w:rPr>
                  <w:rFonts w:eastAsia="MS Mincho"/>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0D2F1FF2" w14:textId="149FA705" w:rsidR="00A85D8A" w:rsidRPr="00614B7A" w:rsidRDefault="00A85D8A" w:rsidP="00BE3F9E">
            <w:pPr>
              <w:pStyle w:val="TAL"/>
              <w:rPr>
                <w:rFonts w:eastAsia="SimSun"/>
                <w:szCs w:val="18"/>
                <w:lang w:eastAsia="zh-CN"/>
              </w:rPr>
            </w:pPr>
            <w:del w:id="407" w:author="Amy TAO" w:date="2022-04-25T21:48:00Z">
              <w:r w:rsidRPr="00614B7A" w:rsidDel="00326FBD">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63E941E1" w14:textId="4BD725C9" w:rsidR="00A85D8A" w:rsidRPr="00614B7A" w:rsidRDefault="00A85D8A" w:rsidP="00BE3F9E">
            <w:pPr>
              <w:pStyle w:val="TAL"/>
            </w:pPr>
            <w:del w:id="408" w:author="Amy TAO" w:date="2022-04-25T21:48:00Z">
              <w:r w:rsidRPr="00614B7A" w:rsidDel="00326FBD">
                <w:rPr>
                  <w:lang w:eastAsia="zh-CN"/>
                </w:rPr>
                <w:delText>2Rx</w:delText>
              </w:r>
            </w:del>
          </w:p>
        </w:tc>
      </w:tr>
      <w:tr w:rsidR="00A85D8A" w:rsidRPr="00614B7A" w14:paraId="79B22157"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2C9676" w14:textId="77777777" w:rsidR="00A85D8A" w:rsidRPr="00614B7A" w:rsidRDefault="00A85D8A" w:rsidP="00BE3F9E">
            <w:pPr>
              <w:pStyle w:val="TAL"/>
              <w:rPr>
                <w:rFonts w:eastAsia="MS Mincho"/>
                <w:b/>
              </w:rPr>
            </w:pPr>
            <w:r w:rsidRPr="00614B7A">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94D3D5" w14:textId="77777777" w:rsidR="00A85D8A" w:rsidRPr="00614B7A" w:rsidRDefault="00A85D8A" w:rsidP="00BE3F9E">
            <w:pPr>
              <w:pStyle w:val="TAL"/>
              <w:rPr>
                <w:rFonts w:eastAsia="MS Mincho"/>
                <w:b/>
              </w:rPr>
            </w:pPr>
            <w:r w:rsidRPr="00614B7A">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8F573C" w14:textId="77777777" w:rsidR="00A85D8A" w:rsidRPr="00614B7A"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129639" w14:textId="77777777" w:rsidR="00A85D8A" w:rsidRPr="00614B7A" w:rsidRDefault="00A85D8A" w:rsidP="00BE3F9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1A0B9C" w14:textId="77777777" w:rsidR="00A85D8A" w:rsidRPr="00614B7A" w:rsidRDefault="00A85D8A" w:rsidP="00BE3F9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3C1FBD" w14:textId="77777777" w:rsidR="00A85D8A" w:rsidRPr="00614B7A" w:rsidRDefault="00A85D8A" w:rsidP="00BE3F9E">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9A54C0" w14:textId="77777777" w:rsidR="00A85D8A" w:rsidRPr="00614B7A" w:rsidRDefault="00A85D8A" w:rsidP="00BE3F9E">
            <w:pPr>
              <w:pStyle w:val="TAL"/>
              <w:rPr>
                <w:b/>
              </w:rPr>
            </w:pPr>
          </w:p>
        </w:tc>
      </w:tr>
      <w:tr w:rsidR="00A85D8A" w:rsidRPr="00614B7A" w14:paraId="1FF84F3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B5ED68" w14:textId="77777777" w:rsidR="00A85D8A" w:rsidRPr="00614B7A" w:rsidRDefault="00A85D8A" w:rsidP="00BE3F9E">
            <w:pPr>
              <w:pStyle w:val="TAL"/>
              <w:rPr>
                <w:lang w:eastAsia="zh-CN"/>
              </w:rPr>
            </w:pPr>
            <w:r w:rsidRPr="00614B7A">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7B6190B6" w14:textId="77777777" w:rsidR="00A85D8A" w:rsidRPr="00614B7A" w:rsidRDefault="00A85D8A" w:rsidP="00BE3F9E">
            <w:pPr>
              <w:pStyle w:val="TAL"/>
              <w:rPr>
                <w:lang w:eastAsia="zh-CN"/>
              </w:rPr>
            </w:pPr>
            <w:r w:rsidRPr="00614B7A">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8F97F77" w14:textId="77777777" w:rsidR="00A85D8A" w:rsidRPr="00614B7A" w:rsidRDefault="00A85D8A" w:rsidP="00BE3F9E">
            <w:pPr>
              <w:pStyle w:val="TAC"/>
              <w:rPr>
                <w:rFonts w:eastAsia="SimSun"/>
              </w:rPr>
            </w:pPr>
            <w:r w:rsidRPr="00614B7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69BE10E" w14:textId="77777777" w:rsidR="00A85D8A" w:rsidRPr="00614B7A" w:rsidRDefault="00A85D8A" w:rsidP="00BE3F9E">
            <w:pPr>
              <w:pStyle w:val="TAL"/>
              <w:rPr>
                <w:rFonts w:eastAsia="SimSun"/>
                <w:lang w:eastAsia="zh-CN"/>
              </w:rPr>
            </w:pPr>
            <w:r w:rsidRPr="00614B7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15B458" w14:textId="77777777" w:rsidR="00A85D8A" w:rsidRPr="00614B7A" w:rsidRDefault="00A85D8A" w:rsidP="00BE3F9E">
            <w:pPr>
              <w:pStyle w:val="TAL"/>
              <w:rPr>
                <w:rFonts w:eastAsia="SimSun"/>
                <w:lang w:eastAsia="zh-CN"/>
              </w:rPr>
            </w:pPr>
            <w:r w:rsidRPr="00614B7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CB48125" w14:textId="77777777" w:rsidR="00A85D8A" w:rsidRPr="00614B7A" w:rsidRDefault="00A85D8A" w:rsidP="00BE3F9E">
            <w:pPr>
              <w:pStyle w:val="TAL"/>
              <w:rPr>
                <w:rFonts w:eastAsia="SimSun"/>
                <w:szCs w:val="18"/>
                <w:lang w:eastAsia="zh-CN"/>
              </w:rPr>
            </w:pPr>
            <w:r w:rsidRPr="00614B7A">
              <w:t>NOTE 1</w:t>
            </w:r>
          </w:p>
        </w:tc>
        <w:tc>
          <w:tcPr>
            <w:tcW w:w="1363" w:type="dxa"/>
            <w:tcBorders>
              <w:top w:val="single" w:sz="4" w:space="0" w:color="auto"/>
              <w:left w:val="single" w:sz="4" w:space="0" w:color="auto"/>
              <w:bottom w:val="single" w:sz="4" w:space="0" w:color="auto"/>
              <w:right w:val="single" w:sz="4" w:space="0" w:color="auto"/>
            </w:tcBorders>
            <w:hideMark/>
          </w:tcPr>
          <w:p w14:paraId="03CB0E82" w14:textId="77777777" w:rsidR="00A85D8A" w:rsidRPr="00614B7A" w:rsidRDefault="00A85D8A" w:rsidP="00BE3F9E">
            <w:pPr>
              <w:pStyle w:val="TAL"/>
            </w:pPr>
            <w:r w:rsidRPr="00614B7A">
              <w:rPr>
                <w:lang w:eastAsia="zh-CN"/>
              </w:rPr>
              <w:t>2Rx</w:t>
            </w:r>
          </w:p>
        </w:tc>
      </w:tr>
      <w:tr w:rsidR="00A85D8A" w:rsidRPr="00614B7A" w14:paraId="04878554"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02ECF6" w14:textId="77777777" w:rsidR="00A85D8A" w:rsidRPr="00614B7A" w:rsidRDefault="00A85D8A" w:rsidP="00BE3F9E">
            <w:pPr>
              <w:pStyle w:val="TAL"/>
              <w:rPr>
                <w:rFonts w:eastAsia="MS Mincho"/>
              </w:rPr>
            </w:pPr>
            <w:r w:rsidRPr="00614B7A">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4F494AE5" w14:textId="77777777" w:rsidR="00A85D8A" w:rsidRPr="00614B7A" w:rsidRDefault="00A85D8A" w:rsidP="00BE3F9E">
            <w:pPr>
              <w:pStyle w:val="TAL"/>
              <w:rPr>
                <w:rFonts w:eastAsia="MS Mincho"/>
              </w:rPr>
            </w:pPr>
            <w:r w:rsidRPr="00614B7A">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9CB0F81" w14:textId="77777777" w:rsidR="00A85D8A" w:rsidRPr="00614B7A" w:rsidRDefault="00A85D8A" w:rsidP="00BE3F9E">
            <w:pPr>
              <w:pStyle w:val="TAC"/>
              <w:rPr>
                <w:rFonts w:eastAsia="MS Mincho"/>
              </w:rPr>
            </w:pPr>
            <w:r w:rsidRPr="00614B7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1E9950" w14:textId="77777777" w:rsidR="00A85D8A" w:rsidRPr="00614B7A" w:rsidRDefault="00A85D8A" w:rsidP="00BE3F9E">
            <w:pPr>
              <w:pStyle w:val="TAL"/>
              <w:rPr>
                <w:lang w:eastAsia="zh-CN"/>
              </w:rPr>
            </w:pPr>
            <w:r w:rsidRPr="00614B7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6EC568C" w14:textId="77777777" w:rsidR="00A85D8A" w:rsidRPr="00614B7A" w:rsidRDefault="00A85D8A" w:rsidP="00BE3F9E">
            <w:pPr>
              <w:pStyle w:val="TAL"/>
              <w:rPr>
                <w:rFonts w:eastAsia="MS Mincho"/>
              </w:rPr>
            </w:pPr>
            <w:r w:rsidRPr="00614B7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3C11372" w14:textId="77777777" w:rsidR="00A85D8A" w:rsidRPr="00614B7A" w:rsidRDefault="00A85D8A" w:rsidP="00BE3F9E">
            <w:pPr>
              <w:pStyle w:val="TAL"/>
            </w:pPr>
            <w:r w:rsidRPr="00614B7A">
              <w:t>NOTE 1</w:t>
            </w:r>
          </w:p>
        </w:tc>
        <w:tc>
          <w:tcPr>
            <w:tcW w:w="1363" w:type="dxa"/>
            <w:tcBorders>
              <w:top w:val="single" w:sz="4" w:space="0" w:color="auto"/>
              <w:left w:val="single" w:sz="4" w:space="0" w:color="auto"/>
              <w:bottom w:val="single" w:sz="4" w:space="0" w:color="auto"/>
              <w:right w:val="single" w:sz="4" w:space="0" w:color="auto"/>
            </w:tcBorders>
            <w:hideMark/>
          </w:tcPr>
          <w:p w14:paraId="5113ED68" w14:textId="77777777" w:rsidR="00A85D8A" w:rsidRPr="00614B7A" w:rsidRDefault="00A85D8A" w:rsidP="00BE3F9E">
            <w:pPr>
              <w:pStyle w:val="TAL"/>
            </w:pPr>
            <w:r w:rsidRPr="00614B7A">
              <w:rPr>
                <w:lang w:eastAsia="zh-CN"/>
              </w:rPr>
              <w:t>2Rx</w:t>
            </w:r>
          </w:p>
        </w:tc>
      </w:tr>
      <w:tr w:rsidR="00A85D8A" w:rsidRPr="00614B7A" w14:paraId="364FD19D"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12931F" w14:textId="77777777" w:rsidR="00A85D8A" w:rsidRPr="00614B7A" w:rsidRDefault="00A85D8A" w:rsidP="00BE3F9E">
            <w:pPr>
              <w:pStyle w:val="TAL"/>
              <w:rPr>
                <w:b/>
              </w:rPr>
            </w:pPr>
            <w:r w:rsidRPr="00614B7A">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A30187" w14:textId="77777777" w:rsidR="00A85D8A" w:rsidRPr="00614B7A" w:rsidRDefault="00A85D8A" w:rsidP="00BE3F9E">
            <w:pPr>
              <w:pStyle w:val="TAL"/>
              <w:rPr>
                <w:b/>
              </w:rPr>
            </w:pPr>
            <w:r w:rsidRPr="00614B7A">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7E55C9" w14:textId="77777777" w:rsidR="00A85D8A" w:rsidRPr="00614B7A" w:rsidRDefault="00A85D8A" w:rsidP="00BE3F9E">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ADCD46" w14:textId="77777777" w:rsidR="00A85D8A" w:rsidRPr="00614B7A" w:rsidRDefault="00A85D8A" w:rsidP="00BE3F9E">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A8B452" w14:textId="77777777" w:rsidR="00A85D8A" w:rsidRPr="00614B7A" w:rsidRDefault="00A85D8A" w:rsidP="00BE3F9E">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1A88FB" w14:textId="77777777" w:rsidR="00A85D8A" w:rsidRPr="00614B7A" w:rsidRDefault="00A85D8A" w:rsidP="00BE3F9E">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05D1D5" w14:textId="77777777" w:rsidR="00A85D8A" w:rsidRPr="00614B7A" w:rsidRDefault="00A85D8A" w:rsidP="00BE3F9E">
            <w:pPr>
              <w:pStyle w:val="TAL"/>
              <w:rPr>
                <w:b/>
              </w:rPr>
            </w:pPr>
          </w:p>
        </w:tc>
      </w:tr>
      <w:tr w:rsidR="00A85D8A" w:rsidRPr="00614B7A" w14:paraId="082C90DC"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2949FB" w14:textId="77777777" w:rsidR="00A85D8A" w:rsidRPr="00614B7A" w:rsidRDefault="00A85D8A" w:rsidP="00BE3F9E">
            <w:pPr>
              <w:pStyle w:val="TAL"/>
              <w:rPr>
                <w:b/>
              </w:rPr>
            </w:pPr>
            <w:r w:rsidRPr="00614B7A">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07E2C5" w14:textId="77777777" w:rsidR="00A85D8A" w:rsidRPr="00614B7A" w:rsidRDefault="00A85D8A" w:rsidP="00BE3F9E">
            <w:pPr>
              <w:pStyle w:val="TAL"/>
              <w:rPr>
                <w:b/>
              </w:rPr>
            </w:pPr>
            <w:r w:rsidRPr="00614B7A">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938F6F"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F2766F" w14:textId="77777777" w:rsidR="00A85D8A" w:rsidRPr="00614B7A" w:rsidRDefault="00A85D8A" w:rsidP="00BE3F9E">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B64363" w14:textId="77777777" w:rsidR="00A85D8A" w:rsidRPr="00614B7A" w:rsidRDefault="00A85D8A" w:rsidP="00BE3F9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43F63E" w14:textId="77777777" w:rsidR="00A85D8A" w:rsidRPr="00614B7A" w:rsidRDefault="00A85D8A" w:rsidP="00BE3F9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4A9B17" w14:textId="77777777" w:rsidR="00A85D8A" w:rsidRPr="00614B7A" w:rsidRDefault="00A85D8A" w:rsidP="00BE3F9E">
            <w:pPr>
              <w:pStyle w:val="TAL"/>
              <w:rPr>
                <w:b/>
                <w:lang w:eastAsia="ko-KR"/>
              </w:rPr>
            </w:pPr>
          </w:p>
        </w:tc>
      </w:tr>
      <w:tr w:rsidR="00A85D8A" w:rsidRPr="00614B7A" w14:paraId="09DCDD06"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BDF0AF" w14:textId="77777777" w:rsidR="00A85D8A" w:rsidRPr="00614B7A" w:rsidRDefault="00A85D8A" w:rsidP="00BE3F9E">
            <w:pPr>
              <w:pStyle w:val="TAL"/>
            </w:pPr>
            <w:r w:rsidRPr="00614B7A">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01C73C39" w14:textId="77777777" w:rsidR="00A85D8A" w:rsidRPr="00614B7A" w:rsidRDefault="00A85D8A" w:rsidP="00BE3F9E">
            <w:pPr>
              <w:pStyle w:val="TAL"/>
              <w:rPr>
                <w:lang w:eastAsia="zh-CN"/>
              </w:rPr>
            </w:pPr>
            <w:r w:rsidRPr="00614B7A">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35E1798" w14:textId="77777777" w:rsidR="00A85D8A" w:rsidRPr="00614B7A" w:rsidRDefault="00A85D8A" w:rsidP="00BE3F9E">
            <w:pPr>
              <w:pStyle w:val="TAC"/>
            </w:pPr>
            <w:r w:rsidRPr="00614B7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BC0799" w14:textId="77777777" w:rsidR="00A85D8A" w:rsidRPr="00614B7A" w:rsidRDefault="00A85D8A" w:rsidP="00BE3F9E">
            <w:pPr>
              <w:pStyle w:val="TAL"/>
              <w:rPr>
                <w:lang w:eastAsia="zh-CN"/>
              </w:rPr>
            </w:pPr>
            <w:r w:rsidRPr="00614B7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77C6035" w14:textId="77777777" w:rsidR="00A85D8A" w:rsidRPr="00614B7A" w:rsidRDefault="00A85D8A" w:rsidP="00BE3F9E">
            <w:pPr>
              <w:pStyle w:val="TAL"/>
              <w:rPr>
                <w:lang w:eastAsia="zh-CN"/>
              </w:rPr>
            </w:pPr>
            <w:r w:rsidRPr="00614B7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983B31C" w14:textId="77777777" w:rsidR="00A85D8A" w:rsidRPr="00614B7A" w:rsidRDefault="00A85D8A" w:rsidP="00BE3F9E">
            <w:pPr>
              <w:pStyle w:val="TAL"/>
              <w:rPr>
                <w:rFonts w:eastAsia="SimSun"/>
                <w:szCs w:val="18"/>
                <w:lang w:eastAsia="zh-CN"/>
              </w:rPr>
            </w:pPr>
            <w:r w:rsidRPr="00614B7A">
              <w:t>NOTE 1</w:t>
            </w:r>
          </w:p>
        </w:tc>
        <w:tc>
          <w:tcPr>
            <w:tcW w:w="1363" w:type="dxa"/>
            <w:tcBorders>
              <w:top w:val="single" w:sz="4" w:space="0" w:color="auto"/>
              <w:left w:val="single" w:sz="4" w:space="0" w:color="auto"/>
              <w:bottom w:val="single" w:sz="4" w:space="0" w:color="auto"/>
              <w:right w:val="single" w:sz="4" w:space="0" w:color="auto"/>
            </w:tcBorders>
            <w:hideMark/>
          </w:tcPr>
          <w:p w14:paraId="2C7B1B8E" w14:textId="77777777" w:rsidR="00A85D8A" w:rsidRPr="00614B7A" w:rsidRDefault="00A85D8A" w:rsidP="00BE3F9E">
            <w:pPr>
              <w:pStyle w:val="TAL"/>
            </w:pPr>
            <w:r w:rsidRPr="00614B7A">
              <w:rPr>
                <w:lang w:eastAsia="zh-CN"/>
              </w:rPr>
              <w:t>2Rx</w:t>
            </w:r>
          </w:p>
        </w:tc>
      </w:tr>
      <w:tr w:rsidR="00A85D8A" w:rsidRPr="00614B7A" w14:paraId="408EF93A"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17D8C3" w14:textId="77777777" w:rsidR="00A85D8A" w:rsidRPr="00614B7A" w:rsidRDefault="00A85D8A" w:rsidP="00BE3F9E">
            <w:pPr>
              <w:pStyle w:val="TAL"/>
            </w:pPr>
            <w:r w:rsidRPr="00614B7A">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22E3A9C7" w14:textId="77777777" w:rsidR="00A85D8A" w:rsidRPr="00614B7A" w:rsidRDefault="00A85D8A" w:rsidP="00BE3F9E">
            <w:pPr>
              <w:pStyle w:val="TAL"/>
              <w:rPr>
                <w:lang w:eastAsia="zh-CN"/>
              </w:rPr>
            </w:pPr>
            <w:r w:rsidRPr="00614B7A">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12F4F15E" w14:textId="77777777" w:rsidR="00A85D8A" w:rsidRPr="00614B7A" w:rsidRDefault="00A85D8A" w:rsidP="00BE3F9E">
            <w:pPr>
              <w:pStyle w:val="TAC"/>
            </w:pPr>
            <w:r w:rsidRPr="00614B7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DC4DDB" w14:textId="77777777" w:rsidR="00A85D8A" w:rsidRPr="00614B7A" w:rsidRDefault="00A85D8A" w:rsidP="00BE3F9E">
            <w:pPr>
              <w:pStyle w:val="TAL"/>
              <w:rPr>
                <w:lang w:eastAsia="zh-CN"/>
              </w:rPr>
            </w:pPr>
            <w:r w:rsidRPr="00614B7A">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3A3B8ED" w14:textId="77777777" w:rsidR="00A85D8A" w:rsidRPr="00614B7A" w:rsidRDefault="00A85D8A" w:rsidP="00BE3F9E">
            <w:pPr>
              <w:pStyle w:val="TAL"/>
              <w:rPr>
                <w:lang w:eastAsia="zh-CN"/>
              </w:rPr>
            </w:pPr>
            <w:r w:rsidRPr="00614B7A">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AFA4B4A" w14:textId="77777777" w:rsidR="00A85D8A" w:rsidRPr="00614B7A"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274501" w14:textId="77777777" w:rsidR="00A85D8A" w:rsidRPr="00614B7A" w:rsidRDefault="00A85D8A" w:rsidP="00BE3F9E">
            <w:pPr>
              <w:pStyle w:val="TAL"/>
            </w:pPr>
            <w:r w:rsidRPr="00614B7A">
              <w:rPr>
                <w:lang w:eastAsia="zh-CN"/>
              </w:rPr>
              <w:t>2Rx</w:t>
            </w:r>
          </w:p>
        </w:tc>
      </w:tr>
      <w:tr w:rsidR="00A85D8A" w:rsidRPr="00614B7A" w14:paraId="117D36D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FBF2F2" w14:textId="77777777" w:rsidR="00A85D8A" w:rsidRPr="00614B7A" w:rsidRDefault="00A85D8A" w:rsidP="00BE3F9E">
            <w:pPr>
              <w:pStyle w:val="TAL"/>
            </w:pPr>
            <w:r w:rsidRPr="00614B7A">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7A415B1" w14:textId="77777777" w:rsidR="00A85D8A" w:rsidRPr="00614B7A" w:rsidRDefault="00A85D8A" w:rsidP="00BE3F9E">
            <w:pPr>
              <w:pStyle w:val="TAL"/>
              <w:rPr>
                <w:lang w:eastAsia="zh-CN"/>
              </w:rPr>
            </w:pPr>
            <w:r w:rsidRPr="00614B7A">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5CE0F0BB" w14:textId="77777777" w:rsidR="00A85D8A" w:rsidRPr="00614B7A" w:rsidRDefault="00A85D8A" w:rsidP="00BE3F9E">
            <w:pPr>
              <w:pStyle w:val="TAC"/>
            </w:pPr>
            <w:r w:rsidRPr="00614B7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801013" w14:textId="77777777" w:rsidR="00A85D8A" w:rsidRPr="00614B7A" w:rsidRDefault="00A85D8A" w:rsidP="00BE3F9E">
            <w:pPr>
              <w:pStyle w:val="TAL"/>
              <w:rPr>
                <w:lang w:eastAsia="zh-CN"/>
              </w:rPr>
            </w:pPr>
            <w:r w:rsidRPr="00614B7A">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17F57016" w14:textId="77777777" w:rsidR="00A85D8A" w:rsidRPr="00614B7A" w:rsidRDefault="00A85D8A" w:rsidP="00BE3F9E">
            <w:pPr>
              <w:pStyle w:val="TAL"/>
              <w:rPr>
                <w:lang w:eastAsia="zh-CN"/>
              </w:rPr>
            </w:pPr>
            <w:r w:rsidRPr="00614B7A">
              <w:rPr>
                <w:lang w:eastAsia="zh-CN"/>
              </w:rPr>
              <w:t xml:space="preserve">UEs supporting EN-DC FR2, </w:t>
            </w:r>
            <w:r w:rsidRPr="00614B7A">
              <w:t>CSI-RS-based RLM and BWP operation without bandwidth restriction</w:t>
            </w:r>
            <w:r w:rsidRPr="00614B7A"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DD9C4E6" w14:textId="77777777" w:rsidR="00A85D8A" w:rsidRPr="00614B7A" w:rsidRDefault="00A85D8A" w:rsidP="00BE3F9E">
            <w:pPr>
              <w:pStyle w:val="TAL"/>
              <w:rPr>
                <w:rFonts w:eastAsia="SimSun"/>
                <w:szCs w:val="18"/>
                <w:lang w:eastAsia="zh-CN"/>
              </w:rPr>
            </w:pPr>
            <w:r w:rsidRPr="00614B7A">
              <w:t>NOTE 1</w:t>
            </w:r>
          </w:p>
        </w:tc>
        <w:tc>
          <w:tcPr>
            <w:tcW w:w="1363" w:type="dxa"/>
            <w:tcBorders>
              <w:top w:val="single" w:sz="4" w:space="0" w:color="auto"/>
              <w:left w:val="single" w:sz="4" w:space="0" w:color="auto"/>
              <w:bottom w:val="single" w:sz="4" w:space="0" w:color="auto"/>
              <w:right w:val="single" w:sz="4" w:space="0" w:color="auto"/>
            </w:tcBorders>
            <w:hideMark/>
          </w:tcPr>
          <w:p w14:paraId="66637B47" w14:textId="77777777" w:rsidR="00A85D8A" w:rsidRPr="00614B7A" w:rsidRDefault="00A85D8A" w:rsidP="00BE3F9E">
            <w:pPr>
              <w:pStyle w:val="TAL"/>
            </w:pPr>
            <w:r w:rsidRPr="00614B7A">
              <w:rPr>
                <w:lang w:eastAsia="zh-CN"/>
              </w:rPr>
              <w:t>2Rx</w:t>
            </w:r>
          </w:p>
        </w:tc>
      </w:tr>
      <w:tr w:rsidR="00A85D8A" w:rsidRPr="00614B7A" w14:paraId="1F189AD0"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AD02F0" w14:textId="77777777" w:rsidR="00A85D8A" w:rsidRPr="00614B7A" w:rsidRDefault="00A85D8A" w:rsidP="00BE3F9E">
            <w:pPr>
              <w:pStyle w:val="TAL"/>
            </w:pPr>
            <w:r w:rsidRPr="00614B7A">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07567334" w14:textId="77777777" w:rsidR="00A85D8A" w:rsidRPr="00614B7A" w:rsidRDefault="00A85D8A" w:rsidP="00BE3F9E">
            <w:pPr>
              <w:pStyle w:val="TAL"/>
              <w:rPr>
                <w:lang w:eastAsia="zh-CN"/>
              </w:rPr>
            </w:pPr>
            <w:r w:rsidRPr="00614B7A">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1A8E4658" w14:textId="77777777" w:rsidR="00A85D8A" w:rsidRPr="00614B7A" w:rsidRDefault="00A85D8A" w:rsidP="00BE3F9E">
            <w:pPr>
              <w:pStyle w:val="TAC"/>
            </w:pPr>
            <w:r w:rsidRPr="00614B7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2D5723" w14:textId="77777777" w:rsidR="00A85D8A" w:rsidRPr="00614B7A" w:rsidRDefault="00A85D8A" w:rsidP="00BE3F9E">
            <w:pPr>
              <w:pStyle w:val="TAL"/>
              <w:rPr>
                <w:lang w:eastAsia="zh-CN"/>
              </w:rPr>
            </w:pPr>
            <w:r w:rsidRPr="00614B7A">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974CA41" w14:textId="77777777" w:rsidR="00A85D8A" w:rsidRPr="00614B7A" w:rsidRDefault="00A85D8A" w:rsidP="00BE3F9E">
            <w:pPr>
              <w:pStyle w:val="TAL"/>
              <w:rPr>
                <w:lang w:eastAsia="zh-CN"/>
              </w:rPr>
            </w:pPr>
            <w:r w:rsidRPr="00614B7A">
              <w:t>UEs supporting EN-DC FR2,</w:t>
            </w:r>
            <w:r w:rsidRPr="00614B7A">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40801913" w14:textId="77777777" w:rsidR="00A85D8A" w:rsidRPr="00614B7A"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4EB23E" w14:textId="77777777" w:rsidR="00A85D8A" w:rsidRPr="00614B7A" w:rsidRDefault="00A85D8A" w:rsidP="00BE3F9E">
            <w:pPr>
              <w:pStyle w:val="TAL"/>
            </w:pPr>
            <w:r w:rsidRPr="00614B7A">
              <w:rPr>
                <w:lang w:eastAsia="zh-CN"/>
              </w:rPr>
              <w:t>2Rx</w:t>
            </w:r>
          </w:p>
        </w:tc>
      </w:tr>
      <w:tr w:rsidR="00A85D8A" w:rsidRPr="00614B7A" w14:paraId="726E7001"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F7F070" w14:textId="77777777" w:rsidR="00A85D8A" w:rsidRPr="00614B7A" w:rsidRDefault="00A85D8A" w:rsidP="00BE3F9E">
            <w:pPr>
              <w:pStyle w:val="TAL"/>
              <w:rPr>
                <w:b/>
              </w:rPr>
            </w:pPr>
            <w:r w:rsidRPr="00614B7A">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CFA81D" w14:textId="77777777" w:rsidR="00A85D8A" w:rsidRPr="00614B7A" w:rsidRDefault="00A85D8A" w:rsidP="00BE3F9E">
            <w:pPr>
              <w:pStyle w:val="TAL"/>
              <w:rPr>
                <w:b/>
              </w:rPr>
            </w:pPr>
            <w:r w:rsidRPr="00614B7A">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715FE9"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7965C1" w14:textId="77777777" w:rsidR="00A85D8A" w:rsidRPr="00614B7A" w:rsidRDefault="00A85D8A" w:rsidP="00BE3F9E">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417D79" w14:textId="77777777" w:rsidR="00A85D8A" w:rsidRPr="00614B7A" w:rsidRDefault="00A85D8A" w:rsidP="00BE3F9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777550F" w14:textId="77777777" w:rsidR="00A85D8A" w:rsidRPr="00614B7A" w:rsidRDefault="00A85D8A" w:rsidP="00BE3F9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0712F0" w14:textId="77777777" w:rsidR="00A85D8A" w:rsidRPr="00614B7A" w:rsidRDefault="00A85D8A" w:rsidP="00BE3F9E">
            <w:pPr>
              <w:pStyle w:val="TAL"/>
              <w:rPr>
                <w:b/>
                <w:lang w:eastAsia="ko-KR"/>
              </w:rPr>
            </w:pPr>
          </w:p>
        </w:tc>
      </w:tr>
      <w:tr w:rsidR="00A85D8A" w:rsidRPr="00614B7A" w14:paraId="1C73C388"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CBC902" w14:textId="77777777" w:rsidR="00A85D8A" w:rsidRPr="00614B7A" w:rsidRDefault="00A85D8A" w:rsidP="00BE3F9E">
            <w:pPr>
              <w:pStyle w:val="TAL"/>
            </w:pPr>
            <w:r w:rsidRPr="00614B7A">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51EB01E8" w14:textId="77777777" w:rsidR="00A85D8A" w:rsidRPr="00614B7A" w:rsidRDefault="00A85D8A" w:rsidP="00BE3F9E">
            <w:pPr>
              <w:pStyle w:val="TAL"/>
            </w:pPr>
            <w:r w:rsidRPr="00614B7A">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FB4F341" w14:textId="77777777" w:rsidR="00A85D8A" w:rsidRPr="00614B7A" w:rsidRDefault="00A85D8A" w:rsidP="00BE3F9E">
            <w:pPr>
              <w:pStyle w:val="TAC"/>
            </w:pPr>
            <w:r w:rsidRPr="00614B7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BE4D384" w14:textId="77777777" w:rsidR="00A85D8A" w:rsidRPr="00614B7A" w:rsidRDefault="00A85D8A" w:rsidP="00BE3F9E">
            <w:pPr>
              <w:pStyle w:val="TAL"/>
            </w:pPr>
            <w:r w:rsidRPr="00614B7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932CB2" w14:textId="77777777" w:rsidR="00A85D8A" w:rsidRPr="00614B7A" w:rsidRDefault="00A85D8A" w:rsidP="00BE3F9E">
            <w:pPr>
              <w:pStyle w:val="TAL"/>
            </w:pPr>
            <w:r w:rsidRPr="00614B7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D2675EB" w14:textId="77777777" w:rsidR="00A85D8A" w:rsidRPr="00614B7A"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867644" w14:textId="77777777" w:rsidR="00A85D8A" w:rsidRPr="00614B7A" w:rsidRDefault="00A85D8A" w:rsidP="00BE3F9E">
            <w:pPr>
              <w:pStyle w:val="TAL"/>
              <w:rPr>
                <w:lang w:eastAsia="ko-KR"/>
              </w:rPr>
            </w:pPr>
            <w:r w:rsidRPr="00614B7A">
              <w:rPr>
                <w:lang w:eastAsia="zh-CN"/>
              </w:rPr>
              <w:t>2Rx</w:t>
            </w:r>
          </w:p>
        </w:tc>
      </w:tr>
      <w:tr w:rsidR="00A85D8A" w:rsidRPr="00614B7A" w14:paraId="4937BB96"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20EE0F" w14:textId="77777777" w:rsidR="00A85D8A" w:rsidRPr="00614B7A" w:rsidRDefault="00A85D8A" w:rsidP="00BE3F9E">
            <w:pPr>
              <w:pStyle w:val="TAL"/>
            </w:pPr>
            <w:r w:rsidRPr="00614B7A">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A596B06" w14:textId="77777777" w:rsidR="00A85D8A" w:rsidRPr="00614B7A" w:rsidRDefault="00A85D8A" w:rsidP="00BE3F9E">
            <w:pPr>
              <w:pStyle w:val="TAL"/>
            </w:pPr>
            <w:r w:rsidRPr="00614B7A">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436B9A26" w14:textId="77777777" w:rsidR="00A85D8A" w:rsidRPr="00614B7A" w:rsidRDefault="00A85D8A" w:rsidP="00BE3F9E">
            <w:pPr>
              <w:pStyle w:val="TAC"/>
            </w:pPr>
            <w:r w:rsidRPr="00614B7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2057CE6" w14:textId="77777777" w:rsidR="00A85D8A" w:rsidRPr="00614B7A" w:rsidRDefault="00A85D8A" w:rsidP="00BE3F9E">
            <w:pPr>
              <w:pStyle w:val="TAL"/>
              <w:rPr>
                <w:lang w:eastAsia="zh-CN"/>
              </w:rPr>
            </w:pPr>
            <w:r w:rsidRPr="00614B7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79535E7" w14:textId="77777777" w:rsidR="00A85D8A" w:rsidRPr="00614B7A" w:rsidRDefault="00A85D8A" w:rsidP="00BE3F9E">
            <w:pPr>
              <w:pStyle w:val="TAL"/>
              <w:rPr>
                <w:lang w:eastAsia="zh-CN"/>
              </w:rPr>
            </w:pPr>
            <w:r w:rsidRPr="00614B7A">
              <w:rPr>
                <w:rFonts w:eastAsia="MS Mincho"/>
              </w:rPr>
              <w:t xml:space="preserve">UEs supporting EN-DC FR2 </w:t>
            </w:r>
            <w:r w:rsidRPr="00614B7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241E185" w14:textId="77777777" w:rsidR="00A85D8A" w:rsidRPr="00614B7A"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47575DF" w14:textId="77777777" w:rsidR="00A85D8A" w:rsidRPr="00614B7A" w:rsidRDefault="00A85D8A" w:rsidP="00BE3F9E">
            <w:pPr>
              <w:pStyle w:val="TAL"/>
              <w:rPr>
                <w:lang w:eastAsia="ko-KR"/>
              </w:rPr>
            </w:pPr>
            <w:r w:rsidRPr="00614B7A">
              <w:rPr>
                <w:lang w:eastAsia="zh-CN"/>
              </w:rPr>
              <w:t>2Rx</w:t>
            </w:r>
          </w:p>
        </w:tc>
      </w:tr>
      <w:tr w:rsidR="00A85D8A" w:rsidRPr="00614B7A" w14:paraId="2E21283A"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243F95" w14:textId="77777777" w:rsidR="00A85D8A" w:rsidRPr="00614B7A" w:rsidRDefault="00A85D8A" w:rsidP="00BE3F9E">
            <w:pPr>
              <w:pStyle w:val="TAL"/>
            </w:pPr>
            <w:r w:rsidRPr="00614B7A">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BA82C04" w14:textId="77777777" w:rsidR="00A85D8A" w:rsidRPr="00614B7A" w:rsidRDefault="00A85D8A" w:rsidP="00BE3F9E">
            <w:pPr>
              <w:pStyle w:val="TAL"/>
            </w:pPr>
            <w:r w:rsidRPr="00614B7A">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DAD7D14" w14:textId="77777777" w:rsidR="00A85D8A" w:rsidRPr="00614B7A" w:rsidRDefault="00A85D8A" w:rsidP="00BE3F9E">
            <w:pPr>
              <w:pStyle w:val="TAC"/>
            </w:pPr>
            <w:r w:rsidRPr="00614B7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3A44A1F" w14:textId="77777777" w:rsidR="00A85D8A" w:rsidRPr="00614B7A" w:rsidRDefault="00A85D8A" w:rsidP="00BE3F9E">
            <w:pPr>
              <w:pStyle w:val="TAL"/>
              <w:rPr>
                <w:lang w:eastAsia="zh-CN"/>
              </w:rPr>
            </w:pPr>
            <w:r w:rsidRPr="00614B7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0BC69A5" w14:textId="77777777" w:rsidR="00A85D8A" w:rsidRPr="00614B7A" w:rsidRDefault="00A85D8A" w:rsidP="00BE3F9E">
            <w:pPr>
              <w:pStyle w:val="TAL"/>
              <w:rPr>
                <w:lang w:eastAsia="zh-CN"/>
              </w:rPr>
            </w:pPr>
            <w:r w:rsidRPr="00614B7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72DA560" w14:textId="77777777" w:rsidR="00A85D8A" w:rsidRPr="00614B7A"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2E23D3" w14:textId="77777777" w:rsidR="00A85D8A" w:rsidRPr="00614B7A" w:rsidRDefault="00A85D8A" w:rsidP="00BE3F9E">
            <w:pPr>
              <w:pStyle w:val="TAL"/>
            </w:pPr>
            <w:r w:rsidRPr="00614B7A">
              <w:rPr>
                <w:lang w:eastAsia="zh-CN"/>
              </w:rPr>
              <w:t>2Rx</w:t>
            </w:r>
          </w:p>
        </w:tc>
      </w:tr>
      <w:tr w:rsidR="00A85D8A" w:rsidRPr="00614B7A" w14:paraId="012F80B0"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10F2FD" w14:textId="77777777" w:rsidR="00A85D8A" w:rsidRPr="00614B7A" w:rsidRDefault="00A85D8A" w:rsidP="00BE3F9E">
            <w:pPr>
              <w:pStyle w:val="TAL"/>
            </w:pPr>
            <w:r w:rsidRPr="00614B7A">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A46BD69" w14:textId="77777777" w:rsidR="00A85D8A" w:rsidRPr="00614B7A" w:rsidRDefault="00A85D8A" w:rsidP="00BE3F9E">
            <w:pPr>
              <w:pStyle w:val="TAL"/>
            </w:pPr>
            <w:r w:rsidRPr="00614B7A">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6DD3564" w14:textId="77777777" w:rsidR="00A85D8A" w:rsidRPr="00614B7A" w:rsidRDefault="00A85D8A" w:rsidP="00BE3F9E">
            <w:pPr>
              <w:pStyle w:val="TAC"/>
            </w:pPr>
            <w:r w:rsidRPr="00614B7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F562BC6" w14:textId="77777777" w:rsidR="00A85D8A" w:rsidRPr="00614B7A" w:rsidRDefault="00A85D8A" w:rsidP="00BE3F9E">
            <w:pPr>
              <w:pStyle w:val="TAL"/>
              <w:rPr>
                <w:lang w:eastAsia="zh-CN"/>
              </w:rPr>
            </w:pPr>
            <w:r w:rsidRPr="00614B7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7DA1AE1" w14:textId="77777777" w:rsidR="00A85D8A" w:rsidRPr="00614B7A" w:rsidRDefault="00A85D8A" w:rsidP="00BE3F9E">
            <w:pPr>
              <w:pStyle w:val="TAL"/>
              <w:rPr>
                <w:lang w:eastAsia="zh-CN"/>
              </w:rPr>
            </w:pPr>
            <w:r w:rsidRPr="00614B7A">
              <w:rPr>
                <w:rFonts w:eastAsia="MS Mincho"/>
              </w:rPr>
              <w:t xml:space="preserve">UEs supporting EN-DC FR2 </w:t>
            </w:r>
            <w:r w:rsidRPr="00614B7A">
              <w:rPr>
                <w:lang w:eastAsia="zh-CN"/>
              </w:rPr>
              <w:t>and long DRX cycle</w:t>
            </w:r>
            <w:r w:rsidRPr="00614B7A">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545FC50" w14:textId="77777777" w:rsidR="00A85D8A" w:rsidRPr="00614B7A"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8ED42FC" w14:textId="77777777" w:rsidR="00A85D8A" w:rsidRPr="00614B7A" w:rsidRDefault="00A85D8A" w:rsidP="00BE3F9E">
            <w:pPr>
              <w:pStyle w:val="TAL"/>
            </w:pPr>
            <w:r w:rsidRPr="00614B7A">
              <w:rPr>
                <w:lang w:eastAsia="zh-CN"/>
              </w:rPr>
              <w:t>2Rx</w:t>
            </w:r>
          </w:p>
        </w:tc>
      </w:tr>
      <w:tr w:rsidR="00A85D8A" w:rsidRPr="00614B7A" w14:paraId="09CD0EC5"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6889D3" w14:textId="77777777" w:rsidR="00A85D8A" w:rsidRPr="00614B7A" w:rsidRDefault="00A85D8A" w:rsidP="00BE3F9E">
            <w:pPr>
              <w:pStyle w:val="TAL"/>
              <w:rPr>
                <w:rFonts w:eastAsia="MS Mincho"/>
              </w:rPr>
            </w:pPr>
            <w:r w:rsidRPr="00614B7A">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437C2BBC" w14:textId="77777777" w:rsidR="00A85D8A" w:rsidRPr="00614B7A" w:rsidRDefault="00A85D8A" w:rsidP="00BE3F9E">
            <w:pPr>
              <w:pStyle w:val="TAL"/>
              <w:rPr>
                <w:rFonts w:eastAsia="MS Mincho"/>
              </w:rPr>
            </w:pPr>
            <w:r w:rsidRPr="00614B7A">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0DA6A69A" w14:textId="77777777" w:rsidR="00A85D8A" w:rsidRPr="00614B7A" w:rsidRDefault="00A85D8A" w:rsidP="00BE3F9E">
            <w:pPr>
              <w:pStyle w:val="TAC"/>
              <w:rPr>
                <w:rFonts w:eastAsia="MS Mincho"/>
              </w:rPr>
            </w:pPr>
            <w:r w:rsidRPr="00614B7A">
              <w:t>Rel-15</w:t>
            </w:r>
          </w:p>
        </w:tc>
        <w:tc>
          <w:tcPr>
            <w:tcW w:w="1134" w:type="dxa"/>
            <w:tcBorders>
              <w:top w:val="single" w:sz="4" w:space="0" w:color="auto"/>
              <w:left w:val="single" w:sz="4" w:space="0" w:color="auto"/>
              <w:bottom w:val="single" w:sz="4" w:space="0" w:color="auto"/>
              <w:right w:val="single" w:sz="4" w:space="0" w:color="auto"/>
            </w:tcBorders>
            <w:hideMark/>
          </w:tcPr>
          <w:p w14:paraId="4D520EE7" w14:textId="77777777" w:rsidR="00A85D8A" w:rsidRPr="00614B7A" w:rsidRDefault="00A85D8A" w:rsidP="00BE3F9E">
            <w:pPr>
              <w:pStyle w:val="TAL"/>
              <w:rPr>
                <w:lang w:eastAsia="zh-CN"/>
              </w:rPr>
            </w:pPr>
            <w:r w:rsidRPr="00614B7A">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60128D28" w14:textId="77777777" w:rsidR="00A85D8A" w:rsidRPr="00614B7A" w:rsidRDefault="00A85D8A" w:rsidP="00BE3F9E">
            <w:pPr>
              <w:pStyle w:val="TAL"/>
              <w:rPr>
                <w:rFonts w:eastAsia="MS Mincho"/>
              </w:rPr>
            </w:pPr>
            <w:r w:rsidRPr="00614B7A">
              <w:t>UE</w:t>
            </w:r>
            <w:r w:rsidRPr="00614B7A">
              <w:rPr>
                <w:rFonts w:eastAsia="SimSun"/>
                <w:lang w:eastAsia="zh-CN"/>
              </w:rPr>
              <w:t>s</w:t>
            </w:r>
            <w:r w:rsidRPr="00614B7A">
              <w:t xml:space="preserve"> supporting EN-DC FR1 and </w:t>
            </w:r>
            <w:r w:rsidRPr="00614B7A">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2BE1E2F" w14:textId="77777777" w:rsidR="00A85D8A" w:rsidRPr="00614B7A" w:rsidRDefault="00A85D8A" w:rsidP="00BE3F9E">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298C512" w14:textId="77777777" w:rsidR="00A85D8A" w:rsidRPr="00614B7A" w:rsidRDefault="00A85D8A" w:rsidP="00BE3F9E">
            <w:pPr>
              <w:pStyle w:val="TAL"/>
            </w:pPr>
            <w:r w:rsidRPr="00614B7A">
              <w:rPr>
                <w:lang w:eastAsia="zh-CN"/>
              </w:rPr>
              <w:t>2Rx</w:t>
            </w:r>
          </w:p>
        </w:tc>
      </w:tr>
      <w:tr w:rsidR="00A85D8A" w:rsidRPr="00614B7A" w14:paraId="0FCA0BDB"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BC5D22" w14:textId="77777777" w:rsidR="00A85D8A" w:rsidRPr="00614B7A" w:rsidRDefault="00A85D8A" w:rsidP="00BE3F9E">
            <w:pPr>
              <w:pStyle w:val="TAL"/>
              <w:rPr>
                <w:rFonts w:eastAsia="MS Mincho"/>
              </w:rPr>
            </w:pPr>
            <w:r w:rsidRPr="00614B7A">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474D925B" w14:textId="77777777" w:rsidR="00A85D8A" w:rsidRPr="00614B7A" w:rsidRDefault="00A85D8A" w:rsidP="00BE3F9E">
            <w:pPr>
              <w:pStyle w:val="TAL"/>
              <w:rPr>
                <w:rFonts w:eastAsia="MS Mincho"/>
              </w:rPr>
            </w:pPr>
            <w:r w:rsidRPr="00614B7A">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05F47EF6" w14:textId="77777777" w:rsidR="00A85D8A" w:rsidRPr="00614B7A" w:rsidRDefault="00A85D8A" w:rsidP="00BE3F9E">
            <w:pPr>
              <w:pStyle w:val="TAC"/>
              <w:rPr>
                <w:rFonts w:eastAsia="MS Mincho"/>
              </w:rPr>
            </w:pPr>
            <w:r w:rsidRPr="00614B7A">
              <w:t>Rel-15</w:t>
            </w:r>
          </w:p>
        </w:tc>
        <w:tc>
          <w:tcPr>
            <w:tcW w:w="1134" w:type="dxa"/>
            <w:tcBorders>
              <w:top w:val="single" w:sz="4" w:space="0" w:color="auto"/>
              <w:left w:val="single" w:sz="4" w:space="0" w:color="auto"/>
              <w:bottom w:val="single" w:sz="4" w:space="0" w:color="auto"/>
              <w:right w:val="single" w:sz="4" w:space="0" w:color="auto"/>
            </w:tcBorders>
            <w:hideMark/>
          </w:tcPr>
          <w:p w14:paraId="0FB744F0" w14:textId="77777777" w:rsidR="00A85D8A" w:rsidRPr="00614B7A" w:rsidRDefault="00A85D8A" w:rsidP="00BE3F9E">
            <w:pPr>
              <w:pStyle w:val="TAL"/>
              <w:rPr>
                <w:lang w:eastAsia="zh-CN"/>
              </w:rPr>
            </w:pPr>
            <w:r w:rsidRPr="00614B7A">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04DC6D0E" w14:textId="77777777" w:rsidR="00A85D8A" w:rsidRPr="00614B7A" w:rsidRDefault="00A85D8A" w:rsidP="00BE3F9E">
            <w:pPr>
              <w:pStyle w:val="TAL"/>
              <w:rPr>
                <w:rFonts w:eastAsia="MS Mincho"/>
              </w:rPr>
            </w:pPr>
            <w:r w:rsidRPr="00614B7A">
              <w:t>UE</w:t>
            </w:r>
            <w:r w:rsidRPr="00614B7A">
              <w:rPr>
                <w:rFonts w:eastAsia="SimSun"/>
                <w:lang w:eastAsia="zh-CN"/>
              </w:rPr>
              <w:t>s</w:t>
            </w:r>
            <w:r w:rsidRPr="00614B7A">
              <w:t xml:space="preserve"> supporting EN-DC FR1 and </w:t>
            </w:r>
            <w:r w:rsidRPr="00614B7A">
              <w:rPr>
                <w:rFonts w:eastAsia="MS Mincho"/>
              </w:rPr>
              <w:t xml:space="preserve">FR2 </w:t>
            </w:r>
            <w:r w:rsidRPr="00614B7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750589A" w14:textId="77777777" w:rsidR="00A85D8A" w:rsidRPr="00614B7A" w:rsidRDefault="00A85D8A" w:rsidP="00BE3F9E">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063CD5D" w14:textId="77777777" w:rsidR="00A85D8A" w:rsidRPr="00614B7A" w:rsidRDefault="00A85D8A" w:rsidP="00BE3F9E">
            <w:pPr>
              <w:pStyle w:val="TAL"/>
            </w:pPr>
            <w:r w:rsidRPr="00614B7A">
              <w:rPr>
                <w:lang w:eastAsia="zh-CN"/>
              </w:rPr>
              <w:t>2Rx</w:t>
            </w:r>
          </w:p>
        </w:tc>
      </w:tr>
      <w:tr w:rsidR="00A85D8A" w:rsidRPr="00614B7A" w14:paraId="39F8124E"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358456" w14:textId="77777777" w:rsidR="00A85D8A" w:rsidRPr="00614B7A" w:rsidRDefault="00A85D8A" w:rsidP="00BE3F9E">
            <w:pPr>
              <w:pStyle w:val="TAL"/>
            </w:pPr>
            <w:r w:rsidRPr="00614B7A">
              <w:t>5.6.2.7</w:t>
            </w:r>
          </w:p>
        </w:tc>
        <w:tc>
          <w:tcPr>
            <w:tcW w:w="4519" w:type="dxa"/>
            <w:tcBorders>
              <w:top w:val="single" w:sz="4" w:space="0" w:color="auto"/>
              <w:left w:val="single" w:sz="4" w:space="0" w:color="auto"/>
              <w:bottom w:val="single" w:sz="4" w:space="0" w:color="auto"/>
              <w:right w:val="single" w:sz="4" w:space="0" w:color="auto"/>
            </w:tcBorders>
            <w:hideMark/>
          </w:tcPr>
          <w:p w14:paraId="0122ACCC" w14:textId="77777777" w:rsidR="00A85D8A" w:rsidRPr="00614B7A" w:rsidRDefault="00A85D8A" w:rsidP="00BE3F9E">
            <w:pPr>
              <w:pStyle w:val="TAL"/>
            </w:pPr>
            <w:r w:rsidRPr="00614B7A">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A4BB3BA" w14:textId="77777777" w:rsidR="00A85D8A" w:rsidRPr="00614B7A" w:rsidRDefault="00A85D8A" w:rsidP="00BE3F9E">
            <w:pPr>
              <w:pStyle w:val="TAC"/>
            </w:pPr>
            <w:r w:rsidRPr="00614B7A">
              <w:t>Rel-15</w:t>
            </w:r>
          </w:p>
        </w:tc>
        <w:tc>
          <w:tcPr>
            <w:tcW w:w="1134" w:type="dxa"/>
            <w:tcBorders>
              <w:top w:val="single" w:sz="4" w:space="0" w:color="auto"/>
              <w:left w:val="single" w:sz="4" w:space="0" w:color="auto"/>
              <w:bottom w:val="single" w:sz="4" w:space="0" w:color="auto"/>
              <w:right w:val="single" w:sz="4" w:space="0" w:color="auto"/>
            </w:tcBorders>
            <w:hideMark/>
          </w:tcPr>
          <w:p w14:paraId="353AA117" w14:textId="77777777" w:rsidR="00A85D8A" w:rsidRPr="00614B7A" w:rsidRDefault="00A85D8A" w:rsidP="00BE3F9E">
            <w:pPr>
              <w:pStyle w:val="TAL"/>
              <w:rPr>
                <w:lang w:eastAsia="zh-CN"/>
              </w:rPr>
            </w:pPr>
            <w:r w:rsidRPr="00614B7A">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542CF61" w14:textId="77777777" w:rsidR="00A85D8A" w:rsidRPr="00614B7A" w:rsidRDefault="00A85D8A" w:rsidP="00BE3F9E">
            <w:pPr>
              <w:pStyle w:val="TAL"/>
              <w:rPr>
                <w:lang w:eastAsia="zh-CN"/>
              </w:rPr>
            </w:pPr>
            <w:r w:rsidRPr="00614B7A">
              <w:t xml:space="preserve">UEs supporting EN-DC FR1 and </w:t>
            </w:r>
            <w:r w:rsidRPr="00614B7A">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0F1A7A2B" w14:textId="77777777" w:rsidR="00A85D8A" w:rsidRPr="00614B7A"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CD8F1D" w14:textId="77777777" w:rsidR="00A85D8A" w:rsidRPr="00614B7A" w:rsidRDefault="00A85D8A" w:rsidP="00BE3F9E">
            <w:pPr>
              <w:pStyle w:val="TAL"/>
            </w:pPr>
            <w:r w:rsidRPr="00614B7A">
              <w:rPr>
                <w:lang w:eastAsia="zh-CN"/>
              </w:rPr>
              <w:t>2Rx</w:t>
            </w:r>
          </w:p>
        </w:tc>
      </w:tr>
      <w:tr w:rsidR="00A85D8A" w:rsidRPr="00614B7A" w14:paraId="7BEAF7FC"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E31675" w14:textId="77777777" w:rsidR="00A85D8A" w:rsidRPr="00614B7A" w:rsidRDefault="00A85D8A" w:rsidP="00BE3F9E">
            <w:pPr>
              <w:pStyle w:val="TAL"/>
            </w:pPr>
            <w:r w:rsidRPr="00614B7A">
              <w:t>5.6.2.8</w:t>
            </w:r>
          </w:p>
        </w:tc>
        <w:tc>
          <w:tcPr>
            <w:tcW w:w="4519" w:type="dxa"/>
            <w:tcBorders>
              <w:top w:val="single" w:sz="4" w:space="0" w:color="auto"/>
              <w:left w:val="single" w:sz="4" w:space="0" w:color="auto"/>
              <w:bottom w:val="single" w:sz="4" w:space="0" w:color="auto"/>
              <w:right w:val="single" w:sz="4" w:space="0" w:color="auto"/>
            </w:tcBorders>
            <w:hideMark/>
          </w:tcPr>
          <w:p w14:paraId="2EE1800A" w14:textId="77777777" w:rsidR="00A85D8A" w:rsidRPr="00614B7A" w:rsidRDefault="00A85D8A" w:rsidP="00BE3F9E">
            <w:pPr>
              <w:pStyle w:val="TAL"/>
            </w:pPr>
            <w:r w:rsidRPr="00614B7A">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BF9CB17" w14:textId="77777777" w:rsidR="00A85D8A" w:rsidRPr="00614B7A" w:rsidRDefault="00A85D8A" w:rsidP="00BE3F9E">
            <w:pPr>
              <w:pStyle w:val="TAC"/>
            </w:pPr>
            <w:r w:rsidRPr="00614B7A">
              <w:t>Rel-15</w:t>
            </w:r>
          </w:p>
        </w:tc>
        <w:tc>
          <w:tcPr>
            <w:tcW w:w="1134" w:type="dxa"/>
            <w:tcBorders>
              <w:top w:val="single" w:sz="4" w:space="0" w:color="auto"/>
              <w:left w:val="single" w:sz="4" w:space="0" w:color="auto"/>
              <w:bottom w:val="single" w:sz="4" w:space="0" w:color="auto"/>
              <w:right w:val="single" w:sz="4" w:space="0" w:color="auto"/>
            </w:tcBorders>
            <w:hideMark/>
          </w:tcPr>
          <w:p w14:paraId="58F0E175" w14:textId="77777777" w:rsidR="00A85D8A" w:rsidRPr="00614B7A" w:rsidRDefault="00A85D8A" w:rsidP="00BE3F9E">
            <w:pPr>
              <w:pStyle w:val="TAL"/>
              <w:rPr>
                <w:lang w:eastAsia="zh-CN"/>
              </w:rPr>
            </w:pPr>
            <w:r w:rsidRPr="00614B7A">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2C0636DF" w14:textId="77777777" w:rsidR="00A85D8A" w:rsidRPr="00614B7A" w:rsidRDefault="00A85D8A" w:rsidP="00BE3F9E">
            <w:pPr>
              <w:pStyle w:val="TAL"/>
              <w:rPr>
                <w:lang w:eastAsia="zh-CN"/>
              </w:rPr>
            </w:pPr>
            <w:r w:rsidRPr="00614B7A">
              <w:t xml:space="preserve">UEs supporting EN-DC FR1 and </w:t>
            </w:r>
            <w:r w:rsidRPr="00614B7A">
              <w:rPr>
                <w:rFonts w:eastAsia="MS Mincho"/>
              </w:rPr>
              <w:t xml:space="preserve">FR2 </w:t>
            </w:r>
            <w:r w:rsidRPr="00614B7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573DC09" w14:textId="77777777" w:rsidR="00A85D8A" w:rsidRPr="00614B7A"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CD02A3" w14:textId="77777777" w:rsidR="00A85D8A" w:rsidRPr="00614B7A" w:rsidRDefault="00A85D8A" w:rsidP="00BE3F9E">
            <w:pPr>
              <w:pStyle w:val="TAL"/>
            </w:pPr>
            <w:r w:rsidRPr="00614B7A">
              <w:rPr>
                <w:lang w:eastAsia="zh-CN"/>
              </w:rPr>
              <w:t>2Rx</w:t>
            </w:r>
          </w:p>
        </w:tc>
      </w:tr>
      <w:tr w:rsidR="00A85D8A" w:rsidRPr="00614B7A" w14:paraId="0490C5E8"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0387769" w14:textId="77777777" w:rsidR="00A85D8A" w:rsidRPr="00614B7A" w:rsidRDefault="00A85D8A" w:rsidP="00BE3F9E">
            <w:pPr>
              <w:pStyle w:val="TAL"/>
              <w:rPr>
                <w:b/>
              </w:rPr>
            </w:pPr>
            <w:r w:rsidRPr="00614B7A">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149AA2D" w14:textId="77777777" w:rsidR="00A85D8A" w:rsidRPr="00614B7A" w:rsidRDefault="00A85D8A" w:rsidP="00BE3F9E">
            <w:pPr>
              <w:pStyle w:val="TAL"/>
              <w:rPr>
                <w:b/>
              </w:rPr>
            </w:pPr>
            <w:r w:rsidRPr="00614B7A">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2122836"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D9D79BD" w14:textId="77777777" w:rsidR="00A85D8A" w:rsidRPr="00614B7A"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3D5416B6" w14:textId="77777777" w:rsidR="00A85D8A" w:rsidRPr="00614B7A" w:rsidRDefault="00A85D8A" w:rsidP="00BE3F9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5DF80FCB" w14:textId="77777777" w:rsidR="00A85D8A" w:rsidRPr="00614B7A" w:rsidRDefault="00A85D8A" w:rsidP="00BE3F9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082CA1F" w14:textId="77777777" w:rsidR="00A85D8A" w:rsidRPr="00614B7A" w:rsidRDefault="00A85D8A" w:rsidP="00BE3F9E">
            <w:pPr>
              <w:pStyle w:val="TAL"/>
              <w:rPr>
                <w:b/>
              </w:rPr>
            </w:pPr>
          </w:p>
        </w:tc>
      </w:tr>
      <w:tr w:rsidR="00A85D8A" w:rsidRPr="00614B7A" w14:paraId="6E0A2467"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050310" w14:textId="77777777" w:rsidR="00A85D8A" w:rsidRPr="00614B7A" w:rsidRDefault="00A85D8A" w:rsidP="00BE3F9E">
            <w:pPr>
              <w:pStyle w:val="TAL"/>
            </w:pPr>
            <w:r w:rsidRPr="00614B7A">
              <w:rPr>
                <w:rFonts w:cs="Arial"/>
                <w:szCs w:val="18"/>
              </w:rPr>
              <w:lastRenderedPageBreak/>
              <w:t>5.6.3.1</w:t>
            </w:r>
          </w:p>
        </w:tc>
        <w:tc>
          <w:tcPr>
            <w:tcW w:w="4519" w:type="dxa"/>
            <w:tcBorders>
              <w:top w:val="single" w:sz="4" w:space="0" w:color="auto"/>
              <w:left w:val="single" w:sz="4" w:space="0" w:color="auto"/>
              <w:bottom w:val="single" w:sz="4" w:space="0" w:color="auto"/>
              <w:right w:val="single" w:sz="4" w:space="0" w:color="auto"/>
            </w:tcBorders>
            <w:hideMark/>
          </w:tcPr>
          <w:p w14:paraId="785355F9" w14:textId="77777777" w:rsidR="00A85D8A" w:rsidRPr="00614B7A" w:rsidRDefault="00A85D8A" w:rsidP="00BE3F9E">
            <w:pPr>
              <w:pStyle w:val="TAL"/>
            </w:pPr>
            <w:r w:rsidRPr="00614B7A">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0163781" w14:textId="77777777" w:rsidR="00A85D8A" w:rsidRPr="00614B7A" w:rsidRDefault="00A85D8A" w:rsidP="00BE3F9E">
            <w:pPr>
              <w:pStyle w:val="TAC"/>
            </w:pPr>
            <w:r w:rsidRPr="00614B7A">
              <w:t>Rel-15</w:t>
            </w:r>
          </w:p>
        </w:tc>
        <w:tc>
          <w:tcPr>
            <w:tcW w:w="1134" w:type="dxa"/>
            <w:tcBorders>
              <w:top w:val="single" w:sz="4" w:space="0" w:color="auto"/>
              <w:left w:val="single" w:sz="4" w:space="0" w:color="auto"/>
              <w:bottom w:val="single" w:sz="4" w:space="0" w:color="auto"/>
              <w:right w:val="single" w:sz="4" w:space="0" w:color="auto"/>
            </w:tcBorders>
            <w:hideMark/>
          </w:tcPr>
          <w:p w14:paraId="5F5C280D" w14:textId="77777777" w:rsidR="00A85D8A" w:rsidRPr="00614B7A" w:rsidRDefault="00A85D8A" w:rsidP="00BE3F9E">
            <w:pPr>
              <w:pStyle w:val="TAL"/>
              <w:rPr>
                <w:lang w:eastAsia="zh-CN"/>
              </w:rPr>
            </w:pPr>
            <w:r w:rsidRPr="00614B7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D7972E8" w14:textId="77777777" w:rsidR="00A85D8A" w:rsidRPr="00614B7A" w:rsidRDefault="00A85D8A" w:rsidP="00BE3F9E">
            <w:pPr>
              <w:pStyle w:val="TAL"/>
            </w:pPr>
            <w:r w:rsidRPr="00614B7A">
              <w:rPr>
                <w:rFonts w:eastAsia="MS Mincho"/>
              </w:rPr>
              <w:t>UE</w:t>
            </w:r>
            <w:r w:rsidRPr="00614B7A">
              <w:rPr>
                <w:rFonts w:eastAsia="SimSun"/>
                <w:lang w:eastAsia="zh-CN"/>
              </w:rPr>
              <w:t>s</w:t>
            </w:r>
            <w:r w:rsidRPr="00614B7A">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73A159B" w14:textId="77777777" w:rsidR="00A85D8A" w:rsidRPr="00614B7A" w:rsidRDefault="00A85D8A" w:rsidP="00BE3F9E">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A5BC7BB" w14:textId="77777777" w:rsidR="00A85D8A" w:rsidRPr="00614B7A" w:rsidRDefault="00A85D8A" w:rsidP="00BE3F9E">
            <w:pPr>
              <w:pStyle w:val="TAL"/>
            </w:pPr>
            <w:r w:rsidRPr="00614B7A">
              <w:rPr>
                <w:lang w:eastAsia="zh-CN"/>
              </w:rPr>
              <w:t>2Rx</w:t>
            </w:r>
          </w:p>
        </w:tc>
      </w:tr>
      <w:tr w:rsidR="00A85D8A" w:rsidRPr="00614B7A" w14:paraId="73992E4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236A99" w14:textId="77777777" w:rsidR="00A85D8A" w:rsidRPr="00614B7A" w:rsidRDefault="00A85D8A" w:rsidP="00BE3F9E">
            <w:pPr>
              <w:pStyle w:val="TAL"/>
            </w:pPr>
            <w:r w:rsidRPr="00614B7A">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67BD27B4" w14:textId="77777777" w:rsidR="00A85D8A" w:rsidRPr="00614B7A" w:rsidRDefault="00A85D8A" w:rsidP="00BE3F9E">
            <w:pPr>
              <w:pStyle w:val="TAL"/>
            </w:pPr>
            <w:r w:rsidRPr="00614B7A">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EA9001A" w14:textId="77777777" w:rsidR="00A85D8A" w:rsidRPr="00614B7A" w:rsidRDefault="00A85D8A" w:rsidP="00BE3F9E">
            <w:pPr>
              <w:pStyle w:val="TAC"/>
            </w:pPr>
            <w:r w:rsidRPr="00614B7A">
              <w:t>Rel-15</w:t>
            </w:r>
          </w:p>
        </w:tc>
        <w:tc>
          <w:tcPr>
            <w:tcW w:w="1134" w:type="dxa"/>
            <w:tcBorders>
              <w:top w:val="single" w:sz="4" w:space="0" w:color="auto"/>
              <w:left w:val="single" w:sz="4" w:space="0" w:color="auto"/>
              <w:bottom w:val="single" w:sz="4" w:space="0" w:color="auto"/>
              <w:right w:val="single" w:sz="4" w:space="0" w:color="auto"/>
            </w:tcBorders>
            <w:hideMark/>
          </w:tcPr>
          <w:p w14:paraId="1475CBE0" w14:textId="77777777" w:rsidR="00A85D8A" w:rsidRPr="00614B7A" w:rsidRDefault="00A85D8A" w:rsidP="00BE3F9E">
            <w:pPr>
              <w:pStyle w:val="TAL"/>
              <w:rPr>
                <w:lang w:eastAsia="zh-CN"/>
              </w:rPr>
            </w:pPr>
            <w:r w:rsidRPr="00614B7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61B0F78" w14:textId="77777777" w:rsidR="00A85D8A" w:rsidRPr="00614B7A" w:rsidRDefault="00A85D8A" w:rsidP="00BE3F9E">
            <w:pPr>
              <w:pStyle w:val="TAL"/>
            </w:pPr>
            <w:r w:rsidRPr="00614B7A">
              <w:rPr>
                <w:rFonts w:eastAsia="MS Mincho"/>
              </w:rPr>
              <w:t>UE</w:t>
            </w:r>
            <w:r w:rsidRPr="00614B7A">
              <w:rPr>
                <w:rFonts w:eastAsia="SimSun"/>
                <w:lang w:eastAsia="zh-CN"/>
              </w:rPr>
              <w:t>s</w:t>
            </w:r>
            <w:r w:rsidRPr="00614B7A">
              <w:rPr>
                <w:rFonts w:eastAsia="MS Mincho"/>
              </w:rPr>
              <w:t xml:space="preserve"> supporting EN-DC FR2 </w:t>
            </w:r>
            <w:r w:rsidRPr="00614B7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72D1FD2" w14:textId="77777777" w:rsidR="00A85D8A" w:rsidRPr="00614B7A" w:rsidRDefault="00A85D8A" w:rsidP="00BE3F9E">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92AA216" w14:textId="77777777" w:rsidR="00A85D8A" w:rsidRPr="00614B7A" w:rsidRDefault="00A85D8A" w:rsidP="00BE3F9E">
            <w:pPr>
              <w:pStyle w:val="TAL"/>
            </w:pPr>
            <w:r w:rsidRPr="00614B7A">
              <w:rPr>
                <w:lang w:eastAsia="zh-CN"/>
              </w:rPr>
              <w:t>2Rx</w:t>
            </w:r>
          </w:p>
        </w:tc>
      </w:tr>
      <w:tr w:rsidR="00A85D8A" w:rsidRPr="00614B7A" w14:paraId="3C4D591D"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918FF1" w14:textId="77777777" w:rsidR="00A85D8A" w:rsidRPr="00614B7A" w:rsidRDefault="00A85D8A" w:rsidP="00BE3F9E">
            <w:pPr>
              <w:pStyle w:val="TAL"/>
            </w:pPr>
            <w:r w:rsidRPr="00614B7A">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294C0045" w14:textId="77777777" w:rsidR="00A85D8A" w:rsidRPr="00614B7A" w:rsidRDefault="00A85D8A" w:rsidP="00BE3F9E">
            <w:pPr>
              <w:pStyle w:val="TAL"/>
            </w:pPr>
            <w:r w:rsidRPr="00614B7A">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3B32A3C" w14:textId="77777777" w:rsidR="00A85D8A" w:rsidRPr="00614B7A" w:rsidRDefault="00A85D8A" w:rsidP="00BE3F9E">
            <w:pPr>
              <w:pStyle w:val="TAC"/>
            </w:pPr>
            <w:r w:rsidRPr="00614B7A">
              <w:t>Rel-15</w:t>
            </w:r>
          </w:p>
        </w:tc>
        <w:tc>
          <w:tcPr>
            <w:tcW w:w="1134" w:type="dxa"/>
            <w:tcBorders>
              <w:top w:val="single" w:sz="4" w:space="0" w:color="auto"/>
              <w:left w:val="single" w:sz="4" w:space="0" w:color="auto"/>
              <w:bottom w:val="single" w:sz="4" w:space="0" w:color="auto"/>
              <w:right w:val="single" w:sz="4" w:space="0" w:color="auto"/>
            </w:tcBorders>
            <w:hideMark/>
          </w:tcPr>
          <w:p w14:paraId="6B683176" w14:textId="77777777" w:rsidR="00A85D8A" w:rsidRPr="00614B7A" w:rsidRDefault="00A85D8A" w:rsidP="00BE3F9E">
            <w:pPr>
              <w:pStyle w:val="TAL"/>
              <w:rPr>
                <w:lang w:eastAsia="zh-CN"/>
              </w:rPr>
            </w:pPr>
            <w:r w:rsidRPr="00614B7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3E6AC4" w14:textId="77777777" w:rsidR="00A85D8A" w:rsidRPr="00614B7A" w:rsidRDefault="00A85D8A" w:rsidP="00BE3F9E">
            <w:pPr>
              <w:pStyle w:val="TAL"/>
            </w:pPr>
            <w:r w:rsidRPr="00614B7A">
              <w:rPr>
                <w:rFonts w:eastAsia="MS Mincho"/>
              </w:rPr>
              <w:t>UE</w:t>
            </w:r>
            <w:r w:rsidRPr="00614B7A">
              <w:rPr>
                <w:rFonts w:eastAsia="SimSun"/>
                <w:lang w:eastAsia="zh-CN"/>
              </w:rPr>
              <w:t>s</w:t>
            </w:r>
            <w:r w:rsidRPr="00614B7A">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50928E16" w14:textId="77777777" w:rsidR="00A85D8A" w:rsidRPr="00614B7A" w:rsidRDefault="00A85D8A" w:rsidP="00BE3F9E">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161B444" w14:textId="77777777" w:rsidR="00A85D8A" w:rsidRPr="00614B7A" w:rsidRDefault="00A85D8A" w:rsidP="00BE3F9E">
            <w:pPr>
              <w:pStyle w:val="TAL"/>
            </w:pPr>
            <w:r w:rsidRPr="00614B7A">
              <w:rPr>
                <w:lang w:eastAsia="zh-CN"/>
              </w:rPr>
              <w:t>2Rx</w:t>
            </w:r>
          </w:p>
        </w:tc>
      </w:tr>
      <w:tr w:rsidR="00A85D8A" w:rsidRPr="00614B7A" w14:paraId="0A8BBAFB"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608127" w14:textId="77777777" w:rsidR="00A85D8A" w:rsidRPr="00614B7A" w:rsidRDefault="00A85D8A" w:rsidP="00BE3F9E">
            <w:pPr>
              <w:pStyle w:val="TAL"/>
            </w:pPr>
            <w:r w:rsidRPr="00614B7A">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5747AA48" w14:textId="77777777" w:rsidR="00A85D8A" w:rsidRPr="00614B7A" w:rsidRDefault="00A85D8A" w:rsidP="00BE3F9E">
            <w:pPr>
              <w:pStyle w:val="TAL"/>
            </w:pPr>
            <w:r w:rsidRPr="00614B7A">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35C6265" w14:textId="77777777" w:rsidR="00A85D8A" w:rsidRPr="00614B7A" w:rsidRDefault="00A85D8A" w:rsidP="00BE3F9E">
            <w:pPr>
              <w:pStyle w:val="TAC"/>
            </w:pPr>
            <w:r w:rsidRPr="00614B7A">
              <w:t>Rel-15</w:t>
            </w:r>
          </w:p>
        </w:tc>
        <w:tc>
          <w:tcPr>
            <w:tcW w:w="1134" w:type="dxa"/>
            <w:tcBorders>
              <w:top w:val="single" w:sz="4" w:space="0" w:color="auto"/>
              <w:left w:val="single" w:sz="4" w:space="0" w:color="auto"/>
              <w:bottom w:val="single" w:sz="4" w:space="0" w:color="auto"/>
              <w:right w:val="single" w:sz="4" w:space="0" w:color="auto"/>
            </w:tcBorders>
            <w:hideMark/>
          </w:tcPr>
          <w:p w14:paraId="3A37BF84" w14:textId="77777777" w:rsidR="00A85D8A" w:rsidRPr="00614B7A" w:rsidRDefault="00A85D8A" w:rsidP="00BE3F9E">
            <w:pPr>
              <w:pStyle w:val="TAL"/>
              <w:rPr>
                <w:lang w:eastAsia="zh-CN"/>
              </w:rPr>
            </w:pPr>
            <w:r w:rsidRPr="00614B7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7BB0A7E" w14:textId="77777777" w:rsidR="00A85D8A" w:rsidRPr="00614B7A" w:rsidRDefault="00A85D8A" w:rsidP="00BE3F9E">
            <w:pPr>
              <w:pStyle w:val="TAL"/>
            </w:pPr>
            <w:r w:rsidRPr="00614B7A">
              <w:rPr>
                <w:rFonts w:eastAsia="MS Mincho"/>
              </w:rPr>
              <w:t>UE</w:t>
            </w:r>
            <w:r w:rsidRPr="00614B7A">
              <w:rPr>
                <w:rFonts w:eastAsia="SimSun"/>
                <w:lang w:eastAsia="zh-CN"/>
              </w:rPr>
              <w:t>s</w:t>
            </w:r>
            <w:r w:rsidRPr="00614B7A">
              <w:rPr>
                <w:rFonts w:eastAsia="MS Mincho"/>
              </w:rPr>
              <w:t xml:space="preserve"> supporting EN-DC FR2 </w:t>
            </w:r>
            <w:r w:rsidRPr="00614B7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2D8E2797" w14:textId="77777777" w:rsidR="00A85D8A" w:rsidRPr="00614B7A" w:rsidRDefault="00A85D8A" w:rsidP="00BE3F9E">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1919EF4" w14:textId="77777777" w:rsidR="00A85D8A" w:rsidRPr="00614B7A" w:rsidRDefault="00A85D8A" w:rsidP="00BE3F9E">
            <w:pPr>
              <w:pStyle w:val="TAL"/>
            </w:pPr>
            <w:r w:rsidRPr="00614B7A">
              <w:rPr>
                <w:lang w:eastAsia="zh-CN"/>
              </w:rPr>
              <w:t>2Rx</w:t>
            </w:r>
          </w:p>
        </w:tc>
      </w:tr>
      <w:tr w:rsidR="00A85D8A" w:rsidRPr="00614B7A" w14:paraId="177E09CE"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90D579" w14:textId="77777777" w:rsidR="00A85D8A" w:rsidRPr="00614B7A" w:rsidRDefault="00A85D8A" w:rsidP="00BE3F9E">
            <w:pPr>
              <w:pStyle w:val="TAL"/>
              <w:rPr>
                <w:b/>
              </w:rPr>
            </w:pPr>
            <w:r w:rsidRPr="00614B7A">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85A55D4" w14:textId="77777777" w:rsidR="00A85D8A" w:rsidRPr="00614B7A" w:rsidRDefault="00A85D8A" w:rsidP="00BE3F9E">
            <w:pPr>
              <w:pStyle w:val="TAL"/>
              <w:rPr>
                <w:b/>
              </w:rPr>
            </w:pPr>
            <w:r w:rsidRPr="00614B7A">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9B7BCF"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E98D36" w14:textId="77777777" w:rsidR="00A85D8A" w:rsidRPr="00614B7A"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DB48BB" w14:textId="77777777" w:rsidR="00A85D8A" w:rsidRPr="00614B7A"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81E7EE" w14:textId="77777777" w:rsidR="00A85D8A" w:rsidRPr="00614B7A"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AB5F91" w14:textId="77777777" w:rsidR="00A85D8A" w:rsidRPr="00614B7A" w:rsidRDefault="00A85D8A" w:rsidP="00BE3F9E">
            <w:pPr>
              <w:pStyle w:val="TAL"/>
              <w:rPr>
                <w:b/>
              </w:rPr>
            </w:pPr>
          </w:p>
        </w:tc>
      </w:tr>
      <w:tr w:rsidR="00A85D8A" w:rsidRPr="00614B7A" w14:paraId="56B0692D"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4AEC4A" w14:textId="77777777" w:rsidR="00A85D8A" w:rsidRPr="00614B7A" w:rsidRDefault="00A85D8A" w:rsidP="00BE3F9E">
            <w:pPr>
              <w:pStyle w:val="TAL"/>
              <w:rPr>
                <w:b/>
              </w:rPr>
            </w:pPr>
            <w:r w:rsidRPr="00614B7A">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57C586" w14:textId="77777777" w:rsidR="00A85D8A" w:rsidRPr="00614B7A" w:rsidRDefault="00A85D8A" w:rsidP="00BE3F9E">
            <w:pPr>
              <w:pStyle w:val="TAL"/>
              <w:rPr>
                <w:b/>
              </w:rPr>
            </w:pPr>
            <w:r w:rsidRPr="00614B7A">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417C13"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41A8F0" w14:textId="77777777" w:rsidR="00A85D8A" w:rsidRPr="00614B7A"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FAD654" w14:textId="77777777" w:rsidR="00A85D8A" w:rsidRPr="00614B7A"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FD37DF" w14:textId="77777777" w:rsidR="00A85D8A" w:rsidRPr="00614B7A"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553A74" w14:textId="77777777" w:rsidR="00A85D8A" w:rsidRPr="00614B7A" w:rsidRDefault="00A85D8A" w:rsidP="00BE3F9E">
            <w:pPr>
              <w:pStyle w:val="TAL"/>
              <w:rPr>
                <w:b/>
              </w:rPr>
            </w:pPr>
          </w:p>
        </w:tc>
      </w:tr>
      <w:tr w:rsidR="00A85D8A" w:rsidRPr="00614B7A" w14:paraId="4C57F7FD"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BFD90F" w14:textId="77777777" w:rsidR="00A85D8A" w:rsidRPr="00614B7A" w:rsidRDefault="00A85D8A" w:rsidP="00BE3F9E">
            <w:pPr>
              <w:pStyle w:val="TAL"/>
            </w:pPr>
            <w:r w:rsidRPr="00614B7A">
              <w:t>5.7.1.1</w:t>
            </w:r>
          </w:p>
        </w:tc>
        <w:tc>
          <w:tcPr>
            <w:tcW w:w="4519" w:type="dxa"/>
            <w:tcBorders>
              <w:top w:val="single" w:sz="4" w:space="0" w:color="auto"/>
              <w:left w:val="single" w:sz="4" w:space="0" w:color="auto"/>
              <w:bottom w:val="single" w:sz="4" w:space="0" w:color="auto"/>
              <w:right w:val="single" w:sz="4" w:space="0" w:color="auto"/>
            </w:tcBorders>
            <w:hideMark/>
          </w:tcPr>
          <w:p w14:paraId="02F6FC01" w14:textId="77777777" w:rsidR="00A85D8A" w:rsidRPr="00614B7A" w:rsidRDefault="00A85D8A" w:rsidP="00BE3F9E">
            <w:pPr>
              <w:pStyle w:val="TAL"/>
            </w:pPr>
            <w:r w:rsidRPr="00614B7A">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2E66E3" w14:textId="77777777" w:rsidR="00A85D8A" w:rsidRPr="00614B7A" w:rsidRDefault="00A85D8A" w:rsidP="00BE3F9E">
            <w:pPr>
              <w:pStyle w:val="TAC"/>
            </w:pPr>
            <w:r w:rsidRPr="00614B7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2DF8F9" w14:textId="77777777" w:rsidR="00A85D8A" w:rsidRPr="00614B7A" w:rsidRDefault="00A85D8A" w:rsidP="00BE3F9E">
            <w:pPr>
              <w:pStyle w:val="TAL"/>
              <w:rPr>
                <w:lang w:eastAsia="zh-CN"/>
              </w:rPr>
            </w:pPr>
            <w:r w:rsidRPr="00614B7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9B51F29" w14:textId="77777777" w:rsidR="00A85D8A" w:rsidRPr="00614B7A" w:rsidRDefault="00A85D8A" w:rsidP="00BE3F9E">
            <w:pPr>
              <w:pStyle w:val="TAL"/>
              <w:rPr>
                <w:lang w:eastAsia="zh-CN"/>
              </w:rPr>
            </w:pPr>
            <w:r w:rsidRPr="00614B7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4790BF0" w14:textId="77777777" w:rsidR="00A85D8A" w:rsidRPr="00614B7A"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CBB7D3" w14:textId="77777777" w:rsidR="00A85D8A" w:rsidRPr="00614B7A" w:rsidRDefault="00A85D8A" w:rsidP="00BE3F9E">
            <w:pPr>
              <w:pStyle w:val="TAL"/>
            </w:pPr>
            <w:r w:rsidRPr="00614B7A">
              <w:rPr>
                <w:lang w:eastAsia="zh-CN"/>
              </w:rPr>
              <w:t>2Rx</w:t>
            </w:r>
          </w:p>
        </w:tc>
      </w:tr>
      <w:tr w:rsidR="00A85D8A" w:rsidRPr="00614B7A" w14:paraId="4561128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D172AF" w14:textId="77777777" w:rsidR="00A85D8A" w:rsidRPr="00614B7A" w:rsidRDefault="00A85D8A" w:rsidP="00BE3F9E">
            <w:pPr>
              <w:pStyle w:val="TAL"/>
            </w:pPr>
            <w:r w:rsidRPr="00614B7A">
              <w:t>5.7.1.2</w:t>
            </w:r>
          </w:p>
        </w:tc>
        <w:tc>
          <w:tcPr>
            <w:tcW w:w="4519" w:type="dxa"/>
            <w:tcBorders>
              <w:top w:val="single" w:sz="4" w:space="0" w:color="auto"/>
              <w:left w:val="single" w:sz="4" w:space="0" w:color="auto"/>
              <w:bottom w:val="single" w:sz="4" w:space="0" w:color="auto"/>
              <w:right w:val="single" w:sz="4" w:space="0" w:color="auto"/>
            </w:tcBorders>
            <w:hideMark/>
          </w:tcPr>
          <w:p w14:paraId="2F29923F" w14:textId="77777777" w:rsidR="00A85D8A" w:rsidRPr="00614B7A" w:rsidRDefault="00A85D8A" w:rsidP="00BE3F9E">
            <w:pPr>
              <w:pStyle w:val="TAL"/>
            </w:pPr>
            <w:r w:rsidRPr="00614B7A">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8DC393A" w14:textId="77777777" w:rsidR="00A85D8A" w:rsidRPr="00614B7A" w:rsidRDefault="00A85D8A" w:rsidP="00BE3F9E">
            <w:pPr>
              <w:pStyle w:val="TAC"/>
            </w:pPr>
            <w:r w:rsidRPr="00614B7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8C44B4" w14:textId="77777777" w:rsidR="00A85D8A" w:rsidRPr="00614B7A" w:rsidRDefault="00A85D8A" w:rsidP="00BE3F9E">
            <w:pPr>
              <w:pStyle w:val="TAL"/>
              <w:rPr>
                <w:lang w:eastAsia="zh-CN"/>
              </w:rPr>
            </w:pPr>
            <w:r w:rsidRPr="00614B7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34970B" w14:textId="77777777" w:rsidR="00A85D8A" w:rsidRPr="00614B7A" w:rsidRDefault="00A85D8A" w:rsidP="00BE3F9E">
            <w:pPr>
              <w:pStyle w:val="TAL"/>
              <w:rPr>
                <w:lang w:eastAsia="zh-CN"/>
              </w:rPr>
            </w:pPr>
            <w:r w:rsidRPr="00614B7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79338D1" w14:textId="77777777" w:rsidR="00A85D8A" w:rsidRPr="00614B7A"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F79021" w14:textId="77777777" w:rsidR="00A85D8A" w:rsidRPr="00614B7A" w:rsidRDefault="00A85D8A" w:rsidP="00BE3F9E">
            <w:pPr>
              <w:pStyle w:val="TAL"/>
            </w:pPr>
            <w:r w:rsidRPr="00614B7A">
              <w:rPr>
                <w:lang w:eastAsia="zh-CN"/>
              </w:rPr>
              <w:t>2Rx</w:t>
            </w:r>
          </w:p>
        </w:tc>
      </w:tr>
      <w:tr w:rsidR="00A85D8A" w:rsidRPr="00614B7A" w14:paraId="0B4CD5D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10F5BA" w14:textId="77777777" w:rsidR="00A85D8A" w:rsidRPr="00614B7A" w:rsidRDefault="00A85D8A" w:rsidP="00BE3F9E">
            <w:pPr>
              <w:pStyle w:val="TAL"/>
            </w:pPr>
            <w:r w:rsidRPr="00614B7A">
              <w:t>5.7.1.3</w:t>
            </w:r>
          </w:p>
        </w:tc>
        <w:tc>
          <w:tcPr>
            <w:tcW w:w="4519" w:type="dxa"/>
            <w:tcBorders>
              <w:top w:val="single" w:sz="4" w:space="0" w:color="auto"/>
              <w:left w:val="single" w:sz="4" w:space="0" w:color="auto"/>
              <w:bottom w:val="single" w:sz="4" w:space="0" w:color="auto"/>
              <w:right w:val="single" w:sz="4" w:space="0" w:color="auto"/>
            </w:tcBorders>
            <w:hideMark/>
          </w:tcPr>
          <w:p w14:paraId="7DAF9FE2" w14:textId="77777777" w:rsidR="00A85D8A" w:rsidRPr="00614B7A" w:rsidRDefault="00A85D8A" w:rsidP="00BE3F9E">
            <w:pPr>
              <w:pStyle w:val="TAL"/>
            </w:pPr>
            <w:r w:rsidRPr="00614B7A">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5958D99" w14:textId="77777777" w:rsidR="00A85D8A" w:rsidRPr="00614B7A" w:rsidRDefault="00A85D8A" w:rsidP="00BE3F9E">
            <w:pPr>
              <w:pStyle w:val="TAC"/>
            </w:pPr>
            <w:r w:rsidRPr="00614B7A">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5660105" w14:textId="77777777" w:rsidR="00A85D8A" w:rsidRPr="00614B7A" w:rsidRDefault="00A85D8A" w:rsidP="00BE3F9E">
            <w:pPr>
              <w:pStyle w:val="TAL"/>
              <w:rPr>
                <w:lang w:eastAsia="zh-CN"/>
              </w:rPr>
            </w:pPr>
            <w:r w:rsidRPr="00614B7A">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541FFE0" w14:textId="77777777" w:rsidR="00A85D8A" w:rsidRPr="00614B7A" w:rsidRDefault="00A85D8A" w:rsidP="00BE3F9E">
            <w:pPr>
              <w:pStyle w:val="TAL"/>
              <w:rPr>
                <w:lang w:eastAsia="zh-CN"/>
              </w:rPr>
            </w:pPr>
            <w:r w:rsidRPr="00614B7A">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001ECCC" w14:textId="77777777" w:rsidR="00A85D8A" w:rsidRPr="00614B7A" w:rsidRDefault="00A85D8A" w:rsidP="00BE3F9E">
            <w:pPr>
              <w:pStyle w:val="TAL"/>
              <w:rPr>
                <w:rFonts w:eastAsia="SimSun"/>
                <w:szCs w:val="18"/>
                <w:lang w:eastAsia="zh-CN"/>
              </w:rPr>
            </w:pPr>
            <w:r w:rsidRPr="00614B7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4E61F56" w14:textId="77777777" w:rsidR="00A85D8A" w:rsidRPr="00614B7A" w:rsidRDefault="00A85D8A" w:rsidP="00BE3F9E">
            <w:pPr>
              <w:pStyle w:val="TAL"/>
            </w:pPr>
            <w:r w:rsidRPr="00614B7A">
              <w:rPr>
                <w:lang w:eastAsia="zh-CN"/>
              </w:rPr>
              <w:t>2Rx</w:t>
            </w:r>
          </w:p>
        </w:tc>
      </w:tr>
      <w:tr w:rsidR="00A85D8A" w:rsidRPr="00614B7A" w14:paraId="6A7893EE"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B3C03E" w14:textId="77777777" w:rsidR="00A85D8A" w:rsidRPr="00614B7A" w:rsidRDefault="00A85D8A" w:rsidP="00BE3F9E">
            <w:pPr>
              <w:pStyle w:val="TAL"/>
              <w:rPr>
                <w:b/>
                <w:lang w:eastAsia="zh-TW"/>
              </w:rPr>
            </w:pPr>
            <w:r w:rsidRPr="00614B7A">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E2D408" w14:textId="77777777" w:rsidR="00A85D8A" w:rsidRPr="00614B7A" w:rsidRDefault="00A85D8A" w:rsidP="00BE3F9E">
            <w:pPr>
              <w:pStyle w:val="TAL"/>
              <w:rPr>
                <w:b/>
              </w:rPr>
            </w:pPr>
            <w:r w:rsidRPr="00614B7A">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ECF1A5"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FF56BB" w14:textId="77777777" w:rsidR="00A85D8A" w:rsidRPr="00614B7A"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AF0D4A" w14:textId="77777777" w:rsidR="00A85D8A" w:rsidRPr="00614B7A"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9DA30D" w14:textId="77777777" w:rsidR="00A85D8A" w:rsidRPr="00614B7A"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851B65" w14:textId="77777777" w:rsidR="00A85D8A" w:rsidRPr="00614B7A" w:rsidRDefault="00A85D8A" w:rsidP="00BE3F9E">
            <w:pPr>
              <w:pStyle w:val="TAL"/>
              <w:rPr>
                <w:b/>
              </w:rPr>
            </w:pPr>
          </w:p>
        </w:tc>
      </w:tr>
      <w:tr w:rsidR="00A85D8A" w:rsidRPr="00614B7A" w14:paraId="02CB25F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D0120A" w14:textId="77777777" w:rsidR="00A85D8A" w:rsidRPr="00614B7A" w:rsidRDefault="00A85D8A" w:rsidP="00BE3F9E">
            <w:pPr>
              <w:pStyle w:val="TAL"/>
            </w:pPr>
            <w:r w:rsidRPr="00614B7A">
              <w:t>5.7.2.1</w:t>
            </w:r>
          </w:p>
        </w:tc>
        <w:tc>
          <w:tcPr>
            <w:tcW w:w="4519" w:type="dxa"/>
            <w:tcBorders>
              <w:top w:val="single" w:sz="4" w:space="0" w:color="auto"/>
              <w:left w:val="single" w:sz="4" w:space="0" w:color="auto"/>
              <w:bottom w:val="single" w:sz="4" w:space="0" w:color="auto"/>
              <w:right w:val="single" w:sz="4" w:space="0" w:color="auto"/>
            </w:tcBorders>
            <w:hideMark/>
          </w:tcPr>
          <w:p w14:paraId="7F50E33E" w14:textId="77777777" w:rsidR="00A85D8A" w:rsidRPr="00614B7A" w:rsidRDefault="00A85D8A" w:rsidP="00BE3F9E">
            <w:pPr>
              <w:pStyle w:val="TAL"/>
            </w:pPr>
            <w:r w:rsidRPr="00614B7A">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D2ACB04" w14:textId="77777777" w:rsidR="00A85D8A" w:rsidRPr="00614B7A" w:rsidRDefault="00A85D8A" w:rsidP="00BE3F9E">
            <w:pPr>
              <w:pStyle w:val="TAC"/>
            </w:pPr>
            <w:r w:rsidRPr="00614B7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BB3E48" w14:textId="77777777" w:rsidR="00A85D8A" w:rsidRPr="00614B7A" w:rsidRDefault="00A85D8A" w:rsidP="00BE3F9E">
            <w:pPr>
              <w:pStyle w:val="TAL"/>
              <w:rPr>
                <w:lang w:eastAsia="zh-CN"/>
              </w:rPr>
            </w:pPr>
            <w:r w:rsidRPr="00614B7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351243A" w14:textId="77777777" w:rsidR="00A85D8A" w:rsidRPr="00614B7A" w:rsidRDefault="00A85D8A" w:rsidP="00BE3F9E">
            <w:pPr>
              <w:pStyle w:val="TAL"/>
            </w:pPr>
            <w:r w:rsidRPr="00614B7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E79743" w14:textId="77777777" w:rsidR="00A85D8A" w:rsidRPr="00614B7A"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A2EF83" w14:textId="77777777" w:rsidR="00A85D8A" w:rsidRPr="00614B7A" w:rsidRDefault="00A85D8A" w:rsidP="00BE3F9E">
            <w:pPr>
              <w:pStyle w:val="TAL"/>
            </w:pPr>
            <w:r w:rsidRPr="00614B7A">
              <w:rPr>
                <w:lang w:eastAsia="zh-CN"/>
              </w:rPr>
              <w:t>2Rx</w:t>
            </w:r>
          </w:p>
        </w:tc>
      </w:tr>
      <w:tr w:rsidR="00A85D8A" w:rsidRPr="00614B7A" w14:paraId="3EFF690E"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7C6978" w14:textId="77777777" w:rsidR="00A85D8A" w:rsidRPr="00614B7A" w:rsidRDefault="00A85D8A" w:rsidP="00BE3F9E">
            <w:pPr>
              <w:pStyle w:val="TAL"/>
            </w:pPr>
            <w:r w:rsidRPr="00614B7A">
              <w:t>5.7.2.2</w:t>
            </w:r>
          </w:p>
        </w:tc>
        <w:tc>
          <w:tcPr>
            <w:tcW w:w="4519" w:type="dxa"/>
            <w:tcBorders>
              <w:top w:val="single" w:sz="4" w:space="0" w:color="auto"/>
              <w:left w:val="single" w:sz="4" w:space="0" w:color="auto"/>
              <w:bottom w:val="single" w:sz="4" w:space="0" w:color="auto"/>
              <w:right w:val="single" w:sz="4" w:space="0" w:color="auto"/>
            </w:tcBorders>
            <w:hideMark/>
          </w:tcPr>
          <w:p w14:paraId="2DE6FA49" w14:textId="77777777" w:rsidR="00A85D8A" w:rsidRPr="00614B7A" w:rsidRDefault="00A85D8A" w:rsidP="00BE3F9E">
            <w:pPr>
              <w:pStyle w:val="TAL"/>
            </w:pPr>
            <w:r w:rsidRPr="00614B7A">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11C9D43" w14:textId="77777777" w:rsidR="00A85D8A" w:rsidRPr="00614B7A" w:rsidRDefault="00A85D8A" w:rsidP="00BE3F9E">
            <w:pPr>
              <w:pStyle w:val="TAC"/>
            </w:pPr>
            <w:r w:rsidRPr="00614B7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C9C58C" w14:textId="77777777" w:rsidR="00A85D8A" w:rsidRPr="00614B7A" w:rsidRDefault="00A85D8A" w:rsidP="00BE3F9E">
            <w:pPr>
              <w:pStyle w:val="TAL"/>
              <w:rPr>
                <w:lang w:eastAsia="zh-CN"/>
              </w:rPr>
            </w:pPr>
            <w:r w:rsidRPr="00614B7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4AC33CD" w14:textId="77777777" w:rsidR="00A85D8A" w:rsidRPr="00614B7A" w:rsidRDefault="00A85D8A" w:rsidP="00BE3F9E">
            <w:pPr>
              <w:pStyle w:val="TAL"/>
            </w:pPr>
            <w:r w:rsidRPr="00614B7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D4BEBD4" w14:textId="77777777" w:rsidR="00A85D8A" w:rsidRPr="00614B7A" w:rsidRDefault="00A85D8A" w:rsidP="00BE3F9E">
            <w:pPr>
              <w:pStyle w:val="TAL"/>
              <w:rPr>
                <w:rFonts w:eastAsia="SimSun"/>
                <w:szCs w:val="18"/>
                <w:lang w:eastAsia="zh-CN"/>
              </w:rPr>
            </w:pPr>
            <w:r w:rsidRPr="00614B7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4A3123C" w14:textId="77777777" w:rsidR="00A85D8A" w:rsidRPr="00614B7A" w:rsidRDefault="00A85D8A" w:rsidP="00BE3F9E">
            <w:pPr>
              <w:pStyle w:val="TAL"/>
            </w:pPr>
            <w:r w:rsidRPr="00614B7A">
              <w:rPr>
                <w:lang w:eastAsia="zh-CN"/>
              </w:rPr>
              <w:t>2Rx</w:t>
            </w:r>
          </w:p>
        </w:tc>
      </w:tr>
      <w:tr w:rsidR="00A85D8A" w:rsidRPr="00614B7A" w14:paraId="283EF21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6E0F15" w14:textId="77777777" w:rsidR="00A85D8A" w:rsidRPr="00614B7A" w:rsidRDefault="00A85D8A" w:rsidP="00BE3F9E">
            <w:pPr>
              <w:pStyle w:val="TAL"/>
              <w:rPr>
                <w:b/>
              </w:rPr>
            </w:pPr>
            <w:r w:rsidRPr="00614B7A">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458009" w14:textId="77777777" w:rsidR="00A85D8A" w:rsidRPr="00614B7A" w:rsidRDefault="00A85D8A" w:rsidP="00BE3F9E">
            <w:pPr>
              <w:pStyle w:val="TAL"/>
              <w:rPr>
                <w:b/>
              </w:rPr>
            </w:pPr>
            <w:r w:rsidRPr="00614B7A">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4D7FDB"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2EE34E" w14:textId="77777777" w:rsidR="00A85D8A" w:rsidRPr="00614B7A"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D2ECCB" w14:textId="77777777" w:rsidR="00A85D8A" w:rsidRPr="00614B7A"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D31033" w14:textId="77777777" w:rsidR="00A85D8A" w:rsidRPr="00614B7A"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213019" w14:textId="77777777" w:rsidR="00A85D8A" w:rsidRPr="00614B7A" w:rsidRDefault="00A85D8A" w:rsidP="00BE3F9E">
            <w:pPr>
              <w:pStyle w:val="TAL"/>
              <w:rPr>
                <w:b/>
              </w:rPr>
            </w:pPr>
          </w:p>
        </w:tc>
      </w:tr>
      <w:tr w:rsidR="00A85D8A" w:rsidRPr="00614B7A" w14:paraId="1494B88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D95EDB" w14:textId="77777777" w:rsidR="00A85D8A" w:rsidRPr="00614B7A" w:rsidRDefault="00A85D8A" w:rsidP="00BE3F9E">
            <w:pPr>
              <w:pStyle w:val="TAL"/>
            </w:pPr>
            <w:r w:rsidRPr="00614B7A">
              <w:t>5.7.3.1</w:t>
            </w:r>
          </w:p>
        </w:tc>
        <w:tc>
          <w:tcPr>
            <w:tcW w:w="4519" w:type="dxa"/>
            <w:tcBorders>
              <w:top w:val="single" w:sz="4" w:space="0" w:color="auto"/>
              <w:left w:val="single" w:sz="4" w:space="0" w:color="auto"/>
              <w:bottom w:val="single" w:sz="4" w:space="0" w:color="auto"/>
              <w:right w:val="single" w:sz="4" w:space="0" w:color="auto"/>
            </w:tcBorders>
            <w:hideMark/>
          </w:tcPr>
          <w:p w14:paraId="5B18A184" w14:textId="77777777" w:rsidR="00A85D8A" w:rsidRPr="00614B7A" w:rsidRDefault="00A85D8A" w:rsidP="00BE3F9E">
            <w:pPr>
              <w:pStyle w:val="TAL"/>
            </w:pPr>
            <w:r w:rsidRPr="00614B7A">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F93A5D" w14:textId="77777777" w:rsidR="00A85D8A" w:rsidRPr="00614B7A" w:rsidRDefault="00A85D8A" w:rsidP="00BE3F9E">
            <w:pPr>
              <w:pStyle w:val="TAC"/>
            </w:pPr>
            <w:r w:rsidRPr="00614B7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40F3D4" w14:textId="77777777" w:rsidR="00A85D8A" w:rsidRPr="00614B7A" w:rsidRDefault="00A85D8A" w:rsidP="00BE3F9E">
            <w:pPr>
              <w:pStyle w:val="TAL"/>
              <w:rPr>
                <w:lang w:eastAsia="zh-CN"/>
              </w:rPr>
            </w:pPr>
            <w:r w:rsidRPr="00614B7A">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4D6D107" w14:textId="77777777" w:rsidR="00A85D8A" w:rsidRPr="00614B7A" w:rsidRDefault="00A85D8A" w:rsidP="00BE3F9E">
            <w:pPr>
              <w:pStyle w:val="TAL"/>
            </w:pPr>
            <w:r w:rsidRPr="00614B7A">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601DB82E" w14:textId="77777777" w:rsidR="00A85D8A" w:rsidRPr="00614B7A"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F2FB737" w14:textId="77777777" w:rsidR="00A85D8A" w:rsidRPr="00614B7A" w:rsidRDefault="00A85D8A" w:rsidP="00BE3F9E">
            <w:pPr>
              <w:pStyle w:val="TAL"/>
            </w:pPr>
            <w:r w:rsidRPr="00614B7A">
              <w:rPr>
                <w:lang w:eastAsia="zh-CN"/>
              </w:rPr>
              <w:t>2Rx</w:t>
            </w:r>
          </w:p>
        </w:tc>
      </w:tr>
      <w:tr w:rsidR="00A85D8A" w:rsidRPr="00614B7A" w14:paraId="6E1CBC31"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773310" w14:textId="77777777" w:rsidR="00A85D8A" w:rsidRPr="00614B7A" w:rsidRDefault="00A85D8A" w:rsidP="00BE3F9E">
            <w:pPr>
              <w:pStyle w:val="TAL"/>
            </w:pPr>
            <w:r w:rsidRPr="00614B7A">
              <w:t>5.7.3.2</w:t>
            </w:r>
          </w:p>
        </w:tc>
        <w:tc>
          <w:tcPr>
            <w:tcW w:w="4519" w:type="dxa"/>
            <w:tcBorders>
              <w:top w:val="single" w:sz="4" w:space="0" w:color="auto"/>
              <w:left w:val="single" w:sz="4" w:space="0" w:color="auto"/>
              <w:bottom w:val="single" w:sz="4" w:space="0" w:color="auto"/>
              <w:right w:val="single" w:sz="4" w:space="0" w:color="auto"/>
            </w:tcBorders>
            <w:hideMark/>
          </w:tcPr>
          <w:p w14:paraId="7FEEAC7F" w14:textId="77777777" w:rsidR="00A85D8A" w:rsidRPr="00614B7A" w:rsidRDefault="00A85D8A" w:rsidP="00BE3F9E">
            <w:pPr>
              <w:pStyle w:val="TAL"/>
            </w:pPr>
            <w:r w:rsidRPr="00614B7A">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25C937B" w14:textId="77777777" w:rsidR="00A85D8A" w:rsidRPr="00614B7A" w:rsidRDefault="00A85D8A" w:rsidP="00BE3F9E">
            <w:pPr>
              <w:pStyle w:val="TAC"/>
            </w:pPr>
            <w:r w:rsidRPr="00614B7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92753B" w14:textId="77777777" w:rsidR="00A85D8A" w:rsidRPr="00614B7A" w:rsidRDefault="00A85D8A" w:rsidP="00BE3F9E">
            <w:pPr>
              <w:pStyle w:val="TAL"/>
              <w:rPr>
                <w:lang w:eastAsia="zh-CN"/>
              </w:rPr>
            </w:pPr>
            <w:r w:rsidRPr="00614B7A">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1A81DF7" w14:textId="77777777" w:rsidR="00A85D8A" w:rsidRPr="00614B7A" w:rsidRDefault="00A85D8A" w:rsidP="00BE3F9E">
            <w:pPr>
              <w:pStyle w:val="TAL"/>
            </w:pPr>
            <w:r w:rsidRPr="00614B7A">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59929327" w14:textId="77777777" w:rsidR="00A85D8A" w:rsidRPr="00614B7A" w:rsidRDefault="00A85D8A" w:rsidP="00BE3F9E">
            <w:pPr>
              <w:pStyle w:val="TAL"/>
              <w:rPr>
                <w:rFonts w:eastAsia="SimSun"/>
                <w:szCs w:val="18"/>
                <w:lang w:eastAsia="zh-CN"/>
              </w:rPr>
            </w:pPr>
            <w:r w:rsidRPr="00614B7A">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72413E9" w14:textId="77777777" w:rsidR="00A85D8A" w:rsidRPr="00614B7A" w:rsidRDefault="00A85D8A" w:rsidP="00BE3F9E">
            <w:pPr>
              <w:pStyle w:val="TAL"/>
            </w:pPr>
            <w:r w:rsidRPr="00614B7A">
              <w:rPr>
                <w:lang w:eastAsia="zh-CN"/>
              </w:rPr>
              <w:t>2Rx</w:t>
            </w:r>
          </w:p>
        </w:tc>
      </w:tr>
      <w:tr w:rsidR="00A85D8A" w:rsidRPr="00614B7A" w14:paraId="34E30A5A"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6C88E1" w14:textId="77777777" w:rsidR="00A85D8A" w:rsidRPr="00614B7A" w:rsidRDefault="00A85D8A" w:rsidP="00BE3F9E">
            <w:pPr>
              <w:pStyle w:val="TAL"/>
              <w:rPr>
                <w:b/>
                <w:lang w:eastAsia="zh-TW"/>
              </w:rPr>
            </w:pPr>
            <w:r w:rsidRPr="00614B7A">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CBFAED" w14:textId="77777777" w:rsidR="00A85D8A" w:rsidRPr="00614B7A" w:rsidRDefault="00A85D8A" w:rsidP="00BE3F9E">
            <w:pPr>
              <w:pStyle w:val="TAL"/>
              <w:rPr>
                <w:b/>
              </w:rPr>
            </w:pPr>
            <w:r w:rsidRPr="00614B7A">
              <w:rPr>
                <w:b/>
              </w:rPr>
              <w:t>L1-RSRP</w:t>
            </w:r>
            <w:del w:id="409" w:author="Amy TAO" w:date="2022-04-25T21:25:00Z">
              <w:r w:rsidRPr="00614B7A" w:rsidDel="00BA5EB1">
                <w:rPr>
                  <w:b/>
                </w:rPr>
                <w:delText xml:space="preserve"> for beam reporting</w:delText>
              </w:r>
            </w:del>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66321B" w14:textId="77777777" w:rsidR="00A85D8A" w:rsidRPr="00614B7A"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9D381D" w14:textId="77777777" w:rsidR="00A85D8A" w:rsidRPr="00614B7A"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7E5F23" w14:textId="77777777" w:rsidR="00A85D8A" w:rsidRPr="00614B7A"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14C12B" w14:textId="77777777" w:rsidR="00A85D8A" w:rsidRPr="00614B7A"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43676A" w14:textId="77777777" w:rsidR="00A85D8A" w:rsidRPr="00614B7A" w:rsidRDefault="00A85D8A" w:rsidP="00BE3F9E">
            <w:pPr>
              <w:pStyle w:val="TAL"/>
              <w:rPr>
                <w:b/>
              </w:rPr>
            </w:pPr>
          </w:p>
        </w:tc>
      </w:tr>
      <w:tr w:rsidR="00BA5EB1" w:rsidRPr="00614B7A" w14:paraId="4364F596" w14:textId="77777777" w:rsidTr="00BA5EB1">
        <w:trPr>
          <w:cantSplit/>
          <w:jc w:val="center"/>
          <w:ins w:id="410" w:author="Amy TAO" w:date="2022-04-25T21:25:00Z"/>
        </w:trPr>
        <w:tc>
          <w:tcPr>
            <w:tcW w:w="1171" w:type="dxa"/>
            <w:tcBorders>
              <w:top w:val="single" w:sz="4" w:space="0" w:color="auto"/>
              <w:left w:val="single" w:sz="4" w:space="0" w:color="auto"/>
              <w:bottom w:val="single" w:sz="4" w:space="0" w:color="auto"/>
              <w:right w:val="single" w:sz="4" w:space="0" w:color="auto"/>
            </w:tcBorders>
            <w:hideMark/>
          </w:tcPr>
          <w:p w14:paraId="40DB2A4F" w14:textId="0E1C6A63" w:rsidR="00BA5EB1" w:rsidRPr="00614B7A" w:rsidRDefault="00BA5EB1" w:rsidP="00BA5EB1">
            <w:pPr>
              <w:pStyle w:val="TAL"/>
              <w:rPr>
                <w:ins w:id="411" w:author="Amy TAO" w:date="2022-04-25T21:25:00Z"/>
              </w:rPr>
            </w:pPr>
            <w:ins w:id="412" w:author="Amy TAO" w:date="2022-04-25T21:25:00Z">
              <w:r w:rsidRPr="00614B7A">
                <w:t>5.7.</w:t>
              </w:r>
            </w:ins>
            <w:ins w:id="413" w:author="Amy TAO" w:date="2022-04-25T21:26:00Z">
              <w:r w:rsidRPr="00614B7A">
                <w:t>4.1</w:t>
              </w:r>
            </w:ins>
          </w:p>
        </w:tc>
        <w:tc>
          <w:tcPr>
            <w:tcW w:w="4519" w:type="dxa"/>
            <w:tcBorders>
              <w:top w:val="single" w:sz="4" w:space="0" w:color="auto"/>
              <w:left w:val="single" w:sz="4" w:space="0" w:color="auto"/>
              <w:bottom w:val="single" w:sz="4" w:space="0" w:color="auto"/>
              <w:right w:val="single" w:sz="4" w:space="0" w:color="auto"/>
            </w:tcBorders>
            <w:hideMark/>
          </w:tcPr>
          <w:p w14:paraId="32F2E1FB" w14:textId="2F649B75" w:rsidR="00BA5EB1" w:rsidRPr="00614B7A" w:rsidRDefault="00BA5EB1" w:rsidP="00BA5EB1">
            <w:pPr>
              <w:pStyle w:val="TAL"/>
              <w:rPr>
                <w:ins w:id="414" w:author="Amy TAO" w:date="2022-04-25T21:25:00Z"/>
              </w:rPr>
            </w:pPr>
            <w:ins w:id="415" w:author="Amy TAO" w:date="2022-04-25T21:26:00Z">
              <w:r w:rsidRPr="00614B7A">
                <w:rPr>
                  <w:lang w:eastAsia="sv-SE"/>
                </w:rPr>
                <w:t>EN-DC FR2 SSB based L1-RSRP measurement accuracy</w:t>
              </w:r>
            </w:ins>
          </w:p>
        </w:tc>
        <w:tc>
          <w:tcPr>
            <w:tcW w:w="850" w:type="dxa"/>
            <w:tcBorders>
              <w:top w:val="single" w:sz="4" w:space="0" w:color="auto"/>
              <w:left w:val="single" w:sz="4" w:space="0" w:color="auto"/>
              <w:bottom w:val="single" w:sz="4" w:space="0" w:color="auto"/>
              <w:right w:val="single" w:sz="4" w:space="0" w:color="auto"/>
            </w:tcBorders>
            <w:hideMark/>
          </w:tcPr>
          <w:p w14:paraId="2AD42663" w14:textId="77777777" w:rsidR="00BA5EB1" w:rsidRPr="00614B7A" w:rsidRDefault="00BA5EB1" w:rsidP="00BA5EB1">
            <w:pPr>
              <w:pStyle w:val="TAC"/>
              <w:rPr>
                <w:ins w:id="416" w:author="Amy TAO" w:date="2022-04-25T21:25:00Z"/>
              </w:rPr>
            </w:pPr>
            <w:ins w:id="417" w:author="Amy TAO" w:date="2022-04-25T21:25:00Z">
              <w:r w:rsidRPr="00614B7A">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27D17364" w14:textId="553C051B" w:rsidR="00BA5EB1" w:rsidRPr="00614B7A" w:rsidRDefault="00752481" w:rsidP="00BA5EB1">
            <w:pPr>
              <w:pStyle w:val="TAL"/>
              <w:rPr>
                <w:ins w:id="418" w:author="Amy TAO" w:date="2022-04-25T21:25:00Z"/>
                <w:lang w:eastAsia="zh-CN"/>
              </w:rPr>
            </w:pPr>
            <w:ins w:id="419" w:author="Amy TAO" w:date="2022-05-09T18:41:00Z">
              <w:r w:rsidRPr="00614B7A">
                <w:rPr>
                  <w:rFonts w:eastAsia="SimSun"/>
                  <w:szCs w:val="18"/>
                  <w:lang w:eastAsia="zh-CN"/>
                </w:rPr>
                <w:t>C022</w:t>
              </w:r>
            </w:ins>
          </w:p>
        </w:tc>
        <w:tc>
          <w:tcPr>
            <w:tcW w:w="3236" w:type="dxa"/>
            <w:tcBorders>
              <w:top w:val="single" w:sz="4" w:space="0" w:color="auto"/>
              <w:left w:val="single" w:sz="4" w:space="0" w:color="auto"/>
              <w:bottom w:val="single" w:sz="4" w:space="0" w:color="auto"/>
              <w:right w:val="single" w:sz="4" w:space="0" w:color="auto"/>
            </w:tcBorders>
            <w:hideMark/>
          </w:tcPr>
          <w:p w14:paraId="29448B7C" w14:textId="578C1F81" w:rsidR="00BA5EB1" w:rsidRPr="00614B7A" w:rsidRDefault="00752481" w:rsidP="00BA5EB1">
            <w:pPr>
              <w:pStyle w:val="TAL"/>
              <w:rPr>
                <w:ins w:id="420" w:author="Amy TAO" w:date="2022-04-25T21:25:00Z"/>
              </w:rPr>
            </w:pPr>
            <w:ins w:id="421" w:author="Amy TAO" w:date="2022-05-09T18:41:00Z">
              <w:r w:rsidRPr="00614B7A">
                <w:rPr>
                  <w:rFonts w:eastAsia="SimSun"/>
                  <w:szCs w:val="18"/>
                  <w:lang w:eastAsia="zh-CN"/>
                </w:rPr>
                <w:t>UEs supporting EN-DC FR2</w:t>
              </w:r>
            </w:ins>
          </w:p>
        </w:tc>
        <w:tc>
          <w:tcPr>
            <w:tcW w:w="2037" w:type="dxa"/>
            <w:tcBorders>
              <w:top w:val="single" w:sz="4" w:space="0" w:color="auto"/>
              <w:left w:val="single" w:sz="4" w:space="0" w:color="auto"/>
              <w:bottom w:val="single" w:sz="4" w:space="0" w:color="auto"/>
              <w:right w:val="single" w:sz="4" w:space="0" w:color="auto"/>
            </w:tcBorders>
            <w:hideMark/>
          </w:tcPr>
          <w:p w14:paraId="45A7EAD0" w14:textId="35A176CC" w:rsidR="00BA5EB1" w:rsidRPr="00614B7A" w:rsidRDefault="00BA5EB1" w:rsidP="00BA5EB1">
            <w:pPr>
              <w:pStyle w:val="TAL"/>
              <w:rPr>
                <w:ins w:id="422" w:author="Amy TAO" w:date="2022-04-25T21:25:00Z"/>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E81470" w14:textId="77777777" w:rsidR="00BA5EB1" w:rsidRPr="00614B7A" w:rsidRDefault="00BA5EB1" w:rsidP="00BA5EB1">
            <w:pPr>
              <w:pStyle w:val="TAL"/>
              <w:rPr>
                <w:ins w:id="423" w:author="Amy TAO" w:date="2022-04-25T21:25:00Z"/>
              </w:rPr>
            </w:pPr>
            <w:ins w:id="424" w:author="Amy TAO" w:date="2022-04-25T21:25:00Z">
              <w:r w:rsidRPr="00614B7A">
                <w:rPr>
                  <w:lang w:eastAsia="zh-CN"/>
                </w:rPr>
                <w:t>2Rx</w:t>
              </w:r>
            </w:ins>
          </w:p>
        </w:tc>
      </w:tr>
      <w:tr w:rsidR="00752481" w:rsidRPr="00614B7A" w14:paraId="01FB0F10" w14:textId="77777777" w:rsidTr="00E829E8">
        <w:trPr>
          <w:cantSplit/>
          <w:jc w:val="center"/>
          <w:ins w:id="425" w:author="Amy TAO" w:date="2022-04-25T21:26:00Z"/>
        </w:trPr>
        <w:tc>
          <w:tcPr>
            <w:tcW w:w="1171" w:type="dxa"/>
            <w:tcBorders>
              <w:top w:val="single" w:sz="4" w:space="0" w:color="auto"/>
              <w:left w:val="single" w:sz="4" w:space="0" w:color="auto"/>
              <w:bottom w:val="single" w:sz="4" w:space="0" w:color="auto"/>
              <w:right w:val="single" w:sz="4" w:space="0" w:color="auto"/>
            </w:tcBorders>
            <w:hideMark/>
          </w:tcPr>
          <w:p w14:paraId="618342FF" w14:textId="06A258D0" w:rsidR="00752481" w:rsidRPr="00614B7A" w:rsidRDefault="00752481" w:rsidP="00752481">
            <w:pPr>
              <w:pStyle w:val="TAL"/>
              <w:rPr>
                <w:ins w:id="426" w:author="Amy TAO" w:date="2022-04-25T21:26:00Z"/>
              </w:rPr>
            </w:pPr>
            <w:ins w:id="427" w:author="Amy TAO" w:date="2022-04-25T21:26:00Z">
              <w:r w:rsidRPr="00614B7A">
                <w:t>5.7.4.2</w:t>
              </w:r>
            </w:ins>
          </w:p>
        </w:tc>
        <w:tc>
          <w:tcPr>
            <w:tcW w:w="4519" w:type="dxa"/>
            <w:tcBorders>
              <w:top w:val="single" w:sz="4" w:space="0" w:color="auto"/>
              <w:left w:val="single" w:sz="4" w:space="0" w:color="auto"/>
              <w:bottom w:val="single" w:sz="4" w:space="0" w:color="auto"/>
              <w:right w:val="single" w:sz="4" w:space="0" w:color="auto"/>
            </w:tcBorders>
            <w:hideMark/>
          </w:tcPr>
          <w:p w14:paraId="03AE1A71" w14:textId="7B7DEE4A" w:rsidR="00752481" w:rsidRPr="00614B7A" w:rsidRDefault="00752481" w:rsidP="00752481">
            <w:pPr>
              <w:pStyle w:val="TAL"/>
              <w:rPr>
                <w:ins w:id="428" w:author="Amy TAO" w:date="2022-04-25T21:26:00Z"/>
              </w:rPr>
            </w:pPr>
            <w:ins w:id="429" w:author="Amy TAO" w:date="2022-04-25T21:26:00Z">
              <w:r w:rsidRPr="00614B7A">
                <w:rPr>
                  <w:lang w:eastAsia="sv-SE"/>
                </w:rPr>
                <w:t>EN-DC FR2 CSI-RS based L1-RSRP measurement accuracy</w:t>
              </w:r>
            </w:ins>
          </w:p>
        </w:tc>
        <w:tc>
          <w:tcPr>
            <w:tcW w:w="850" w:type="dxa"/>
            <w:tcBorders>
              <w:top w:val="single" w:sz="4" w:space="0" w:color="auto"/>
              <w:left w:val="single" w:sz="4" w:space="0" w:color="auto"/>
              <w:bottom w:val="single" w:sz="4" w:space="0" w:color="auto"/>
              <w:right w:val="single" w:sz="4" w:space="0" w:color="auto"/>
            </w:tcBorders>
            <w:hideMark/>
          </w:tcPr>
          <w:p w14:paraId="49390072" w14:textId="77777777" w:rsidR="00752481" w:rsidRPr="00614B7A" w:rsidRDefault="00752481" w:rsidP="00752481">
            <w:pPr>
              <w:pStyle w:val="TAC"/>
              <w:rPr>
                <w:ins w:id="430" w:author="Amy TAO" w:date="2022-04-25T21:26:00Z"/>
              </w:rPr>
            </w:pPr>
            <w:ins w:id="431" w:author="Amy TAO" w:date="2022-04-25T21:26:00Z">
              <w:r w:rsidRPr="00614B7A">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2AD2F360" w14:textId="166289DF" w:rsidR="00752481" w:rsidRPr="00614B7A" w:rsidRDefault="00752481" w:rsidP="00752481">
            <w:pPr>
              <w:pStyle w:val="TAL"/>
              <w:rPr>
                <w:ins w:id="432" w:author="Amy TAO" w:date="2022-04-25T21:26:00Z"/>
                <w:lang w:eastAsia="zh-CN"/>
              </w:rPr>
            </w:pPr>
            <w:ins w:id="433" w:author="Amy TAO" w:date="2022-05-09T18:41:00Z">
              <w:r w:rsidRPr="00614B7A">
                <w:rPr>
                  <w:rFonts w:eastAsia="SimSun"/>
                  <w:szCs w:val="18"/>
                  <w:lang w:eastAsia="zh-CN"/>
                </w:rPr>
                <w:t>C022</w:t>
              </w:r>
            </w:ins>
          </w:p>
        </w:tc>
        <w:tc>
          <w:tcPr>
            <w:tcW w:w="3236" w:type="dxa"/>
            <w:tcBorders>
              <w:top w:val="single" w:sz="4" w:space="0" w:color="auto"/>
              <w:left w:val="single" w:sz="4" w:space="0" w:color="auto"/>
              <w:bottom w:val="single" w:sz="4" w:space="0" w:color="auto"/>
              <w:right w:val="single" w:sz="4" w:space="0" w:color="auto"/>
            </w:tcBorders>
            <w:hideMark/>
          </w:tcPr>
          <w:p w14:paraId="79CF7B2B" w14:textId="5EC56DD6" w:rsidR="00752481" w:rsidRPr="00614B7A" w:rsidRDefault="00752481" w:rsidP="00752481">
            <w:pPr>
              <w:pStyle w:val="TAL"/>
              <w:rPr>
                <w:ins w:id="434" w:author="Amy TAO" w:date="2022-04-25T21:26:00Z"/>
              </w:rPr>
            </w:pPr>
            <w:ins w:id="435" w:author="Amy TAO" w:date="2022-05-09T18:41:00Z">
              <w:r w:rsidRPr="00614B7A">
                <w:rPr>
                  <w:rFonts w:eastAsia="SimSun"/>
                  <w:szCs w:val="18"/>
                  <w:lang w:eastAsia="zh-CN"/>
                </w:rPr>
                <w:t>UEs supporting EN-DC FR2</w:t>
              </w:r>
            </w:ins>
          </w:p>
        </w:tc>
        <w:tc>
          <w:tcPr>
            <w:tcW w:w="2037" w:type="dxa"/>
            <w:tcBorders>
              <w:top w:val="single" w:sz="4" w:space="0" w:color="auto"/>
              <w:left w:val="single" w:sz="4" w:space="0" w:color="auto"/>
              <w:bottom w:val="single" w:sz="4" w:space="0" w:color="auto"/>
              <w:right w:val="single" w:sz="4" w:space="0" w:color="auto"/>
            </w:tcBorders>
            <w:hideMark/>
          </w:tcPr>
          <w:p w14:paraId="27B523E6" w14:textId="57139836" w:rsidR="00752481" w:rsidRPr="00614B7A" w:rsidRDefault="00752481" w:rsidP="00752481">
            <w:pPr>
              <w:pStyle w:val="TAL"/>
              <w:rPr>
                <w:ins w:id="436" w:author="Amy TAO" w:date="2022-04-25T21:26:00Z"/>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2EEB05" w14:textId="77777777" w:rsidR="00752481" w:rsidRPr="00614B7A" w:rsidRDefault="00752481" w:rsidP="00752481">
            <w:pPr>
              <w:pStyle w:val="TAL"/>
              <w:rPr>
                <w:ins w:id="437" w:author="Amy TAO" w:date="2022-04-25T21:26:00Z"/>
              </w:rPr>
            </w:pPr>
            <w:ins w:id="438" w:author="Amy TAO" w:date="2022-04-25T21:26:00Z">
              <w:r w:rsidRPr="00614B7A">
                <w:rPr>
                  <w:lang w:eastAsia="zh-CN"/>
                </w:rPr>
                <w:t>2Rx</w:t>
              </w:r>
            </w:ins>
          </w:p>
        </w:tc>
      </w:tr>
      <w:tr w:rsidR="00752481" w:rsidRPr="00614B7A" w14:paraId="51E614A3" w14:textId="77777777" w:rsidTr="00BE3F9E">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510E50F" w14:textId="77777777" w:rsidR="00752481" w:rsidRPr="00614B7A" w:rsidRDefault="00752481" w:rsidP="00752481">
            <w:pPr>
              <w:pStyle w:val="TAN"/>
              <w:rPr>
                <w:rFonts w:eastAsia="SimSun"/>
                <w:lang w:eastAsia="zh-CN"/>
              </w:rPr>
            </w:pPr>
            <w:r w:rsidRPr="00614B7A">
              <w:rPr>
                <w:lang w:eastAsia="zh-TW"/>
              </w:rPr>
              <w:t>NOTE 1:</w:t>
            </w:r>
            <w:r w:rsidRPr="00614B7A">
              <w:rPr>
                <w:lang w:eastAsia="zh-TW"/>
              </w:rPr>
              <w:tab/>
            </w:r>
            <w:r w:rsidRPr="00614B7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14B7A">
              <w:rPr>
                <w:rFonts w:eastAsia="SimSun"/>
                <w:lang w:eastAsia="zh-CN"/>
              </w:rPr>
              <w:t>e</w:t>
            </w:r>
            <w:r w:rsidRPr="00614B7A">
              <w:rPr>
                <w:rFonts w:eastAsia="SimSun"/>
              </w:rPr>
              <w:t xml:space="preserve"> test case/branch. Detail</w:t>
            </w:r>
            <w:r w:rsidRPr="00614B7A">
              <w:rPr>
                <w:rFonts w:eastAsia="SimSun"/>
                <w:lang w:eastAsia="zh-CN"/>
              </w:rPr>
              <w:t>e</w:t>
            </w:r>
            <w:r w:rsidRPr="00614B7A">
              <w:rPr>
                <w:rFonts w:eastAsia="SimSun"/>
              </w:rPr>
              <w:t>d completion status can be found in the corresponding test case section in</w:t>
            </w:r>
            <w:r w:rsidRPr="00614B7A">
              <w:rPr>
                <w:rFonts w:eastAsia="SimSun"/>
                <w:lang w:eastAsia="zh-CN"/>
              </w:rPr>
              <w:t xml:space="preserve"> 38.533.</w:t>
            </w:r>
          </w:p>
          <w:p w14:paraId="74302173" w14:textId="77777777" w:rsidR="00752481" w:rsidRPr="00614B7A" w:rsidRDefault="00752481" w:rsidP="00752481">
            <w:pPr>
              <w:pStyle w:val="TAN"/>
              <w:rPr>
                <w:lang w:eastAsia="zh-TW"/>
              </w:rPr>
            </w:pPr>
            <w:r w:rsidRPr="00614B7A">
              <w:rPr>
                <w:rFonts w:eastAsia="SimSun"/>
              </w:rPr>
              <w:t>NOTE 2:</w:t>
            </w:r>
            <w:r w:rsidRPr="00614B7A">
              <w:rPr>
                <w:lang w:eastAsia="zh-TW"/>
              </w:rPr>
              <w:tab/>
            </w:r>
            <w:r w:rsidRPr="00614B7A">
              <w:t>Void.</w:t>
            </w:r>
          </w:p>
          <w:p w14:paraId="75803109" w14:textId="77777777" w:rsidR="00752481" w:rsidRPr="00614B7A" w:rsidRDefault="00752481" w:rsidP="00752481">
            <w:pPr>
              <w:pStyle w:val="TAN"/>
              <w:rPr>
                <w:rFonts w:eastAsia="SimSun"/>
                <w:lang w:eastAsia="zh-CN"/>
              </w:rPr>
            </w:pPr>
            <w:r w:rsidRPr="00614B7A">
              <w:rPr>
                <w:rFonts w:eastAsia="SimSun"/>
                <w:lang w:eastAsia="zh-CN"/>
              </w:rPr>
              <w:t>NOTE 3:</w:t>
            </w:r>
            <w:r w:rsidRPr="00614B7A">
              <w:rPr>
                <w:lang w:eastAsia="zh-TW"/>
              </w:rPr>
              <w:tab/>
              <w:t>Void</w:t>
            </w:r>
            <w:r w:rsidRPr="00614B7A">
              <w:t>.</w:t>
            </w:r>
          </w:p>
        </w:tc>
      </w:tr>
    </w:tbl>
    <w:p w14:paraId="02B2A07D" w14:textId="77777777" w:rsidR="00A85D8A" w:rsidRPr="00614B7A" w:rsidRDefault="00A85D8A" w:rsidP="00A85D8A"/>
    <w:p w14:paraId="19C384C6" w14:textId="77777777" w:rsidR="00A85D8A" w:rsidRPr="00614B7A" w:rsidRDefault="00A85D8A" w:rsidP="00A85D8A">
      <w:pPr>
        <w:pStyle w:val="TH"/>
      </w:pPr>
      <w:r w:rsidRPr="00614B7A">
        <w:t>Table 4.2-2a: Void</w:t>
      </w:r>
    </w:p>
    <w:p w14:paraId="7CC95D98" w14:textId="77777777" w:rsidR="00A85D8A" w:rsidRPr="00614B7A" w:rsidRDefault="00A85D8A" w:rsidP="00A85D8A">
      <w:pPr>
        <w:rPr>
          <w:lang w:eastAsia="zh-CN"/>
        </w:rPr>
      </w:pPr>
    </w:p>
    <w:p w14:paraId="541893DE" w14:textId="77777777" w:rsidR="00A85D8A" w:rsidRPr="00614B7A" w:rsidRDefault="00A85D8A" w:rsidP="00A85D8A">
      <w:pPr>
        <w:pStyle w:val="TH"/>
      </w:pPr>
      <w:bookmarkStart w:id="439" w:name="_Hlk68461561"/>
      <w:r w:rsidRPr="00614B7A">
        <w:lastRenderedPageBreak/>
        <w:t>Table 4.2-3</w:t>
      </w:r>
      <w:bookmarkEnd w:id="439"/>
      <w:r w:rsidRPr="00614B7A">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A85D8A" w:rsidRPr="00614B7A" w14:paraId="4E6B2CE2" w14:textId="77777777" w:rsidTr="00BE3F9E">
        <w:trPr>
          <w:tblHeader/>
          <w:jc w:val="center"/>
        </w:trPr>
        <w:tc>
          <w:tcPr>
            <w:tcW w:w="1171" w:type="dxa"/>
            <w:tcBorders>
              <w:top w:val="single" w:sz="4" w:space="0" w:color="auto"/>
              <w:left w:val="single" w:sz="4" w:space="0" w:color="auto"/>
              <w:bottom w:val="nil"/>
              <w:right w:val="single" w:sz="4" w:space="0" w:color="auto"/>
            </w:tcBorders>
            <w:hideMark/>
          </w:tcPr>
          <w:p w14:paraId="4DED8B08" w14:textId="77777777" w:rsidR="00A85D8A" w:rsidRPr="00614B7A" w:rsidRDefault="00A85D8A" w:rsidP="00BE3F9E">
            <w:pPr>
              <w:pStyle w:val="TAH"/>
            </w:pPr>
            <w:r w:rsidRPr="00614B7A">
              <w:lastRenderedPageBreak/>
              <w:t>Clause</w:t>
            </w:r>
          </w:p>
        </w:tc>
        <w:tc>
          <w:tcPr>
            <w:tcW w:w="4521" w:type="dxa"/>
            <w:tcBorders>
              <w:top w:val="single" w:sz="4" w:space="0" w:color="auto"/>
              <w:left w:val="single" w:sz="4" w:space="0" w:color="auto"/>
              <w:bottom w:val="nil"/>
              <w:right w:val="single" w:sz="4" w:space="0" w:color="auto"/>
            </w:tcBorders>
            <w:hideMark/>
          </w:tcPr>
          <w:p w14:paraId="2CFB9483" w14:textId="77777777" w:rsidR="00A85D8A" w:rsidRPr="00614B7A" w:rsidRDefault="00A85D8A" w:rsidP="00BE3F9E">
            <w:pPr>
              <w:pStyle w:val="TAH"/>
            </w:pPr>
            <w:r w:rsidRPr="00614B7A">
              <w:t>TC Title</w:t>
            </w:r>
          </w:p>
        </w:tc>
        <w:tc>
          <w:tcPr>
            <w:tcW w:w="827" w:type="dxa"/>
            <w:tcBorders>
              <w:top w:val="single" w:sz="4" w:space="0" w:color="auto"/>
              <w:left w:val="single" w:sz="4" w:space="0" w:color="auto"/>
              <w:bottom w:val="nil"/>
              <w:right w:val="single" w:sz="4" w:space="0" w:color="auto"/>
            </w:tcBorders>
            <w:hideMark/>
          </w:tcPr>
          <w:p w14:paraId="4A7D40ED" w14:textId="77777777" w:rsidR="00A85D8A" w:rsidRPr="00614B7A" w:rsidRDefault="00A85D8A" w:rsidP="00BE3F9E">
            <w:pPr>
              <w:pStyle w:val="TAH"/>
            </w:pPr>
            <w:r w:rsidRPr="00614B7A">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4230AE0C" w14:textId="77777777" w:rsidR="00A85D8A" w:rsidRPr="00614B7A" w:rsidRDefault="00A85D8A" w:rsidP="00BE3F9E">
            <w:pPr>
              <w:pStyle w:val="TAH"/>
            </w:pPr>
            <w:r w:rsidRPr="00614B7A">
              <w:t>Applicability</w:t>
            </w:r>
          </w:p>
        </w:tc>
        <w:tc>
          <w:tcPr>
            <w:tcW w:w="2078" w:type="dxa"/>
            <w:tcBorders>
              <w:top w:val="single" w:sz="4" w:space="0" w:color="auto"/>
              <w:left w:val="single" w:sz="4" w:space="0" w:color="auto"/>
              <w:bottom w:val="nil"/>
              <w:right w:val="single" w:sz="4" w:space="0" w:color="auto"/>
            </w:tcBorders>
            <w:hideMark/>
          </w:tcPr>
          <w:p w14:paraId="6091D60D" w14:textId="77777777" w:rsidR="00A85D8A" w:rsidRPr="00614B7A" w:rsidRDefault="00A85D8A" w:rsidP="00BE3F9E">
            <w:pPr>
              <w:pStyle w:val="TAH"/>
            </w:pPr>
            <w:r w:rsidRPr="00614B7A">
              <w:t>Additional Information</w:t>
            </w:r>
          </w:p>
        </w:tc>
        <w:tc>
          <w:tcPr>
            <w:tcW w:w="1434" w:type="dxa"/>
            <w:tcBorders>
              <w:top w:val="single" w:sz="4" w:space="0" w:color="auto"/>
              <w:left w:val="single" w:sz="4" w:space="0" w:color="auto"/>
              <w:bottom w:val="nil"/>
              <w:right w:val="single" w:sz="4" w:space="0" w:color="auto"/>
            </w:tcBorders>
            <w:hideMark/>
          </w:tcPr>
          <w:p w14:paraId="55CDACCE" w14:textId="77777777" w:rsidR="00A85D8A" w:rsidRPr="00614B7A" w:rsidRDefault="00A85D8A" w:rsidP="00BE3F9E">
            <w:pPr>
              <w:pStyle w:val="TAH"/>
            </w:pPr>
            <w:r w:rsidRPr="00614B7A">
              <w:rPr>
                <w:lang w:eastAsia="zh-TW"/>
              </w:rPr>
              <w:t>Branch</w:t>
            </w:r>
          </w:p>
        </w:tc>
      </w:tr>
      <w:tr w:rsidR="00A85D8A" w:rsidRPr="00614B7A" w14:paraId="0E12113B" w14:textId="77777777" w:rsidTr="00BE3F9E">
        <w:trPr>
          <w:tblHeader/>
          <w:jc w:val="center"/>
        </w:trPr>
        <w:tc>
          <w:tcPr>
            <w:tcW w:w="1171" w:type="dxa"/>
            <w:tcBorders>
              <w:top w:val="nil"/>
              <w:left w:val="single" w:sz="4" w:space="0" w:color="auto"/>
              <w:bottom w:val="single" w:sz="4" w:space="0" w:color="auto"/>
              <w:right w:val="single" w:sz="4" w:space="0" w:color="auto"/>
            </w:tcBorders>
          </w:tcPr>
          <w:p w14:paraId="00A5AFF9" w14:textId="77777777" w:rsidR="00A85D8A" w:rsidRPr="00614B7A" w:rsidRDefault="00A85D8A" w:rsidP="00BE3F9E">
            <w:pPr>
              <w:pStyle w:val="TAH"/>
            </w:pPr>
          </w:p>
        </w:tc>
        <w:tc>
          <w:tcPr>
            <w:tcW w:w="4521" w:type="dxa"/>
            <w:tcBorders>
              <w:top w:val="nil"/>
              <w:left w:val="single" w:sz="4" w:space="0" w:color="auto"/>
              <w:bottom w:val="single" w:sz="4" w:space="0" w:color="auto"/>
              <w:right w:val="single" w:sz="4" w:space="0" w:color="auto"/>
            </w:tcBorders>
          </w:tcPr>
          <w:p w14:paraId="6F5C9D13" w14:textId="77777777" w:rsidR="00A85D8A" w:rsidRPr="00614B7A" w:rsidRDefault="00A85D8A" w:rsidP="00BE3F9E">
            <w:pPr>
              <w:pStyle w:val="TAH"/>
            </w:pPr>
          </w:p>
        </w:tc>
        <w:tc>
          <w:tcPr>
            <w:tcW w:w="827" w:type="dxa"/>
            <w:tcBorders>
              <w:top w:val="nil"/>
              <w:left w:val="single" w:sz="4" w:space="0" w:color="auto"/>
              <w:bottom w:val="single" w:sz="4" w:space="0" w:color="auto"/>
              <w:right w:val="single" w:sz="4" w:space="0" w:color="auto"/>
            </w:tcBorders>
          </w:tcPr>
          <w:p w14:paraId="4F02D5E4" w14:textId="77777777" w:rsidR="00A85D8A" w:rsidRPr="00614B7A" w:rsidRDefault="00A85D8A" w:rsidP="00BE3F9E">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3AD4781A" w14:textId="77777777" w:rsidR="00A85D8A" w:rsidRPr="00614B7A" w:rsidRDefault="00A85D8A" w:rsidP="00BE3F9E">
            <w:pPr>
              <w:pStyle w:val="TAH"/>
            </w:pPr>
            <w:r w:rsidRPr="00614B7A">
              <w:t>Condition</w:t>
            </w:r>
          </w:p>
        </w:tc>
        <w:tc>
          <w:tcPr>
            <w:tcW w:w="3197" w:type="dxa"/>
            <w:tcBorders>
              <w:top w:val="single" w:sz="4" w:space="0" w:color="auto"/>
              <w:left w:val="single" w:sz="4" w:space="0" w:color="auto"/>
              <w:bottom w:val="single" w:sz="4" w:space="0" w:color="auto"/>
              <w:right w:val="single" w:sz="4" w:space="0" w:color="auto"/>
            </w:tcBorders>
            <w:hideMark/>
          </w:tcPr>
          <w:p w14:paraId="041042FC" w14:textId="77777777" w:rsidR="00A85D8A" w:rsidRPr="00614B7A" w:rsidRDefault="00A85D8A" w:rsidP="00BE3F9E">
            <w:pPr>
              <w:pStyle w:val="TAH"/>
            </w:pPr>
            <w:r w:rsidRPr="00614B7A">
              <w:t>Comment</w:t>
            </w:r>
          </w:p>
        </w:tc>
        <w:tc>
          <w:tcPr>
            <w:tcW w:w="2078" w:type="dxa"/>
            <w:tcBorders>
              <w:top w:val="nil"/>
              <w:left w:val="single" w:sz="4" w:space="0" w:color="auto"/>
              <w:bottom w:val="single" w:sz="4" w:space="0" w:color="auto"/>
              <w:right w:val="single" w:sz="4" w:space="0" w:color="auto"/>
            </w:tcBorders>
          </w:tcPr>
          <w:p w14:paraId="7EE6603C" w14:textId="77777777" w:rsidR="00A85D8A" w:rsidRPr="00614B7A" w:rsidRDefault="00A85D8A" w:rsidP="00BE3F9E">
            <w:pPr>
              <w:pStyle w:val="TAH"/>
            </w:pPr>
          </w:p>
        </w:tc>
        <w:tc>
          <w:tcPr>
            <w:tcW w:w="1434" w:type="dxa"/>
            <w:tcBorders>
              <w:top w:val="nil"/>
              <w:left w:val="single" w:sz="4" w:space="0" w:color="auto"/>
              <w:bottom w:val="single" w:sz="4" w:space="0" w:color="auto"/>
              <w:right w:val="single" w:sz="4" w:space="0" w:color="auto"/>
            </w:tcBorders>
          </w:tcPr>
          <w:p w14:paraId="6706E1D2" w14:textId="77777777" w:rsidR="00A85D8A" w:rsidRPr="00614B7A" w:rsidRDefault="00A85D8A" w:rsidP="00BE3F9E">
            <w:pPr>
              <w:pStyle w:val="TAH"/>
            </w:pPr>
          </w:p>
        </w:tc>
      </w:tr>
      <w:tr w:rsidR="00A85D8A" w:rsidRPr="00614B7A" w14:paraId="6FCC428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2BB309" w14:textId="77777777" w:rsidR="00A85D8A" w:rsidRPr="00614B7A" w:rsidRDefault="00A85D8A" w:rsidP="00BE3F9E">
            <w:pPr>
              <w:pStyle w:val="TAL"/>
              <w:rPr>
                <w:b/>
              </w:rPr>
            </w:pPr>
            <w:r w:rsidRPr="00614B7A">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805FB9" w14:textId="77777777" w:rsidR="00A85D8A" w:rsidRPr="00614B7A" w:rsidRDefault="00A85D8A" w:rsidP="00BE3F9E">
            <w:pPr>
              <w:pStyle w:val="TAL"/>
              <w:rPr>
                <w:b/>
                <w:lang w:eastAsia="zh-CN"/>
              </w:rPr>
            </w:pPr>
            <w:r w:rsidRPr="00614B7A">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E514ED"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607DF9"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CD83F0"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4B56CB"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4D83F6" w14:textId="77777777" w:rsidR="00A85D8A" w:rsidRPr="00614B7A" w:rsidRDefault="00A85D8A" w:rsidP="00BE3F9E">
            <w:pPr>
              <w:pStyle w:val="TAL"/>
              <w:rPr>
                <w:b/>
                <w:lang w:eastAsia="zh-CN"/>
              </w:rPr>
            </w:pPr>
          </w:p>
        </w:tc>
      </w:tr>
      <w:tr w:rsidR="00A85D8A" w:rsidRPr="00614B7A" w14:paraId="5882037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20AD1B" w14:textId="77777777" w:rsidR="00A85D8A" w:rsidRPr="00614B7A" w:rsidRDefault="00A85D8A" w:rsidP="00BE3F9E">
            <w:pPr>
              <w:pStyle w:val="TAL"/>
              <w:rPr>
                <w:b/>
              </w:rPr>
            </w:pPr>
            <w:r w:rsidRPr="00614B7A">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29D8EB2" w14:textId="77777777" w:rsidR="00A85D8A" w:rsidRPr="00614B7A" w:rsidRDefault="00A85D8A" w:rsidP="00BE3F9E">
            <w:pPr>
              <w:pStyle w:val="TAL"/>
              <w:rPr>
                <w:b/>
              </w:rPr>
            </w:pPr>
            <w:r w:rsidRPr="00614B7A">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780AC0"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41112F"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3D2312"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775211"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9418A2" w14:textId="77777777" w:rsidR="00A85D8A" w:rsidRPr="00614B7A" w:rsidRDefault="00A85D8A" w:rsidP="00BE3F9E">
            <w:pPr>
              <w:pStyle w:val="TAL"/>
              <w:rPr>
                <w:b/>
                <w:lang w:eastAsia="zh-CN"/>
              </w:rPr>
            </w:pPr>
          </w:p>
        </w:tc>
      </w:tr>
      <w:tr w:rsidR="00A85D8A" w:rsidRPr="00614B7A" w14:paraId="61F8DBA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ECC31AB" w14:textId="77777777" w:rsidR="00A85D8A" w:rsidRPr="00614B7A" w:rsidRDefault="00A85D8A" w:rsidP="00BE3F9E">
            <w:pPr>
              <w:pStyle w:val="TAL"/>
            </w:pPr>
            <w:r w:rsidRPr="00614B7A">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4A9A3880" w14:textId="77777777" w:rsidR="00A85D8A" w:rsidRPr="00614B7A" w:rsidRDefault="00A85D8A" w:rsidP="00BE3F9E">
            <w:pPr>
              <w:pStyle w:val="TAL"/>
            </w:pPr>
            <w:r w:rsidRPr="00614B7A">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9765600"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CE0D1F" w14:textId="77777777" w:rsidR="00A85D8A" w:rsidRPr="00614B7A" w:rsidRDefault="00A85D8A" w:rsidP="00BE3F9E">
            <w:pPr>
              <w:pStyle w:val="TAL"/>
              <w:rPr>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ADA5745" w14:textId="77777777" w:rsidR="00A85D8A" w:rsidRPr="00614B7A" w:rsidRDefault="00A85D8A" w:rsidP="00BE3F9E">
            <w:pPr>
              <w:pStyle w:val="TAL"/>
              <w:rPr>
                <w:lang w:eastAsia="zh-CN"/>
              </w:rPr>
            </w:pPr>
            <w:r w:rsidRPr="00614B7A">
              <w:rPr>
                <w:lang w:eastAsia="zh-CN"/>
              </w:rPr>
              <w:t>UEs supporting 5GS</w:t>
            </w:r>
            <w:r w:rsidRPr="00614B7A">
              <w:rPr>
                <w:rFonts w:eastAsia="SimSun"/>
                <w:lang w:eastAsia="zh-CN"/>
              </w:rPr>
              <w:t xml:space="preserve"> NR</w:t>
            </w:r>
            <w:r w:rsidRPr="00614B7A">
              <w:rPr>
                <w:lang w:eastAsia="zh-CN"/>
              </w:rPr>
              <w:t xml:space="preserve"> </w:t>
            </w:r>
            <w:r w:rsidRPr="00614B7A">
              <w:rPr>
                <w:rFonts w:eastAsia="SimSun"/>
                <w:lang w:eastAsia="zh-CN"/>
              </w:rPr>
              <w:t xml:space="preserve">SA </w:t>
            </w:r>
            <w:r w:rsidRPr="00614B7A">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552D965"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66ABDAC" w14:textId="77777777" w:rsidR="00A85D8A" w:rsidRPr="00614B7A" w:rsidRDefault="00A85D8A" w:rsidP="00BE3F9E">
            <w:pPr>
              <w:pStyle w:val="TAL"/>
              <w:rPr>
                <w:lang w:eastAsia="zh-CN"/>
              </w:rPr>
            </w:pPr>
            <w:r w:rsidRPr="00614B7A">
              <w:rPr>
                <w:lang w:eastAsia="zh-CN"/>
              </w:rPr>
              <w:t>2Rx</w:t>
            </w:r>
          </w:p>
          <w:p w14:paraId="57FB6259" w14:textId="77777777" w:rsidR="00A85D8A" w:rsidRPr="00614B7A" w:rsidRDefault="00A85D8A" w:rsidP="00BE3F9E">
            <w:pPr>
              <w:pStyle w:val="TAL"/>
              <w:rPr>
                <w:lang w:eastAsia="zh-CN"/>
              </w:rPr>
            </w:pPr>
            <w:r w:rsidRPr="00614B7A">
              <w:rPr>
                <w:lang w:eastAsia="zh-CN"/>
              </w:rPr>
              <w:t>4Rx</w:t>
            </w:r>
          </w:p>
        </w:tc>
      </w:tr>
      <w:tr w:rsidR="00A85D8A" w:rsidRPr="00614B7A" w14:paraId="7535E4C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30E8D86" w14:textId="77777777" w:rsidR="00A85D8A" w:rsidRPr="00614B7A" w:rsidRDefault="00A85D8A" w:rsidP="00BE3F9E">
            <w:pPr>
              <w:pStyle w:val="TAL"/>
            </w:pPr>
            <w:r w:rsidRPr="00614B7A">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005825F3" w14:textId="77777777" w:rsidR="00A85D8A" w:rsidRPr="00614B7A" w:rsidRDefault="00A85D8A" w:rsidP="00BE3F9E">
            <w:pPr>
              <w:pStyle w:val="TAL"/>
            </w:pPr>
            <w:r w:rsidRPr="00614B7A">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0B48DB4"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AD1599" w14:textId="77777777" w:rsidR="00A85D8A" w:rsidRPr="00614B7A" w:rsidRDefault="00A85D8A" w:rsidP="00BE3F9E">
            <w:pPr>
              <w:pStyle w:val="TAL"/>
              <w:rPr>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0226354"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24951B4"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D0251B" w14:textId="77777777" w:rsidR="00A85D8A" w:rsidRPr="00614B7A" w:rsidRDefault="00A85D8A" w:rsidP="00BE3F9E">
            <w:pPr>
              <w:pStyle w:val="TAL"/>
              <w:rPr>
                <w:lang w:eastAsia="zh-CN"/>
              </w:rPr>
            </w:pPr>
            <w:r w:rsidRPr="00614B7A">
              <w:rPr>
                <w:lang w:eastAsia="zh-CN"/>
              </w:rPr>
              <w:t>2Rx</w:t>
            </w:r>
          </w:p>
          <w:p w14:paraId="392C57ED" w14:textId="77777777" w:rsidR="00A85D8A" w:rsidRPr="00614B7A" w:rsidRDefault="00A85D8A" w:rsidP="00BE3F9E">
            <w:pPr>
              <w:pStyle w:val="TAL"/>
              <w:rPr>
                <w:lang w:eastAsia="zh-CN"/>
              </w:rPr>
            </w:pPr>
            <w:r w:rsidRPr="00614B7A">
              <w:rPr>
                <w:lang w:eastAsia="zh-CN"/>
              </w:rPr>
              <w:t>4Rx</w:t>
            </w:r>
          </w:p>
        </w:tc>
      </w:tr>
      <w:tr w:rsidR="00A85D8A" w:rsidRPr="00614B7A" w14:paraId="68B132F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F96A3A6" w14:textId="77777777" w:rsidR="00A85D8A" w:rsidRPr="00614B7A" w:rsidRDefault="00A85D8A" w:rsidP="00BE3F9E">
            <w:pPr>
              <w:pStyle w:val="TAL"/>
              <w:rPr>
                <w:lang w:eastAsia="zh-CN"/>
              </w:rPr>
            </w:pPr>
            <w:r w:rsidRPr="00614B7A">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4110ECCC" w14:textId="77777777" w:rsidR="00A85D8A" w:rsidRPr="00614B7A" w:rsidRDefault="00A85D8A" w:rsidP="00BE3F9E">
            <w:pPr>
              <w:pStyle w:val="TAL"/>
              <w:rPr>
                <w:lang w:eastAsia="zh-CN"/>
              </w:rPr>
            </w:pPr>
            <w:r w:rsidRPr="00614B7A">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159319D" w14:textId="77777777" w:rsidR="00A85D8A" w:rsidRPr="00614B7A" w:rsidRDefault="00A85D8A" w:rsidP="00BE3F9E">
            <w:pPr>
              <w:pStyle w:val="TAC"/>
              <w:rPr>
                <w:lang w:eastAsia="zh-CN"/>
              </w:rPr>
            </w:pPr>
            <w:r w:rsidRPr="00614B7A">
              <w:rPr>
                <w:lang w:eastAsia="zh-CN"/>
              </w:rPr>
              <w:t>Rel-1</w:t>
            </w:r>
            <w:r w:rsidRPr="00614B7A">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5D13645" w14:textId="77777777" w:rsidR="00A85D8A" w:rsidRPr="00614B7A" w:rsidRDefault="00A85D8A" w:rsidP="00BE3F9E">
            <w:pPr>
              <w:pStyle w:val="TAL"/>
              <w:rPr>
                <w:lang w:eastAsia="zh-CN"/>
              </w:rPr>
            </w:pPr>
            <w:r w:rsidRPr="00614B7A">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61BAD91" w14:textId="77777777" w:rsidR="00A85D8A" w:rsidRPr="00614B7A" w:rsidRDefault="00A85D8A" w:rsidP="00BE3F9E">
            <w:pPr>
              <w:pStyle w:val="TAL"/>
              <w:rPr>
                <w:lang w:eastAsia="zh-CN"/>
              </w:rPr>
            </w:pPr>
            <w:r w:rsidRPr="00614B7A">
              <w:rPr>
                <w:lang w:eastAsia="zh-CN"/>
              </w:rPr>
              <w:t>UEs supporting 5GS</w:t>
            </w:r>
            <w:r w:rsidRPr="00614B7A">
              <w:rPr>
                <w:rFonts w:eastAsia="SimSun"/>
                <w:lang w:eastAsia="zh-CN"/>
              </w:rPr>
              <w:t xml:space="preserve"> NR</w:t>
            </w:r>
            <w:r w:rsidRPr="00614B7A">
              <w:rPr>
                <w:lang w:eastAsia="zh-CN"/>
              </w:rPr>
              <w:t xml:space="preserve"> </w:t>
            </w:r>
            <w:r w:rsidRPr="00614B7A">
              <w:rPr>
                <w:rFonts w:eastAsia="SimSun"/>
                <w:lang w:eastAsia="zh-CN"/>
              </w:rPr>
              <w:t xml:space="preserve">SA </w:t>
            </w:r>
            <w:r w:rsidRPr="00614B7A">
              <w:rPr>
                <w:lang w:eastAsia="zh-CN"/>
              </w:rPr>
              <w:t>FR1</w:t>
            </w:r>
            <w:r w:rsidRPr="00614B7A">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EDE4581"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01D37AF" w14:textId="77777777" w:rsidR="00A85D8A" w:rsidRPr="00614B7A" w:rsidRDefault="00A85D8A" w:rsidP="00BE3F9E">
            <w:pPr>
              <w:pStyle w:val="TAL"/>
              <w:rPr>
                <w:lang w:eastAsia="zh-CN"/>
              </w:rPr>
            </w:pPr>
            <w:r w:rsidRPr="00614B7A">
              <w:rPr>
                <w:lang w:eastAsia="zh-CN"/>
              </w:rPr>
              <w:t>2Rx</w:t>
            </w:r>
          </w:p>
          <w:p w14:paraId="2BEE1BE7" w14:textId="77777777" w:rsidR="00A85D8A" w:rsidRPr="00614B7A" w:rsidRDefault="00A85D8A" w:rsidP="00BE3F9E">
            <w:pPr>
              <w:pStyle w:val="TAL"/>
              <w:rPr>
                <w:lang w:eastAsia="zh-CN"/>
              </w:rPr>
            </w:pPr>
            <w:r w:rsidRPr="00614B7A">
              <w:rPr>
                <w:lang w:eastAsia="zh-CN"/>
              </w:rPr>
              <w:t>4Rx</w:t>
            </w:r>
          </w:p>
        </w:tc>
      </w:tr>
      <w:tr w:rsidR="00A85D8A" w:rsidRPr="00614B7A" w14:paraId="603D444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0FD744A" w14:textId="77777777" w:rsidR="00A85D8A" w:rsidRPr="00614B7A" w:rsidRDefault="00A85D8A" w:rsidP="00BE3F9E">
            <w:pPr>
              <w:pStyle w:val="TAL"/>
              <w:rPr>
                <w:lang w:eastAsia="zh-CN"/>
              </w:rPr>
            </w:pPr>
            <w:r w:rsidRPr="00614B7A">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4663220F" w14:textId="77777777" w:rsidR="00A85D8A" w:rsidRPr="00614B7A" w:rsidRDefault="00A85D8A" w:rsidP="00BE3F9E">
            <w:pPr>
              <w:pStyle w:val="TAL"/>
              <w:rPr>
                <w:lang w:eastAsia="zh-CN"/>
              </w:rPr>
            </w:pPr>
            <w:r w:rsidRPr="00614B7A">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41E77EF" w14:textId="77777777" w:rsidR="00A85D8A" w:rsidRPr="00614B7A" w:rsidRDefault="00A85D8A" w:rsidP="00BE3F9E">
            <w:pPr>
              <w:pStyle w:val="TAC"/>
              <w:rPr>
                <w:lang w:eastAsia="zh-CN"/>
              </w:rPr>
            </w:pPr>
            <w:r w:rsidRPr="00614B7A">
              <w:rPr>
                <w:lang w:eastAsia="zh-CN"/>
              </w:rPr>
              <w:t>Rel-1</w:t>
            </w:r>
            <w:r w:rsidRPr="00614B7A">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FEBE788" w14:textId="77777777" w:rsidR="00A85D8A" w:rsidRPr="00614B7A" w:rsidRDefault="00A85D8A" w:rsidP="00BE3F9E">
            <w:pPr>
              <w:pStyle w:val="TAL"/>
              <w:rPr>
                <w:lang w:eastAsia="zh-CN"/>
              </w:rPr>
            </w:pPr>
            <w:r w:rsidRPr="00614B7A">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81E5933" w14:textId="77777777" w:rsidR="00A85D8A" w:rsidRPr="00614B7A" w:rsidRDefault="00A85D8A" w:rsidP="00BE3F9E">
            <w:pPr>
              <w:pStyle w:val="TAL"/>
              <w:rPr>
                <w:lang w:eastAsia="zh-CN"/>
              </w:rPr>
            </w:pPr>
            <w:r w:rsidRPr="00614B7A">
              <w:rPr>
                <w:lang w:eastAsia="zh-CN"/>
              </w:rPr>
              <w:t>UEs supporting 5GS</w:t>
            </w:r>
            <w:r w:rsidRPr="00614B7A">
              <w:rPr>
                <w:rFonts w:eastAsia="SimSun"/>
                <w:lang w:eastAsia="zh-CN"/>
              </w:rPr>
              <w:t xml:space="preserve"> NR</w:t>
            </w:r>
            <w:r w:rsidRPr="00614B7A">
              <w:rPr>
                <w:lang w:eastAsia="zh-CN"/>
              </w:rPr>
              <w:t xml:space="preserve"> </w:t>
            </w:r>
            <w:r w:rsidRPr="00614B7A">
              <w:rPr>
                <w:rFonts w:eastAsia="SimSun"/>
                <w:lang w:eastAsia="zh-CN"/>
              </w:rPr>
              <w:t xml:space="preserve">SA </w:t>
            </w:r>
            <w:r w:rsidRPr="00614B7A">
              <w:rPr>
                <w:lang w:eastAsia="zh-CN"/>
              </w:rPr>
              <w:t>FR1</w:t>
            </w:r>
            <w:r w:rsidRPr="00614B7A">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F50B8B1"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CA3CDC" w14:textId="77777777" w:rsidR="00A85D8A" w:rsidRPr="00614B7A" w:rsidRDefault="00A85D8A" w:rsidP="00BE3F9E">
            <w:pPr>
              <w:pStyle w:val="TAL"/>
              <w:rPr>
                <w:lang w:eastAsia="zh-CN"/>
              </w:rPr>
            </w:pPr>
            <w:r w:rsidRPr="00614B7A">
              <w:rPr>
                <w:lang w:eastAsia="zh-CN"/>
              </w:rPr>
              <w:t>2Rx</w:t>
            </w:r>
          </w:p>
          <w:p w14:paraId="078DA69B" w14:textId="77777777" w:rsidR="00A85D8A" w:rsidRPr="00614B7A" w:rsidRDefault="00A85D8A" w:rsidP="00BE3F9E">
            <w:pPr>
              <w:pStyle w:val="TAL"/>
              <w:rPr>
                <w:lang w:eastAsia="zh-CN"/>
              </w:rPr>
            </w:pPr>
            <w:r w:rsidRPr="00614B7A">
              <w:rPr>
                <w:lang w:eastAsia="zh-CN"/>
              </w:rPr>
              <w:t>4Rx</w:t>
            </w:r>
          </w:p>
        </w:tc>
      </w:tr>
      <w:tr w:rsidR="00A85D8A" w:rsidRPr="00614B7A" w14:paraId="08386FC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9703114" w14:textId="77777777" w:rsidR="00A85D8A" w:rsidRPr="00614B7A" w:rsidRDefault="00A85D8A" w:rsidP="00BE3F9E">
            <w:pPr>
              <w:pStyle w:val="TAL"/>
              <w:rPr>
                <w:lang w:eastAsia="zh-CN"/>
              </w:rPr>
            </w:pPr>
            <w:r w:rsidRPr="00614B7A">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5017A056" w14:textId="77777777" w:rsidR="00A85D8A" w:rsidRPr="00614B7A" w:rsidRDefault="00A85D8A" w:rsidP="00BE3F9E">
            <w:pPr>
              <w:pStyle w:val="TAL"/>
              <w:rPr>
                <w:lang w:eastAsia="zh-CN"/>
              </w:rPr>
            </w:pPr>
            <w:r w:rsidRPr="00614B7A">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56ED571" w14:textId="77777777" w:rsidR="00A85D8A" w:rsidRPr="00614B7A" w:rsidRDefault="00A85D8A" w:rsidP="00BE3F9E">
            <w:pPr>
              <w:pStyle w:val="TAC"/>
              <w:rPr>
                <w:lang w:eastAsia="zh-CN"/>
              </w:rPr>
            </w:pPr>
            <w:r w:rsidRPr="00614B7A">
              <w:rPr>
                <w:lang w:eastAsia="zh-CN"/>
              </w:rPr>
              <w:t>Rel-1</w:t>
            </w:r>
            <w:r w:rsidRPr="00614B7A">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7FF0D7D" w14:textId="77777777" w:rsidR="00A85D8A" w:rsidRPr="00614B7A" w:rsidRDefault="00A85D8A" w:rsidP="00BE3F9E">
            <w:pPr>
              <w:pStyle w:val="TAL"/>
              <w:rPr>
                <w:lang w:eastAsia="zh-CN"/>
              </w:rPr>
            </w:pPr>
            <w:r w:rsidRPr="00614B7A">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EB57285" w14:textId="77777777" w:rsidR="00A85D8A" w:rsidRPr="00614B7A" w:rsidRDefault="00A85D8A" w:rsidP="00BE3F9E">
            <w:pPr>
              <w:pStyle w:val="TAL"/>
              <w:rPr>
                <w:lang w:eastAsia="zh-CN"/>
              </w:rPr>
            </w:pPr>
            <w:r w:rsidRPr="00614B7A">
              <w:rPr>
                <w:lang w:eastAsia="zh-CN"/>
              </w:rPr>
              <w:t>UEs supporting 5GS</w:t>
            </w:r>
            <w:r w:rsidRPr="00614B7A">
              <w:rPr>
                <w:rFonts w:eastAsia="SimSun"/>
                <w:lang w:eastAsia="zh-CN"/>
              </w:rPr>
              <w:t xml:space="preserve"> NR</w:t>
            </w:r>
            <w:r w:rsidRPr="00614B7A">
              <w:rPr>
                <w:lang w:eastAsia="zh-CN"/>
              </w:rPr>
              <w:t xml:space="preserve"> </w:t>
            </w:r>
            <w:r w:rsidRPr="00614B7A">
              <w:rPr>
                <w:rFonts w:eastAsia="SimSun"/>
                <w:lang w:eastAsia="zh-CN"/>
              </w:rPr>
              <w:t xml:space="preserve">SA </w:t>
            </w:r>
            <w:r w:rsidRPr="00614B7A">
              <w:rPr>
                <w:lang w:eastAsia="zh-CN"/>
              </w:rPr>
              <w:t>FR1</w:t>
            </w:r>
            <w:r w:rsidRPr="00614B7A">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1F70067"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BD75013" w14:textId="77777777" w:rsidR="00A85D8A" w:rsidRPr="00614B7A" w:rsidRDefault="00A85D8A" w:rsidP="00BE3F9E">
            <w:pPr>
              <w:pStyle w:val="TAL"/>
              <w:rPr>
                <w:lang w:eastAsia="zh-CN"/>
              </w:rPr>
            </w:pPr>
            <w:r w:rsidRPr="00614B7A">
              <w:rPr>
                <w:lang w:eastAsia="zh-CN"/>
              </w:rPr>
              <w:t>2Rx</w:t>
            </w:r>
          </w:p>
          <w:p w14:paraId="6E27CEE1" w14:textId="77777777" w:rsidR="00A85D8A" w:rsidRPr="00614B7A" w:rsidRDefault="00A85D8A" w:rsidP="00BE3F9E">
            <w:pPr>
              <w:pStyle w:val="TAL"/>
              <w:rPr>
                <w:lang w:eastAsia="zh-CN"/>
              </w:rPr>
            </w:pPr>
            <w:r w:rsidRPr="00614B7A">
              <w:rPr>
                <w:lang w:eastAsia="zh-CN"/>
              </w:rPr>
              <w:t>4Rx</w:t>
            </w:r>
          </w:p>
        </w:tc>
      </w:tr>
      <w:tr w:rsidR="00A85D8A" w:rsidRPr="00614B7A" w14:paraId="0390A85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823BC56" w14:textId="77777777" w:rsidR="00A85D8A" w:rsidRPr="00614B7A" w:rsidRDefault="00A85D8A" w:rsidP="00BE3F9E">
            <w:pPr>
              <w:pStyle w:val="TAL"/>
              <w:rPr>
                <w:lang w:eastAsia="zh-CN"/>
              </w:rPr>
            </w:pPr>
            <w:r w:rsidRPr="00614B7A">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0DFD3A2A" w14:textId="77777777" w:rsidR="00A85D8A" w:rsidRPr="00614B7A" w:rsidRDefault="00A85D8A" w:rsidP="00BE3F9E">
            <w:pPr>
              <w:pStyle w:val="TAL"/>
              <w:rPr>
                <w:lang w:eastAsia="zh-CN"/>
              </w:rPr>
            </w:pPr>
            <w:r w:rsidRPr="00614B7A">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6AD07BE" w14:textId="77777777" w:rsidR="00A85D8A" w:rsidRPr="00614B7A" w:rsidRDefault="00A85D8A" w:rsidP="00BE3F9E">
            <w:pPr>
              <w:pStyle w:val="TAC"/>
              <w:rPr>
                <w:lang w:eastAsia="zh-CN"/>
              </w:rPr>
            </w:pPr>
            <w:r w:rsidRPr="00614B7A">
              <w:rPr>
                <w:lang w:eastAsia="zh-CN"/>
              </w:rPr>
              <w:t>Rel-1</w:t>
            </w:r>
            <w:r w:rsidRPr="00614B7A">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70EDD7C" w14:textId="77777777" w:rsidR="00A85D8A" w:rsidRPr="00614B7A" w:rsidRDefault="00A85D8A" w:rsidP="00BE3F9E">
            <w:pPr>
              <w:pStyle w:val="TAL"/>
              <w:rPr>
                <w:lang w:eastAsia="zh-CN"/>
              </w:rPr>
            </w:pPr>
            <w:r w:rsidRPr="00614B7A">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053D99B" w14:textId="77777777" w:rsidR="00A85D8A" w:rsidRPr="00614B7A" w:rsidRDefault="00A85D8A" w:rsidP="00BE3F9E">
            <w:pPr>
              <w:pStyle w:val="TAL"/>
              <w:rPr>
                <w:lang w:eastAsia="zh-CN"/>
              </w:rPr>
            </w:pPr>
            <w:r w:rsidRPr="00614B7A">
              <w:rPr>
                <w:lang w:eastAsia="zh-CN"/>
              </w:rPr>
              <w:t>UEs supporting 5GS</w:t>
            </w:r>
            <w:r w:rsidRPr="00614B7A">
              <w:rPr>
                <w:rFonts w:eastAsia="SimSun"/>
                <w:lang w:eastAsia="zh-CN"/>
              </w:rPr>
              <w:t xml:space="preserve"> NR</w:t>
            </w:r>
            <w:r w:rsidRPr="00614B7A">
              <w:rPr>
                <w:lang w:eastAsia="zh-CN"/>
              </w:rPr>
              <w:t xml:space="preserve"> </w:t>
            </w:r>
            <w:r w:rsidRPr="00614B7A">
              <w:rPr>
                <w:rFonts w:eastAsia="SimSun"/>
                <w:lang w:eastAsia="zh-CN"/>
              </w:rPr>
              <w:t xml:space="preserve">SA </w:t>
            </w:r>
            <w:r w:rsidRPr="00614B7A">
              <w:rPr>
                <w:lang w:eastAsia="zh-CN"/>
              </w:rPr>
              <w:t>FR1</w:t>
            </w:r>
            <w:r w:rsidRPr="00614B7A">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BCFD703"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7887C5" w14:textId="77777777" w:rsidR="00A85D8A" w:rsidRPr="00614B7A" w:rsidRDefault="00A85D8A" w:rsidP="00BE3F9E">
            <w:pPr>
              <w:pStyle w:val="TAL"/>
              <w:rPr>
                <w:lang w:eastAsia="zh-CN"/>
              </w:rPr>
            </w:pPr>
            <w:r w:rsidRPr="00614B7A">
              <w:rPr>
                <w:lang w:eastAsia="zh-CN"/>
              </w:rPr>
              <w:t>2Rx</w:t>
            </w:r>
          </w:p>
          <w:p w14:paraId="7DFD902A" w14:textId="77777777" w:rsidR="00A85D8A" w:rsidRPr="00614B7A" w:rsidRDefault="00A85D8A" w:rsidP="00BE3F9E">
            <w:pPr>
              <w:pStyle w:val="TAL"/>
              <w:rPr>
                <w:lang w:eastAsia="zh-CN"/>
              </w:rPr>
            </w:pPr>
            <w:r w:rsidRPr="00614B7A">
              <w:rPr>
                <w:lang w:eastAsia="zh-CN"/>
              </w:rPr>
              <w:t>4Rx</w:t>
            </w:r>
          </w:p>
        </w:tc>
      </w:tr>
      <w:tr w:rsidR="00A85D8A" w:rsidRPr="00614B7A" w14:paraId="04A494D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F97395E" w14:textId="77777777" w:rsidR="00A85D8A" w:rsidRPr="00614B7A" w:rsidRDefault="00A85D8A" w:rsidP="00BE3F9E">
            <w:pPr>
              <w:pStyle w:val="TAL"/>
              <w:rPr>
                <w:lang w:eastAsia="zh-CN"/>
              </w:rPr>
            </w:pPr>
            <w:r w:rsidRPr="00614B7A">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780BF96" w14:textId="77777777" w:rsidR="00A85D8A" w:rsidRPr="00614B7A" w:rsidRDefault="00A85D8A" w:rsidP="00BE3F9E">
            <w:pPr>
              <w:pStyle w:val="TAL"/>
              <w:rPr>
                <w:lang w:eastAsia="zh-CN"/>
              </w:rPr>
            </w:pPr>
            <w:r w:rsidRPr="00614B7A">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142C1AC" w14:textId="77777777" w:rsidR="00A85D8A" w:rsidRPr="00614B7A" w:rsidRDefault="00A85D8A" w:rsidP="00BE3F9E">
            <w:pPr>
              <w:pStyle w:val="TAC"/>
              <w:rPr>
                <w:lang w:eastAsia="zh-CN"/>
              </w:rPr>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0CB7B4" w14:textId="77777777" w:rsidR="00A85D8A" w:rsidRPr="00614B7A" w:rsidRDefault="00A85D8A" w:rsidP="00BE3F9E">
            <w:pPr>
              <w:pStyle w:val="TAL"/>
              <w:rPr>
                <w:lang w:eastAsia="zh-CN"/>
              </w:rPr>
            </w:pPr>
            <w:r w:rsidRPr="00614B7A">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7F05487"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9E7743E"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634703" w14:textId="77777777" w:rsidR="00A85D8A" w:rsidRPr="00614B7A" w:rsidRDefault="00A85D8A" w:rsidP="00BE3F9E">
            <w:pPr>
              <w:pStyle w:val="TAL"/>
              <w:rPr>
                <w:lang w:eastAsia="zh-CN"/>
              </w:rPr>
            </w:pPr>
            <w:r w:rsidRPr="00614B7A">
              <w:rPr>
                <w:lang w:eastAsia="zh-CN"/>
              </w:rPr>
              <w:t>2Rx</w:t>
            </w:r>
          </w:p>
          <w:p w14:paraId="2EA82BC9" w14:textId="77777777" w:rsidR="00A85D8A" w:rsidRPr="00614B7A" w:rsidRDefault="00A85D8A" w:rsidP="00BE3F9E">
            <w:pPr>
              <w:pStyle w:val="TAL"/>
              <w:rPr>
                <w:lang w:eastAsia="zh-CN"/>
              </w:rPr>
            </w:pPr>
            <w:r w:rsidRPr="00614B7A">
              <w:rPr>
                <w:lang w:eastAsia="zh-CN"/>
              </w:rPr>
              <w:t>4Rx</w:t>
            </w:r>
          </w:p>
        </w:tc>
      </w:tr>
      <w:tr w:rsidR="00A85D8A" w:rsidRPr="00614B7A" w14:paraId="5DF44E1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EFA9C4" w14:textId="77777777" w:rsidR="00A85D8A" w:rsidRPr="00614B7A" w:rsidRDefault="00A85D8A" w:rsidP="00BE3F9E">
            <w:pPr>
              <w:pStyle w:val="TAL"/>
              <w:rPr>
                <w:b/>
              </w:rPr>
            </w:pPr>
            <w:r w:rsidRPr="00614B7A">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50A8FB" w14:textId="77777777" w:rsidR="00A85D8A" w:rsidRPr="00614B7A" w:rsidRDefault="00A85D8A" w:rsidP="00BE3F9E">
            <w:pPr>
              <w:pStyle w:val="TAL"/>
              <w:rPr>
                <w:b/>
              </w:rPr>
            </w:pPr>
            <w:r w:rsidRPr="00614B7A">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6F8AC8"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2C268D"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CFA77E"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59766C"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20EB6B" w14:textId="77777777" w:rsidR="00A85D8A" w:rsidRPr="00614B7A" w:rsidRDefault="00A85D8A" w:rsidP="00BE3F9E">
            <w:pPr>
              <w:pStyle w:val="TAL"/>
              <w:rPr>
                <w:b/>
                <w:lang w:eastAsia="zh-CN"/>
              </w:rPr>
            </w:pPr>
          </w:p>
        </w:tc>
      </w:tr>
      <w:tr w:rsidR="00A85D8A" w:rsidRPr="00614B7A" w14:paraId="4E15149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063FF74" w14:textId="77777777" w:rsidR="00A85D8A" w:rsidRPr="00614B7A" w:rsidRDefault="00A85D8A" w:rsidP="00BE3F9E">
            <w:pPr>
              <w:pStyle w:val="TAL"/>
            </w:pPr>
            <w:r w:rsidRPr="00614B7A">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74BC2BC" w14:textId="77777777" w:rsidR="00A85D8A" w:rsidRPr="00614B7A" w:rsidRDefault="00A85D8A" w:rsidP="00BE3F9E">
            <w:pPr>
              <w:pStyle w:val="TAL"/>
            </w:pPr>
            <w:r w:rsidRPr="00614B7A">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07A659D"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990C8A" w14:textId="77777777" w:rsidR="00A85D8A" w:rsidRPr="00614B7A" w:rsidRDefault="00A85D8A" w:rsidP="00BE3F9E">
            <w:pPr>
              <w:pStyle w:val="TAL"/>
              <w:rPr>
                <w:lang w:eastAsia="zh-CN"/>
              </w:rPr>
            </w:pPr>
            <w:r w:rsidRPr="00614B7A">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482C148"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w:t>
            </w:r>
            <w:r w:rsidRPr="00614B7A">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73DB502"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55F401" w14:textId="77777777" w:rsidR="00A85D8A" w:rsidRPr="00614B7A" w:rsidRDefault="00A85D8A" w:rsidP="00BE3F9E">
            <w:pPr>
              <w:pStyle w:val="TAL"/>
              <w:rPr>
                <w:lang w:eastAsia="zh-CN"/>
              </w:rPr>
            </w:pPr>
            <w:r w:rsidRPr="00614B7A">
              <w:rPr>
                <w:lang w:eastAsia="zh-CN"/>
              </w:rPr>
              <w:t>2Rx</w:t>
            </w:r>
          </w:p>
          <w:p w14:paraId="0D7EA1E2" w14:textId="77777777" w:rsidR="00A85D8A" w:rsidRPr="00614B7A" w:rsidRDefault="00A85D8A" w:rsidP="00BE3F9E">
            <w:pPr>
              <w:pStyle w:val="TAL"/>
              <w:rPr>
                <w:lang w:eastAsia="zh-CN"/>
              </w:rPr>
            </w:pPr>
            <w:r w:rsidRPr="00614B7A">
              <w:rPr>
                <w:lang w:eastAsia="zh-CN"/>
              </w:rPr>
              <w:t>4Rx</w:t>
            </w:r>
          </w:p>
        </w:tc>
      </w:tr>
      <w:tr w:rsidR="00A85D8A" w:rsidRPr="00614B7A" w14:paraId="071A38F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9C30B18" w14:textId="77777777" w:rsidR="00A85D8A" w:rsidRPr="00614B7A" w:rsidRDefault="00A85D8A" w:rsidP="00BE3F9E">
            <w:pPr>
              <w:pStyle w:val="TAL"/>
            </w:pPr>
            <w:r w:rsidRPr="00614B7A">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A8D5A54" w14:textId="77777777" w:rsidR="00A85D8A" w:rsidRPr="00614B7A" w:rsidRDefault="00A85D8A" w:rsidP="00BE3F9E">
            <w:pPr>
              <w:pStyle w:val="TAL"/>
            </w:pPr>
            <w:r w:rsidRPr="00614B7A">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4BCF34B6"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260F0B" w14:textId="77777777" w:rsidR="00A85D8A" w:rsidRPr="00614B7A" w:rsidRDefault="00A85D8A" w:rsidP="00BE3F9E">
            <w:pPr>
              <w:pStyle w:val="TAL"/>
              <w:rPr>
                <w:lang w:eastAsia="zh-CN"/>
              </w:rPr>
            </w:pPr>
            <w:r w:rsidRPr="00614B7A">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A1C0C89"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w:t>
            </w:r>
            <w:r w:rsidRPr="00614B7A">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119C10E"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101565" w14:textId="77777777" w:rsidR="00A85D8A" w:rsidRPr="00614B7A" w:rsidRDefault="00A85D8A" w:rsidP="00BE3F9E">
            <w:pPr>
              <w:pStyle w:val="TAL"/>
              <w:rPr>
                <w:lang w:eastAsia="zh-CN"/>
              </w:rPr>
            </w:pPr>
            <w:r w:rsidRPr="00614B7A">
              <w:rPr>
                <w:lang w:eastAsia="zh-CN"/>
              </w:rPr>
              <w:t>2Rx</w:t>
            </w:r>
          </w:p>
          <w:p w14:paraId="68119F54" w14:textId="77777777" w:rsidR="00A85D8A" w:rsidRPr="00614B7A" w:rsidRDefault="00A85D8A" w:rsidP="00BE3F9E">
            <w:pPr>
              <w:pStyle w:val="TAL"/>
              <w:rPr>
                <w:lang w:eastAsia="zh-CN"/>
              </w:rPr>
            </w:pPr>
            <w:r w:rsidRPr="00614B7A">
              <w:rPr>
                <w:lang w:eastAsia="zh-CN"/>
              </w:rPr>
              <w:t>4Rx</w:t>
            </w:r>
          </w:p>
        </w:tc>
      </w:tr>
      <w:tr w:rsidR="00A85D8A" w:rsidRPr="00614B7A" w14:paraId="351439F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4089209" w14:textId="77777777" w:rsidR="00A85D8A" w:rsidRPr="00614B7A" w:rsidRDefault="00A85D8A" w:rsidP="00BE3F9E">
            <w:pPr>
              <w:pStyle w:val="TAL"/>
              <w:rPr>
                <w:lang w:eastAsia="zh-CN"/>
              </w:rPr>
            </w:pPr>
            <w:r w:rsidRPr="00614B7A">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27D71420" w14:textId="77777777" w:rsidR="00A85D8A" w:rsidRPr="00614B7A" w:rsidRDefault="00A85D8A" w:rsidP="00BE3F9E">
            <w:pPr>
              <w:pStyle w:val="TAL"/>
              <w:rPr>
                <w:lang w:eastAsia="zh-CN"/>
              </w:rPr>
            </w:pPr>
            <w:r w:rsidRPr="00614B7A">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12BD397" w14:textId="77777777" w:rsidR="00A85D8A" w:rsidRPr="00614B7A" w:rsidRDefault="00A85D8A" w:rsidP="00BE3F9E">
            <w:pPr>
              <w:pStyle w:val="TAC"/>
              <w:rPr>
                <w:lang w:eastAsia="zh-CN"/>
              </w:rPr>
            </w:pPr>
            <w:r w:rsidRPr="00614B7A">
              <w:rPr>
                <w:lang w:eastAsia="zh-CN"/>
              </w:rPr>
              <w:t>Rel-1</w:t>
            </w:r>
            <w:r w:rsidRPr="00614B7A">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960F1AB" w14:textId="77777777" w:rsidR="00A85D8A" w:rsidRPr="00614B7A" w:rsidRDefault="00A85D8A" w:rsidP="00BE3F9E">
            <w:pPr>
              <w:pStyle w:val="TAL"/>
              <w:rPr>
                <w:lang w:eastAsia="zh-CN"/>
              </w:rPr>
            </w:pPr>
            <w:r w:rsidRPr="00614B7A">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723EE3C"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w:t>
            </w:r>
            <w:r w:rsidRPr="00614B7A">
              <w:rPr>
                <w:rFonts w:eastAsia="SimSun"/>
                <w:lang w:eastAsia="zh-CN"/>
              </w:rPr>
              <w:t xml:space="preserve"> and E-UTRA</w:t>
            </w:r>
            <w:r w:rsidRPr="00614B7A">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8775337"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4C05E37" w14:textId="77777777" w:rsidR="00A85D8A" w:rsidRPr="00614B7A" w:rsidRDefault="00A85D8A" w:rsidP="00BE3F9E">
            <w:pPr>
              <w:pStyle w:val="TAL"/>
              <w:rPr>
                <w:lang w:eastAsia="zh-CN"/>
              </w:rPr>
            </w:pPr>
            <w:r w:rsidRPr="00614B7A">
              <w:rPr>
                <w:lang w:eastAsia="zh-CN"/>
              </w:rPr>
              <w:t>2Rx</w:t>
            </w:r>
          </w:p>
          <w:p w14:paraId="22EB39C7" w14:textId="77777777" w:rsidR="00A85D8A" w:rsidRPr="00614B7A" w:rsidRDefault="00A85D8A" w:rsidP="00BE3F9E">
            <w:pPr>
              <w:pStyle w:val="TAL"/>
              <w:rPr>
                <w:lang w:eastAsia="zh-CN"/>
              </w:rPr>
            </w:pPr>
            <w:r w:rsidRPr="00614B7A">
              <w:rPr>
                <w:lang w:eastAsia="zh-CN"/>
              </w:rPr>
              <w:t>4Rx</w:t>
            </w:r>
          </w:p>
        </w:tc>
      </w:tr>
      <w:tr w:rsidR="00A85D8A" w:rsidRPr="00614B7A" w14:paraId="08A935A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3FFCAA9" w14:textId="77777777" w:rsidR="00A85D8A" w:rsidRPr="00614B7A" w:rsidRDefault="00A85D8A" w:rsidP="00BE3F9E">
            <w:pPr>
              <w:pStyle w:val="TAL"/>
              <w:rPr>
                <w:lang w:eastAsia="zh-CN"/>
              </w:rPr>
            </w:pPr>
            <w:r w:rsidRPr="00614B7A">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670E95C0" w14:textId="77777777" w:rsidR="00A85D8A" w:rsidRPr="00614B7A" w:rsidRDefault="00A85D8A" w:rsidP="00BE3F9E">
            <w:pPr>
              <w:pStyle w:val="TAL"/>
              <w:rPr>
                <w:lang w:eastAsia="zh-CN"/>
              </w:rPr>
            </w:pPr>
            <w:r w:rsidRPr="00614B7A">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593D738" w14:textId="77777777" w:rsidR="00A85D8A" w:rsidRPr="00614B7A" w:rsidRDefault="00A85D8A" w:rsidP="00BE3F9E">
            <w:pPr>
              <w:pStyle w:val="TAC"/>
              <w:rPr>
                <w:lang w:eastAsia="zh-CN"/>
              </w:rPr>
            </w:pPr>
            <w:r w:rsidRPr="00614B7A">
              <w:rPr>
                <w:lang w:eastAsia="zh-CN"/>
              </w:rPr>
              <w:t>Rel-1</w:t>
            </w:r>
            <w:r w:rsidRPr="00614B7A">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3B44B7A" w14:textId="77777777" w:rsidR="00A85D8A" w:rsidRPr="00614B7A" w:rsidRDefault="00A85D8A" w:rsidP="00BE3F9E">
            <w:pPr>
              <w:pStyle w:val="TAL"/>
              <w:rPr>
                <w:lang w:eastAsia="zh-CN"/>
              </w:rPr>
            </w:pPr>
            <w:r w:rsidRPr="00614B7A">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36C0296A"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w:t>
            </w:r>
            <w:r w:rsidRPr="00614B7A">
              <w:rPr>
                <w:rFonts w:eastAsia="SimSun"/>
                <w:lang w:eastAsia="zh-CN"/>
              </w:rPr>
              <w:t xml:space="preserve"> and E-UTRA</w:t>
            </w:r>
            <w:r w:rsidRPr="00614B7A">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50193CA"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88F5C6A" w14:textId="77777777" w:rsidR="00A85D8A" w:rsidRPr="00614B7A" w:rsidRDefault="00A85D8A" w:rsidP="00BE3F9E">
            <w:pPr>
              <w:pStyle w:val="TAL"/>
              <w:rPr>
                <w:lang w:eastAsia="zh-CN"/>
              </w:rPr>
            </w:pPr>
            <w:r w:rsidRPr="00614B7A">
              <w:rPr>
                <w:lang w:eastAsia="zh-CN"/>
              </w:rPr>
              <w:t>2Rx</w:t>
            </w:r>
          </w:p>
          <w:p w14:paraId="1ED9128C" w14:textId="77777777" w:rsidR="00A85D8A" w:rsidRPr="00614B7A" w:rsidRDefault="00A85D8A" w:rsidP="00BE3F9E">
            <w:pPr>
              <w:pStyle w:val="TAL"/>
              <w:rPr>
                <w:lang w:eastAsia="zh-CN"/>
              </w:rPr>
            </w:pPr>
            <w:r w:rsidRPr="00614B7A">
              <w:rPr>
                <w:lang w:eastAsia="zh-CN"/>
              </w:rPr>
              <w:t>4Rx</w:t>
            </w:r>
          </w:p>
        </w:tc>
      </w:tr>
      <w:tr w:rsidR="00A85D8A" w:rsidRPr="00614B7A" w14:paraId="297B258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E7B9191" w14:textId="77777777" w:rsidR="00A85D8A" w:rsidRPr="00614B7A" w:rsidRDefault="00A85D8A" w:rsidP="00BE3F9E">
            <w:pPr>
              <w:pStyle w:val="TAL"/>
              <w:rPr>
                <w:rFonts w:eastAsia="SimSun"/>
                <w:lang w:eastAsia="zh-CN"/>
              </w:rPr>
            </w:pPr>
            <w:r w:rsidRPr="00614B7A">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458C6255" w14:textId="77777777" w:rsidR="00A85D8A" w:rsidRPr="00614B7A" w:rsidRDefault="00A85D8A" w:rsidP="00BE3F9E">
            <w:pPr>
              <w:pStyle w:val="TAL"/>
              <w:rPr>
                <w:lang w:eastAsia="zh-CN"/>
              </w:rPr>
            </w:pPr>
            <w:r w:rsidRPr="00614B7A">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35A53DFB" w14:textId="77777777" w:rsidR="00A85D8A" w:rsidRPr="00614B7A" w:rsidRDefault="00A85D8A" w:rsidP="00BE3F9E">
            <w:pPr>
              <w:pStyle w:val="TAC"/>
              <w:rPr>
                <w:lang w:eastAsia="zh-CN"/>
              </w:rPr>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1F479DA1" w14:textId="77777777" w:rsidR="00A85D8A" w:rsidRPr="00614B7A" w:rsidRDefault="00A85D8A" w:rsidP="00BE3F9E">
            <w:pPr>
              <w:pStyle w:val="TAL"/>
              <w:rPr>
                <w:lang w:eastAsia="zh-CN"/>
              </w:rPr>
            </w:pPr>
            <w:r w:rsidRPr="00614B7A">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1976DBFE" w14:textId="77777777" w:rsidR="00A85D8A" w:rsidRPr="00614B7A" w:rsidRDefault="00A85D8A" w:rsidP="00BE3F9E">
            <w:pPr>
              <w:pStyle w:val="TAL"/>
              <w:rPr>
                <w:lang w:eastAsia="zh-CN"/>
              </w:rPr>
            </w:pPr>
            <w:r w:rsidRPr="00614B7A">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FE26314"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00053B" w14:textId="77777777" w:rsidR="00A85D8A" w:rsidRPr="00614B7A" w:rsidRDefault="00A85D8A" w:rsidP="00BE3F9E">
            <w:pPr>
              <w:pStyle w:val="TAL"/>
              <w:rPr>
                <w:lang w:eastAsia="zh-CN"/>
              </w:rPr>
            </w:pPr>
            <w:r w:rsidRPr="00614B7A">
              <w:rPr>
                <w:lang w:eastAsia="zh-CN"/>
              </w:rPr>
              <w:t>2Rx</w:t>
            </w:r>
          </w:p>
          <w:p w14:paraId="3AD571CA" w14:textId="77777777" w:rsidR="00A85D8A" w:rsidRPr="00614B7A" w:rsidRDefault="00A85D8A" w:rsidP="00BE3F9E">
            <w:pPr>
              <w:pStyle w:val="TAL"/>
              <w:rPr>
                <w:lang w:eastAsia="zh-CN"/>
              </w:rPr>
            </w:pPr>
            <w:r w:rsidRPr="00614B7A">
              <w:rPr>
                <w:lang w:eastAsia="zh-CN"/>
              </w:rPr>
              <w:t>4Rx</w:t>
            </w:r>
          </w:p>
        </w:tc>
      </w:tr>
      <w:tr w:rsidR="00A85D8A" w:rsidRPr="00614B7A" w14:paraId="4056C84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5C83E3" w14:textId="77777777" w:rsidR="00A85D8A" w:rsidRPr="00614B7A" w:rsidRDefault="00A85D8A" w:rsidP="00BE3F9E">
            <w:pPr>
              <w:pStyle w:val="TAL"/>
              <w:rPr>
                <w:b/>
                <w:lang w:eastAsia="zh-TW"/>
              </w:rPr>
            </w:pPr>
            <w:r w:rsidRPr="00614B7A">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3C8A5C" w14:textId="77777777" w:rsidR="00A85D8A" w:rsidRPr="00614B7A" w:rsidRDefault="00A85D8A" w:rsidP="00BE3F9E">
            <w:pPr>
              <w:pStyle w:val="TAL"/>
              <w:rPr>
                <w:b/>
                <w:szCs w:val="18"/>
              </w:rPr>
            </w:pPr>
            <w:r w:rsidRPr="00614B7A">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94BEAA"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637865"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0E7F1B"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2EDC10"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BD46EC" w14:textId="77777777" w:rsidR="00A85D8A" w:rsidRPr="00614B7A" w:rsidRDefault="00A85D8A" w:rsidP="00BE3F9E">
            <w:pPr>
              <w:pStyle w:val="TAL"/>
              <w:rPr>
                <w:b/>
                <w:lang w:eastAsia="zh-CN"/>
              </w:rPr>
            </w:pPr>
          </w:p>
        </w:tc>
      </w:tr>
      <w:tr w:rsidR="00A85D8A" w:rsidRPr="00614B7A" w14:paraId="6D5B8A4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4DAE32" w14:textId="77777777" w:rsidR="00A85D8A" w:rsidRPr="00614B7A" w:rsidRDefault="00A85D8A" w:rsidP="00BE3F9E">
            <w:pPr>
              <w:pStyle w:val="TAL"/>
              <w:rPr>
                <w:b/>
              </w:rPr>
            </w:pPr>
            <w:r w:rsidRPr="00614B7A">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2097AC" w14:textId="77777777" w:rsidR="00A85D8A" w:rsidRPr="00614B7A" w:rsidRDefault="00A85D8A" w:rsidP="00BE3F9E">
            <w:pPr>
              <w:pStyle w:val="TAL"/>
              <w:rPr>
                <w:b/>
              </w:rPr>
            </w:pPr>
            <w:r w:rsidRPr="00614B7A">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675D5B"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75248E"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0833C6"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B72B1E"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FDDEDC" w14:textId="77777777" w:rsidR="00A85D8A" w:rsidRPr="00614B7A" w:rsidRDefault="00A85D8A" w:rsidP="00BE3F9E">
            <w:pPr>
              <w:pStyle w:val="TAL"/>
              <w:rPr>
                <w:b/>
                <w:lang w:eastAsia="zh-CN"/>
              </w:rPr>
            </w:pPr>
          </w:p>
        </w:tc>
      </w:tr>
      <w:tr w:rsidR="00A85D8A" w:rsidRPr="00614B7A" w14:paraId="7CA4B30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D445B7" w14:textId="77777777" w:rsidR="00A85D8A" w:rsidRPr="00614B7A" w:rsidRDefault="00A85D8A" w:rsidP="00BE3F9E">
            <w:pPr>
              <w:pStyle w:val="TAL"/>
              <w:rPr>
                <w:b/>
              </w:rPr>
            </w:pPr>
            <w:r w:rsidRPr="00614B7A">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8376CA" w14:textId="77777777" w:rsidR="00A85D8A" w:rsidRPr="00614B7A" w:rsidRDefault="00A85D8A" w:rsidP="00BE3F9E">
            <w:pPr>
              <w:pStyle w:val="TAL"/>
              <w:rPr>
                <w:b/>
              </w:rPr>
            </w:pPr>
            <w:r w:rsidRPr="00614B7A">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710038"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224035"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05FF42"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1E3DD3"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369FFE" w14:textId="77777777" w:rsidR="00A85D8A" w:rsidRPr="00614B7A" w:rsidRDefault="00A85D8A" w:rsidP="00BE3F9E">
            <w:pPr>
              <w:pStyle w:val="TAL"/>
              <w:rPr>
                <w:b/>
                <w:lang w:eastAsia="zh-CN"/>
              </w:rPr>
            </w:pPr>
          </w:p>
        </w:tc>
      </w:tr>
      <w:tr w:rsidR="00A85D8A" w:rsidRPr="00614B7A" w14:paraId="6ED3B1A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57518FD" w14:textId="77777777" w:rsidR="00A85D8A" w:rsidRPr="00614B7A" w:rsidRDefault="00A85D8A" w:rsidP="00BE3F9E">
            <w:pPr>
              <w:pStyle w:val="TAL"/>
              <w:rPr>
                <w:lang w:eastAsia="zh-CN"/>
              </w:rPr>
            </w:pPr>
            <w:r w:rsidRPr="00614B7A">
              <w:t>6.3.1.1</w:t>
            </w:r>
          </w:p>
        </w:tc>
        <w:tc>
          <w:tcPr>
            <w:tcW w:w="4521" w:type="dxa"/>
            <w:tcBorders>
              <w:top w:val="single" w:sz="4" w:space="0" w:color="auto"/>
              <w:left w:val="single" w:sz="4" w:space="0" w:color="auto"/>
              <w:bottom w:val="single" w:sz="4" w:space="0" w:color="auto"/>
              <w:right w:val="single" w:sz="4" w:space="0" w:color="auto"/>
            </w:tcBorders>
            <w:hideMark/>
          </w:tcPr>
          <w:p w14:paraId="084C8F16" w14:textId="77777777" w:rsidR="00A85D8A" w:rsidRPr="00614B7A" w:rsidRDefault="00A85D8A" w:rsidP="00BE3F9E">
            <w:pPr>
              <w:pStyle w:val="TAL"/>
              <w:rPr>
                <w:lang w:eastAsia="zh-CN"/>
              </w:rPr>
            </w:pPr>
            <w:r w:rsidRPr="00614B7A">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C19E50D" w14:textId="77777777" w:rsidR="00A85D8A" w:rsidRPr="00614B7A" w:rsidRDefault="00A85D8A" w:rsidP="00BE3F9E">
            <w:pPr>
              <w:pStyle w:val="TAC"/>
              <w:rPr>
                <w:lang w:eastAsia="zh-CN"/>
              </w:rPr>
            </w:pPr>
            <w:r w:rsidRPr="00614B7A">
              <w:t>Rel-15</w:t>
            </w:r>
          </w:p>
        </w:tc>
        <w:tc>
          <w:tcPr>
            <w:tcW w:w="1157" w:type="dxa"/>
            <w:tcBorders>
              <w:top w:val="single" w:sz="4" w:space="0" w:color="auto"/>
              <w:left w:val="single" w:sz="4" w:space="0" w:color="auto"/>
              <w:bottom w:val="single" w:sz="4" w:space="0" w:color="auto"/>
              <w:right w:val="single" w:sz="4" w:space="0" w:color="auto"/>
            </w:tcBorders>
            <w:hideMark/>
          </w:tcPr>
          <w:p w14:paraId="08752E6B" w14:textId="77777777" w:rsidR="00A85D8A" w:rsidRPr="00614B7A" w:rsidRDefault="00A85D8A" w:rsidP="00BE3F9E">
            <w:pPr>
              <w:pStyle w:val="TAL"/>
              <w:rPr>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2827ABE" w14:textId="77777777" w:rsidR="00A85D8A" w:rsidRPr="00614B7A" w:rsidRDefault="00A85D8A" w:rsidP="00BE3F9E">
            <w:pPr>
              <w:pStyle w:val="TAL"/>
              <w:rPr>
                <w:lang w:eastAsia="zh-CN"/>
              </w:rPr>
            </w:pPr>
            <w:r w:rsidRPr="00614B7A">
              <w:rPr>
                <w:lang w:eastAsia="zh-CN"/>
              </w:rPr>
              <w:t>UEs supporting 5GS</w:t>
            </w:r>
            <w:r w:rsidRPr="00614B7A">
              <w:rPr>
                <w:rFonts w:eastAsia="SimSun"/>
                <w:lang w:eastAsia="zh-CN"/>
              </w:rPr>
              <w:t xml:space="preserve"> NR</w:t>
            </w:r>
            <w:r w:rsidRPr="00614B7A">
              <w:rPr>
                <w:lang w:eastAsia="zh-CN"/>
              </w:rPr>
              <w:t xml:space="preserve"> </w:t>
            </w:r>
            <w:r w:rsidRPr="00614B7A">
              <w:rPr>
                <w:rFonts w:eastAsia="SimSun"/>
                <w:lang w:eastAsia="zh-CN"/>
              </w:rPr>
              <w:t xml:space="preserve">SA </w:t>
            </w:r>
            <w:r w:rsidRPr="00614B7A">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AB8385" w14:textId="77777777" w:rsidR="00A85D8A" w:rsidRPr="00614B7A"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8E15D81" w14:textId="77777777" w:rsidR="00A85D8A" w:rsidRPr="00614B7A" w:rsidRDefault="00A85D8A" w:rsidP="00BE3F9E">
            <w:pPr>
              <w:pStyle w:val="TAL"/>
              <w:rPr>
                <w:lang w:eastAsia="zh-CN"/>
              </w:rPr>
            </w:pPr>
            <w:r w:rsidRPr="00614B7A">
              <w:rPr>
                <w:lang w:eastAsia="zh-CN"/>
              </w:rPr>
              <w:t>2Rx</w:t>
            </w:r>
          </w:p>
          <w:p w14:paraId="78CD160C" w14:textId="77777777" w:rsidR="00A85D8A" w:rsidRPr="00614B7A" w:rsidRDefault="00A85D8A" w:rsidP="00BE3F9E">
            <w:pPr>
              <w:pStyle w:val="TAL"/>
              <w:rPr>
                <w:lang w:eastAsia="zh-CN"/>
              </w:rPr>
            </w:pPr>
            <w:r w:rsidRPr="00614B7A">
              <w:rPr>
                <w:lang w:eastAsia="zh-CN"/>
              </w:rPr>
              <w:t>4Rx</w:t>
            </w:r>
          </w:p>
        </w:tc>
      </w:tr>
      <w:tr w:rsidR="00A85D8A" w:rsidRPr="00614B7A" w14:paraId="1E5D21E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A5472FF" w14:textId="77777777" w:rsidR="00A85D8A" w:rsidRPr="00614B7A" w:rsidRDefault="00A85D8A" w:rsidP="00BE3F9E">
            <w:pPr>
              <w:pStyle w:val="TAL"/>
              <w:rPr>
                <w:lang w:eastAsia="zh-CN"/>
              </w:rPr>
            </w:pPr>
            <w:r w:rsidRPr="00614B7A">
              <w:t>6.3.1.2</w:t>
            </w:r>
          </w:p>
        </w:tc>
        <w:tc>
          <w:tcPr>
            <w:tcW w:w="4521" w:type="dxa"/>
            <w:tcBorders>
              <w:top w:val="single" w:sz="4" w:space="0" w:color="auto"/>
              <w:left w:val="single" w:sz="4" w:space="0" w:color="auto"/>
              <w:bottom w:val="single" w:sz="4" w:space="0" w:color="auto"/>
              <w:right w:val="single" w:sz="4" w:space="0" w:color="auto"/>
            </w:tcBorders>
            <w:hideMark/>
          </w:tcPr>
          <w:p w14:paraId="24CC742F" w14:textId="77777777" w:rsidR="00A85D8A" w:rsidRPr="00614B7A" w:rsidRDefault="00A85D8A" w:rsidP="00BE3F9E">
            <w:pPr>
              <w:pStyle w:val="TAL"/>
              <w:rPr>
                <w:lang w:eastAsia="zh-CN"/>
              </w:rPr>
            </w:pPr>
            <w:r w:rsidRPr="00614B7A">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291F6DB" w14:textId="77777777" w:rsidR="00A85D8A" w:rsidRPr="00614B7A" w:rsidRDefault="00A85D8A" w:rsidP="00BE3F9E">
            <w:pPr>
              <w:pStyle w:val="TAC"/>
              <w:rPr>
                <w:lang w:eastAsia="zh-CN"/>
              </w:rPr>
            </w:pPr>
            <w:r w:rsidRPr="00614B7A">
              <w:t>Rel-15</w:t>
            </w:r>
          </w:p>
        </w:tc>
        <w:tc>
          <w:tcPr>
            <w:tcW w:w="1157" w:type="dxa"/>
            <w:tcBorders>
              <w:top w:val="single" w:sz="4" w:space="0" w:color="auto"/>
              <w:left w:val="single" w:sz="4" w:space="0" w:color="auto"/>
              <w:bottom w:val="single" w:sz="4" w:space="0" w:color="auto"/>
              <w:right w:val="single" w:sz="4" w:space="0" w:color="auto"/>
            </w:tcBorders>
            <w:hideMark/>
          </w:tcPr>
          <w:p w14:paraId="44B809D9" w14:textId="77777777" w:rsidR="00A85D8A" w:rsidRPr="00614B7A" w:rsidRDefault="00A85D8A" w:rsidP="00BE3F9E">
            <w:pPr>
              <w:pStyle w:val="TAL"/>
              <w:rPr>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5E9EF3" w14:textId="77777777" w:rsidR="00A85D8A" w:rsidRPr="00614B7A" w:rsidRDefault="00A85D8A" w:rsidP="00BE3F9E">
            <w:pPr>
              <w:pStyle w:val="TAL"/>
              <w:rPr>
                <w:lang w:eastAsia="zh-CN"/>
              </w:rPr>
            </w:pPr>
            <w:r w:rsidRPr="00614B7A">
              <w:rPr>
                <w:lang w:eastAsia="zh-CN"/>
              </w:rPr>
              <w:t>UEs supporting 5GS</w:t>
            </w:r>
            <w:r w:rsidRPr="00614B7A">
              <w:rPr>
                <w:rFonts w:eastAsia="SimSun"/>
                <w:lang w:eastAsia="zh-CN"/>
              </w:rPr>
              <w:t xml:space="preserve"> NR</w:t>
            </w:r>
            <w:r w:rsidRPr="00614B7A">
              <w:rPr>
                <w:lang w:eastAsia="zh-CN"/>
              </w:rPr>
              <w:t xml:space="preserve"> </w:t>
            </w:r>
            <w:r w:rsidRPr="00614B7A">
              <w:rPr>
                <w:rFonts w:eastAsia="SimSun"/>
                <w:lang w:eastAsia="zh-CN"/>
              </w:rPr>
              <w:t xml:space="preserve">SA </w:t>
            </w:r>
            <w:r w:rsidRPr="00614B7A">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004B74E" w14:textId="77777777" w:rsidR="00A85D8A" w:rsidRPr="00614B7A"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FF8FBD0" w14:textId="77777777" w:rsidR="00A85D8A" w:rsidRPr="00614B7A" w:rsidRDefault="00A85D8A" w:rsidP="00BE3F9E">
            <w:pPr>
              <w:pStyle w:val="TAL"/>
              <w:rPr>
                <w:lang w:eastAsia="zh-CN"/>
              </w:rPr>
            </w:pPr>
            <w:r w:rsidRPr="00614B7A">
              <w:rPr>
                <w:lang w:eastAsia="zh-CN"/>
              </w:rPr>
              <w:t>2Rx</w:t>
            </w:r>
          </w:p>
          <w:p w14:paraId="5DE1112F" w14:textId="77777777" w:rsidR="00A85D8A" w:rsidRPr="00614B7A" w:rsidRDefault="00A85D8A" w:rsidP="00BE3F9E">
            <w:pPr>
              <w:pStyle w:val="TAL"/>
              <w:rPr>
                <w:lang w:eastAsia="zh-CN"/>
              </w:rPr>
            </w:pPr>
            <w:r w:rsidRPr="00614B7A">
              <w:rPr>
                <w:lang w:eastAsia="zh-CN"/>
              </w:rPr>
              <w:t>4Rx</w:t>
            </w:r>
          </w:p>
        </w:tc>
      </w:tr>
      <w:tr w:rsidR="00A85D8A" w:rsidRPr="00614B7A" w14:paraId="0F78807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5E95421" w14:textId="77777777" w:rsidR="00A85D8A" w:rsidRPr="00614B7A" w:rsidRDefault="00A85D8A" w:rsidP="00BE3F9E">
            <w:pPr>
              <w:pStyle w:val="TAL"/>
              <w:rPr>
                <w:lang w:eastAsia="zh-CN"/>
              </w:rPr>
            </w:pPr>
            <w:r w:rsidRPr="00614B7A">
              <w:t>6.3.1.3</w:t>
            </w:r>
          </w:p>
        </w:tc>
        <w:tc>
          <w:tcPr>
            <w:tcW w:w="4521" w:type="dxa"/>
            <w:tcBorders>
              <w:top w:val="single" w:sz="4" w:space="0" w:color="auto"/>
              <w:left w:val="single" w:sz="4" w:space="0" w:color="auto"/>
              <w:bottom w:val="single" w:sz="4" w:space="0" w:color="auto"/>
              <w:right w:val="single" w:sz="4" w:space="0" w:color="auto"/>
            </w:tcBorders>
            <w:hideMark/>
          </w:tcPr>
          <w:p w14:paraId="134D7A51" w14:textId="77777777" w:rsidR="00A85D8A" w:rsidRPr="00614B7A" w:rsidRDefault="00A85D8A" w:rsidP="00BE3F9E">
            <w:pPr>
              <w:pStyle w:val="TAL"/>
              <w:rPr>
                <w:lang w:eastAsia="zh-CN"/>
              </w:rPr>
            </w:pPr>
            <w:r w:rsidRPr="00614B7A">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E5A2083" w14:textId="77777777" w:rsidR="00A85D8A" w:rsidRPr="00614B7A" w:rsidRDefault="00A85D8A" w:rsidP="00BE3F9E">
            <w:pPr>
              <w:pStyle w:val="TAC"/>
              <w:rPr>
                <w:lang w:eastAsia="zh-CN"/>
              </w:rPr>
            </w:pPr>
            <w:r w:rsidRPr="00614B7A">
              <w:t>Rel-15</w:t>
            </w:r>
          </w:p>
        </w:tc>
        <w:tc>
          <w:tcPr>
            <w:tcW w:w="1157" w:type="dxa"/>
            <w:tcBorders>
              <w:top w:val="single" w:sz="4" w:space="0" w:color="auto"/>
              <w:left w:val="single" w:sz="4" w:space="0" w:color="auto"/>
              <w:bottom w:val="single" w:sz="4" w:space="0" w:color="auto"/>
              <w:right w:val="single" w:sz="4" w:space="0" w:color="auto"/>
            </w:tcBorders>
            <w:hideMark/>
          </w:tcPr>
          <w:p w14:paraId="029E0614" w14:textId="77777777" w:rsidR="00A85D8A" w:rsidRPr="00614B7A" w:rsidRDefault="00A85D8A" w:rsidP="00BE3F9E">
            <w:pPr>
              <w:pStyle w:val="TAL"/>
              <w:rPr>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5BE17F" w14:textId="77777777" w:rsidR="00A85D8A" w:rsidRPr="00614B7A" w:rsidRDefault="00A85D8A" w:rsidP="00BE3F9E">
            <w:pPr>
              <w:pStyle w:val="TAL"/>
              <w:rPr>
                <w:lang w:eastAsia="zh-CN"/>
              </w:rPr>
            </w:pPr>
            <w:r w:rsidRPr="00614B7A">
              <w:rPr>
                <w:lang w:eastAsia="zh-CN"/>
              </w:rPr>
              <w:t>UEs supporting 5GS</w:t>
            </w:r>
            <w:r w:rsidRPr="00614B7A">
              <w:rPr>
                <w:rFonts w:eastAsia="SimSun"/>
                <w:lang w:eastAsia="zh-CN"/>
              </w:rPr>
              <w:t xml:space="preserve"> NR</w:t>
            </w:r>
            <w:r w:rsidRPr="00614B7A">
              <w:rPr>
                <w:lang w:eastAsia="zh-CN"/>
              </w:rPr>
              <w:t xml:space="preserve"> </w:t>
            </w:r>
            <w:r w:rsidRPr="00614B7A">
              <w:rPr>
                <w:rFonts w:eastAsia="SimSun"/>
                <w:lang w:eastAsia="zh-CN"/>
              </w:rPr>
              <w:t xml:space="preserve">SA </w:t>
            </w:r>
            <w:r w:rsidRPr="00614B7A">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6E66967" w14:textId="77777777" w:rsidR="00A85D8A" w:rsidRPr="00614B7A"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06681F5" w14:textId="77777777" w:rsidR="00A85D8A" w:rsidRPr="00614B7A" w:rsidRDefault="00A85D8A" w:rsidP="00BE3F9E">
            <w:pPr>
              <w:pStyle w:val="TAL"/>
              <w:rPr>
                <w:lang w:eastAsia="zh-CN"/>
              </w:rPr>
            </w:pPr>
            <w:r w:rsidRPr="00614B7A">
              <w:rPr>
                <w:lang w:eastAsia="zh-CN"/>
              </w:rPr>
              <w:t>2Rx</w:t>
            </w:r>
          </w:p>
          <w:p w14:paraId="77944DC5" w14:textId="77777777" w:rsidR="00A85D8A" w:rsidRPr="00614B7A" w:rsidRDefault="00A85D8A" w:rsidP="00BE3F9E">
            <w:pPr>
              <w:pStyle w:val="TAL"/>
              <w:rPr>
                <w:lang w:eastAsia="zh-CN"/>
              </w:rPr>
            </w:pPr>
            <w:r w:rsidRPr="00614B7A">
              <w:rPr>
                <w:lang w:eastAsia="zh-CN"/>
              </w:rPr>
              <w:t>4Rx</w:t>
            </w:r>
          </w:p>
        </w:tc>
      </w:tr>
      <w:tr w:rsidR="00A85D8A" w:rsidRPr="00614B7A" w14:paraId="1E32E2F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CE648A7" w14:textId="77777777" w:rsidR="00A85D8A" w:rsidRPr="00614B7A" w:rsidRDefault="00A85D8A" w:rsidP="00BE3F9E">
            <w:pPr>
              <w:pStyle w:val="TAL"/>
              <w:rPr>
                <w:lang w:eastAsia="zh-CN"/>
              </w:rPr>
            </w:pPr>
            <w:r w:rsidRPr="00614B7A">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497DF134" w14:textId="77777777" w:rsidR="00A85D8A" w:rsidRPr="00614B7A" w:rsidRDefault="00A85D8A" w:rsidP="00BE3F9E">
            <w:pPr>
              <w:pStyle w:val="TAL"/>
              <w:rPr>
                <w:lang w:eastAsia="zh-CN"/>
              </w:rPr>
            </w:pPr>
            <w:r w:rsidRPr="00614B7A">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F9B3D1D" w14:textId="77777777" w:rsidR="00A85D8A" w:rsidRPr="00614B7A" w:rsidRDefault="00A85D8A" w:rsidP="00BE3F9E">
            <w:pPr>
              <w:pStyle w:val="TAC"/>
              <w:rPr>
                <w:lang w:eastAsia="zh-CN"/>
              </w:rPr>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8490F4" w14:textId="77777777" w:rsidR="00A85D8A" w:rsidRPr="00614B7A" w:rsidRDefault="00A85D8A" w:rsidP="00BE3F9E">
            <w:pPr>
              <w:pStyle w:val="TAL"/>
              <w:rPr>
                <w:lang w:eastAsia="zh-CN"/>
              </w:rPr>
            </w:pPr>
            <w:r w:rsidRPr="00614B7A">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5B9873A"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w:t>
            </w:r>
            <w:r w:rsidRPr="00614B7A">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985AAD1" w14:textId="77777777" w:rsidR="00A85D8A" w:rsidRPr="00614B7A"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7F6E4B3" w14:textId="77777777" w:rsidR="00A85D8A" w:rsidRPr="00614B7A" w:rsidRDefault="00A85D8A" w:rsidP="00BE3F9E">
            <w:pPr>
              <w:pStyle w:val="TAL"/>
              <w:rPr>
                <w:lang w:eastAsia="zh-CN"/>
              </w:rPr>
            </w:pPr>
            <w:r w:rsidRPr="00614B7A">
              <w:rPr>
                <w:lang w:eastAsia="zh-CN"/>
              </w:rPr>
              <w:t>2Rx</w:t>
            </w:r>
          </w:p>
          <w:p w14:paraId="45B07986" w14:textId="77777777" w:rsidR="00A85D8A" w:rsidRPr="00614B7A" w:rsidRDefault="00A85D8A" w:rsidP="00BE3F9E">
            <w:pPr>
              <w:pStyle w:val="TAL"/>
              <w:rPr>
                <w:lang w:eastAsia="zh-CN"/>
              </w:rPr>
            </w:pPr>
            <w:r w:rsidRPr="00614B7A">
              <w:rPr>
                <w:lang w:eastAsia="zh-CN"/>
              </w:rPr>
              <w:t>4Rx</w:t>
            </w:r>
          </w:p>
        </w:tc>
      </w:tr>
      <w:tr w:rsidR="00A85D8A" w:rsidRPr="00614B7A" w14:paraId="78E9103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13B17E5" w14:textId="77777777" w:rsidR="00A85D8A" w:rsidRPr="00614B7A" w:rsidRDefault="00A85D8A" w:rsidP="00BE3F9E">
            <w:pPr>
              <w:pStyle w:val="TAL"/>
            </w:pPr>
            <w:r w:rsidRPr="00614B7A">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73107C10" w14:textId="77777777" w:rsidR="00A85D8A" w:rsidRPr="00614B7A" w:rsidRDefault="00A85D8A" w:rsidP="00BE3F9E">
            <w:pPr>
              <w:pStyle w:val="TAL"/>
            </w:pPr>
            <w:r w:rsidRPr="00614B7A">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A7463C7"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24ADC6" w14:textId="77777777" w:rsidR="00A85D8A" w:rsidRPr="00614B7A" w:rsidRDefault="00A85D8A" w:rsidP="00BE3F9E">
            <w:pPr>
              <w:pStyle w:val="TAL"/>
              <w:rPr>
                <w:lang w:eastAsia="zh-CN"/>
              </w:rPr>
            </w:pPr>
            <w:r w:rsidRPr="00614B7A">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02B4EA9"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w:t>
            </w:r>
            <w:r w:rsidRPr="00614B7A">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875790B"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B1780F" w14:textId="77777777" w:rsidR="00A85D8A" w:rsidRPr="00614B7A" w:rsidRDefault="00A85D8A" w:rsidP="00BE3F9E">
            <w:pPr>
              <w:pStyle w:val="TAL"/>
              <w:rPr>
                <w:lang w:eastAsia="zh-CN"/>
              </w:rPr>
            </w:pPr>
            <w:r w:rsidRPr="00614B7A">
              <w:rPr>
                <w:lang w:eastAsia="zh-CN"/>
              </w:rPr>
              <w:t>2Rx</w:t>
            </w:r>
          </w:p>
          <w:p w14:paraId="6C57A1DA" w14:textId="77777777" w:rsidR="00A85D8A" w:rsidRPr="00614B7A" w:rsidRDefault="00A85D8A" w:rsidP="00BE3F9E">
            <w:pPr>
              <w:pStyle w:val="TAL"/>
              <w:rPr>
                <w:lang w:eastAsia="zh-CN"/>
              </w:rPr>
            </w:pPr>
            <w:r w:rsidRPr="00614B7A">
              <w:rPr>
                <w:lang w:eastAsia="zh-CN"/>
              </w:rPr>
              <w:t>4Rx</w:t>
            </w:r>
          </w:p>
        </w:tc>
      </w:tr>
      <w:tr w:rsidR="00A85D8A" w:rsidRPr="00614B7A" w14:paraId="73980D9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01F2C80" w14:textId="77777777" w:rsidR="00A85D8A" w:rsidRPr="00614B7A" w:rsidRDefault="00A85D8A" w:rsidP="00BE3F9E">
            <w:pPr>
              <w:pStyle w:val="TAL"/>
              <w:rPr>
                <w:lang w:eastAsia="zh-CN"/>
              </w:rPr>
            </w:pPr>
            <w:r w:rsidRPr="00614B7A">
              <w:rPr>
                <w:lang w:eastAsia="zh-CN"/>
              </w:rPr>
              <w:lastRenderedPageBreak/>
              <w:t>6.3.1.6</w:t>
            </w:r>
          </w:p>
        </w:tc>
        <w:tc>
          <w:tcPr>
            <w:tcW w:w="4521" w:type="dxa"/>
            <w:tcBorders>
              <w:top w:val="single" w:sz="4" w:space="0" w:color="auto"/>
              <w:left w:val="single" w:sz="4" w:space="0" w:color="auto"/>
              <w:bottom w:val="single" w:sz="4" w:space="0" w:color="auto"/>
              <w:right w:val="single" w:sz="4" w:space="0" w:color="auto"/>
            </w:tcBorders>
          </w:tcPr>
          <w:p w14:paraId="66FAF859" w14:textId="77777777" w:rsidR="00A85D8A" w:rsidRPr="00614B7A" w:rsidRDefault="00A85D8A" w:rsidP="00BE3F9E">
            <w:pPr>
              <w:pStyle w:val="TAL"/>
              <w:rPr>
                <w:lang w:eastAsia="zh-CN"/>
              </w:rPr>
            </w:pPr>
            <w:r w:rsidRPr="00614B7A">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451663F8" w14:textId="77777777" w:rsidR="00A85D8A" w:rsidRPr="00614B7A" w:rsidRDefault="00A85D8A" w:rsidP="00BE3F9E">
            <w:pPr>
              <w:pStyle w:val="TAC"/>
              <w:rPr>
                <w:lang w:eastAsia="zh-CN"/>
              </w:rPr>
            </w:pPr>
            <w:r w:rsidRPr="00614B7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70601AE" w14:textId="77777777" w:rsidR="00A85D8A" w:rsidRPr="00614B7A" w:rsidRDefault="00A85D8A" w:rsidP="00BE3F9E">
            <w:pPr>
              <w:pStyle w:val="TAL"/>
              <w:rPr>
                <w:lang w:eastAsia="zh-CN"/>
              </w:rPr>
            </w:pPr>
            <w:r w:rsidRPr="00614B7A">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0C7B28DC" w14:textId="77777777" w:rsidR="00A85D8A" w:rsidRPr="00614B7A" w:rsidRDefault="00A85D8A" w:rsidP="00BE3F9E">
            <w:pPr>
              <w:pStyle w:val="TAL"/>
              <w:rPr>
                <w:lang w:eastAsia="zh-CN"/>
              </w:rPr>
            </w:pPr>
            <w:r w:rsidRPr="00614B7A">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BDB3FAF"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5270C84" w14:textId="77777777" w:rsidR="00A85D8A" w:rsidRPr="00614B7A" w:rsidRDefault="00A85D8A" w:rsidP="00BE3F9E">
            <w:pPr>
              <w:pStyle w:val="TAL"/>
              <w:rPr>
                <w:lang w:eastAsia="zh-CN"/>
              </w:rPr>
            </w:pPr>
            <w:r w:rsidRPr="00614B7A">
              <w:rPr>
                <w:lang w:eastAsia="zh-CN"/>
              </w:rPr>
              <w:t>2Rx</w:t>
            </w:r>
          </w:p>
          <w:p w14:paraId="56180C2D" w14:textId="77777777" w:rsidR="00A85D8A" w:rsidRPr="00614B7A" w:rsidRDefault="00A85D8A" w:rsidP="00BE3F9E">
            <w:pPr>
              <w:pStyle w:val="TAL"/>
              <w:rPr>
                <w:lang w:eastAsia="zh-CN"/>
              </w:rPr>
            </w:pPr>
            <w:r w:rsidRPr="00614B7A">
              <w:rPr>
                <w:lang w:eastAsia="zh-CN"/>
              </w:rPr>
              <w:t>4Rx</w:t>
            </w:r>
          </w:p>
        </w:tc>
      </w:tr>
      <w:tr w:rsidR="00A85D8A" w:rsidRPr="00614B7A" w14:paraId="7815229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B4E1B45" w14:textId="77777777" w:rsidR="00A85D8A" w:rsidRPr="00614B7A" w:rsidRDefault="00A85D8A" w:rsidP="00BE3F9E">
            <w:pPr>
              <w:pStyle w:val="TAL"/>
              <w:rPr>
                <w:lang w:eastAsia="zh-CN"/>
              </w:rPr>
            </w:pPr>
            <w:r w:rsidRPr="00614B7A">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6E78EF92" w14:textId="77777777" w:rsidR="00A85D8A" w:rsidRPr="00614B7A" w:rsidRDefault="00A85D8A" w:rsidP="00BE3F9E">
            <w:pPr>
              <w:pStyle w:val="TAL"/>
              <w:rPr>
                <w:lang w:eastAsia="zh-CN"/>
              </w:rPr>
            </w:pPr>
            <w:r w:rsidRPr="00614B7A">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08B9526" w14:textId="77777777" w:rsidR="00A85D8A" w:rsidRPr="00614B7A" w:rsidRDefault="00A85D8A" w:rsidP="00BE3F9E">
            <w:pPr>
              <w:pStyle w:val="TAC"/>
              <w:rPr>
                <w:lang w:eastAsia="zh-CN"/>
              </w:rPr>
            </w:pPr>
            <w:r w:rsidRPr="00614B7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5E595DD" w14:textId="77777777" w:rsidR="00A85D8A" w:rsidRPr="00614B7A" w:rsidRDefault="00A85D8A" w:rsidP="00BE3F9E">
            <w:pPr>
              <w:pStyle w:val="TAL"/>
              <w:rPr>
                <w:lang w:eastAsia="zh-CN"/>
              </w:rPr>
            </w:pPr>
            <w:r w:rsidRPr="00614B7A">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03B32EEF" w14:textId="77777777" w:rsidR="00A85D8A" w:rsidRPr="00614B7A" w:rsidRDefault="00A85D8A" w:rsidP="00BE3F9E">
            <w:pPr>
              <w:pStyle w:val="TAL"/>
              <w:rPr>
                <w:lang w:eastAsia="zh-CN"/>
              </w:rPr>
            </w:pPr>
            <w:r w:rsidRPr="00614B7A">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0C1C2CD1"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F004ED" w14:textId="77777777" w:rsidR="00A85D8A" w:rsidRPr="00614B7A" w:rsidRDefault="00A85D8A" w:rsidP="00BE3F9E">
            <w:pPr>
              <w:pStyle w:val="TAL"/>
              <w:rPr>
                <w:lang w:eastAsia="zh-CN"/>
              </w:rPr>
            </w:pPr>
            <w:r w:rsidRPr="00614B7A">
              <w:rPr>
                <w:lang w:eastAsia="zh-CN"/>
              </w:rPr>
              <w:t>2Rx</w:t>
            </w:r>
          </w:p>
          <w:p w14:paraId="25F9B803" w14:textId="77777777" w:rsidR="00A85D8A" w:rsidRPr="00614B7A" w:rsidRDefault="00A85D8A" w:rsidP="00BE3F9E">
            <w:pPr>
              <w:pStyle w:val="TAL"/>
              <w:rPr>
                <w:lang w:eastAsia="zh-CN"/>
              </w:rPr>
            </w:pPr>
            <w:r w:rsidRPr="00614B7A">
              <w:rPr>
                <w:lang w:eastAsia="zh-CN"/>
              </w:rPr>
              <w:t>4Rx</w:t>
            </w:r>
          </w:p>
        </w:tc>
      </w:tr>
      <w:tr w:rsidR="00A85D8A" w:rsidRPr="00614B7A" w14:paraId="188A971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DDD7424" w14:textId="77777777" w:rsidR="00A85D8A" w:rsidRPr="00614B7A" w:rsidRDefault="00A85D8A" w:rsidP="00BE3F9E">
            <w:pPr>
              <w:pStyle w:val="TAL"/>
              <w:rPr>
                <w:lang w:eastAsia="zh-CN"/>
              </w:rPr>
            </w:pPr>
            <w:r w:rsidRPr="00614B7A">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13BD6F35" w14:textId="77777777" w:rsidR="00A85D8A" w:rsidRPr="00614B7A" w:rsidRDefault="00A85D8A" w:rsidP="00BE3F9E">
            <w:pPr>
              <w:pStyle w:val="TAL"/>
              <w:rPr>
                <w:lang w:eastAsia="zh-CN"/>
              </w:rPr>
            </w:pPr>
            <w:r w:rsidRPr="00614B7A">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65600DD5" w14:textId="77777777" w:rsidR="00A85D8A" w:rsidRPr="00614B7A" w:rsidRDefault="00A85D8A" w:rsidP="00BE3F9E">
            <w:pPr>
              <w:pStyle w:val="TAC"/>
              <w:rPr>
                <w:lang w:eastAsia="zh-CN"/>
              </w:rPr>
            </w:pPr>
            <w:r w:rsidRPr="00614B7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0FF8C75" w14:textId="77777777" w:rsidR="00A85D8A" w:rsidRPr="00614B7A" w:rsidRDefault="00A85D8A" w:rsidP="00BE3F9E">
            <w:pPr>
              <w:pStyle w:val="TAL"/>
              <w:rPr>
                <w:lang w:eastAsia="zh-CN"/>
              </w:rPr>
            </w:pPr>
            <w:r w:rsidRPr="00614B7A">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56BC2371" w14:textId="77777777" w:rsidR="00A85D8A" w:rsidRPr="00614B7A" w:rsidRDefault="00A85D8A" w:rsidP="00BE3F9E">
            <w:pPr>
              <w:pStyle w:val="TAL"/>
              <w:rPr>
                <w:lang w:eastAsia="zh-CN"/>
              </w:rPr>
            </w:pPr>
            <w:r w:rsidRPr="00614B7A">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0AA89612"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091F939" w14:textId="77777777" w:rsidR="00A85D8A" w:rsidRPr="00614B7A" w:rsidRDefault="00A85D8A" w:rsidP="00BE3F9E">
            <w:pPr>
              <w:pStyle w:val="TAL"/>
              <w:rPr>
                <w:lang w:eastAsia="zh-CN"/>
              </w:rPr>
            </w:pPr>
            <w:r w:rsidRPr="00614B7A">
              <w:rPr>
                <w:lang w:eastAsia="zh-CN"/>
              </w:rPr>
              <w:t>2Rx</w:t>
            </w:r>
          </w:p>
          <w:p w14:paraId="7B12BA86" w14:textId="77777777" w:rsidR="00A85D8A" w:rsidRPr="00614B7A" w:rsidRDefault="00A85D8A" w:rsidP="00BE3F9E">
            <w:pPr>
              <w:pStyle w:val="TAL"/>
              <w:rPr>
                <w:lang w:eastAsia="zh-CN"/>
              </w:rPr>
            </w:pPr>
            <w:r w:rsidRPr="00614B7A">
              <w:rPr>
                <w:lang w:eastAsia="zh-CN"/>
              </w:rPr>
              <w:t>4Rx</w:t>
            </w:r>
          </w:p>
        </w:tc>
      </w:tr>
      <w:tr w:rsidR="00A85D8A" w:rsidRPr="00614B7A" w14:paraId="30B8FBD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7D2849A" w14:textId="77777777" w:rsidR="00A85D8A" w:rsidRPr="00614B7A" w:rsidRDefault="00A85D8A" w:rsidP="00BE3F9E">
            <w:pPr>
              <w:pStyle w:val="TAL"/>
              <w:rPr>
                <w:lang w:eastAsia="zh-CN"/>
              </w:rPr>
            </w:pPr>
            <w:r w:rsidRPr="00614B7A">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235D37A" w14:textId="77777777" w:rsidR="00A85D8A" w:rsidRPr="00614B7A" w:rsidRDefault="00A85D8A" w:rsidP="00BE3F9E">
            <w:pPr>
              <w:pStyle w:val="TAL"/>
              <w:rPr>
                <w:lang w:eastAsia="zh-CN"/>
              </w:rPr>
            </w:pPr>
            <w:r w:rsidRPr="00614B7A">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65FEA664" w14:textId="77777777" w:rsidR="00A85D8A" w:rsidRPr="00614B7A" w:rsidRDefault="00A85D8A" w:rsidP="00BE3F9E">
            <w:pPr>
              <w:pStyle w:val="TAC"/>
              <w:rPr>
                <w:lang w:eastAsia="zh-CN"/>
              </w:rPr>
            </w:pPr>
            <w:r w:rsidRPr="00614B7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5423793" w14:textId="77777777" w:rsidR="00A85D8A" w:rsidRPr="00614B7A" w:rsidRDefault="00A85D8A" w:rsidP="00BE3F9E">
            <w:pPr>
              <w:pStyle w:val="TAL"/>
              <w:rPr>
                <w:lang w:eastAsia="zh-CN"/>
              </w:rPr>
            </w:pPr>
            <w:r w:rsidRPr="00614B7A">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085AECCE" w14:textId="77777777" w:rsidR="00A85D8A" w:rsidRPr="00614B7A" w:rsidRDefault="00A85D8A" w:rsidP="00BE3F9E">
            <w:pPr>
              <w:pStyle w:val="TAL"/>
              <w:rPr>
                <w:lang w:eastAsia="zh-CN"/>
              </w:rPr>
            </w:pPr>
            <w:r w:rsidRPr="00614B7A">
              <w:rPr>
                <w:lang w:eastAsia="zh-CN"/>
              </w:rPr>
              <w:t xml:space="preserve">UEs supporting 5GS NR SA FR1 and </w:t>
            </w:r>
            <w:r w:rsidRPr="00614B7A">
              <w:t xml:space="preserve">inter-frequency </w:t>
            </w:r>
            <w:r w:rsidRPr="00614B7A">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33B4B9E"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D0A964" w14:textId="77777777" w:rsidR="00A85D8A" w:rsidRPr="00614B7A" w:rsidRDefault="00A85D8A" w:rsidP="00BE3F9E">
            <w:pPr>
              <w:pStyle w:val="TAL"/>
              <w:rPr>
                <w:lang w:eastAsia="zh-CN"/>
              </w:rPr>
            </w:pPr>
            <w:r w:rsidRPr="00614B7A">
              <w:rPr>
                <w:lang w:eastAsia="zh-CN"/>
              </w:rPr>
              <w:t>2Rx</w:t>
            </w:r>
          </w:p>
          <w:p w14:paraId="43FF359F" w14:textId="77777777" w:rsidR="00A85D8A" w:rsidRPr="00614B7A" w:rsidRDefault="00A85D8A" w:rsidP="00BE3F9E">
            <w:pPr>
              <w:pStyle w:val="TAL"/>
              <w:rPr>
                <w:lang w:eastAsia="zh-CN"/>
              </w:rPr>
            </w:pPr>
            <w:r w:rsidRPr="00614B7A">
              <w:rPr>
                <w:lang w:eastAsia="zh-CN"/>
              </w:rPr>
              <w:t>4Rx</w:t>
            </w:r>
          </w:p>
        </w:tc>
      </w:tr>
      <w:tr w:rsidR="00A85D8A" w:rsidRPr="00614B7A" w14:paraId="127EB5F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3A324BA" w14:textId="77777777" w:rsidR="00A85D8A" w:rsidRPr="00614B7A" w:rsidRDefault="00A85D8A" w:rsidP="00BE3F9E">
            <w:pPr>
              <w:pStyle w:val="TAL"/>
              <w:rPr>
                <w:lang w:eastAsia="zh-CN"/>
              </w:rPr>
            </w:pPr>
            <w:r w:rsidRPr="00614B7A">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64C4CC6F" w14:textId="77777777" w:rsidR="00A85D8A" w:rsidRPr="00614B7A" w:rsidRDefault="00A85D8A" w:rsidP="00BE3F9E">
            <w:pPr>
              <w:pStyle w:val="TAL"/>
              <w:rPr>
                <w:lang w:eastAsia="zh-CN"/>
              </w:rPr>
            </w:pPr>
            <w:r w:rsidRPr="00614B7A">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CE3A87F" w14:textId="77777777" w:rsidR="00A85D8A" w:rsidRPr="00614B7A" w:rsidRDefault="00A85D8A" w:rsidP="00BE3F9E">
            <w:pPr>
              <w:pStyle w:val="TAC"/>
              <w:rPr>
                <w:lang w:eastAsia="zh-CN"/>
              </w:rPr>
            </w:pPr>
            <w:r w:rsidRPr="00614B7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4C3F8BC" w14:textId="77777777" w:rsidR="00A85D8A" w:rsidRPr="00614B7A" w:rsidRDefault="00A85D8A" w:rsidP="00BE3F9E">
            <w:pPr>
              <w:pStyle w:val="TAL"/>
              <w:rPr>
                <w:lang w:eastAsia="zh-CN"/>
              </w:rPr>
            </w:pPr>
            <w:r w:rsidRPr="00614B7A">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1D2A3404" w14:textId="77777777" w:rsidR="00A85D8A" w:rsidRPr="00614B7A" w:rsidRDefault="00A85D8A" w:rsidP="00BE3F9E">
            <w:pPr>
              <w:pStyle w:val="TAL"/>
              <w:rPr>
                <w:lang w:eastAsia="zh-CN"/>
              </w:rPr>
            </w:pPr>
            <w:r w:rsidRPr="00614B7A">
              <w:rPr>
                <w:lang w:eastAsia="zh-CN"/>
              </w:rPr>
              <w:t xml:space="preserve">UEs supporting 5GS NR SA FR1 and </w:t>
            </w:r>
            <w:r w:rsidRPr="00614B7A">
              <w:t xml:space="preserve">inter-frequency async </w:t>
            </w:r>
            <w:r w:rsidRPr="00614B7A">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71A50B2"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796B54C" w14:textId="77777777" w:rsidR="00A85D8A" w:rsidRPr="00614B7A" w:rsidRDefault="00A85D8A" w:rsidP="00BE3F9E">
            <w:pPr>
              <w:pStyle w:val="TAL"/>
              <w:rPr>
                <w:lang w:eastAsia="zh-CN"/>
              </w:rPr>
            </w:pPr>
            <w:r w:rsidRPr="00614B7A">
              <w:rPr>
                <w:lang w:eastAsia="zh-CN"/>
              </w:rPr>
              <w:t>2Rx</w:t>
            </w:r>
          </w:p>
          <w:p w14:paraId="7BB60F87" w14:textId="77777777" w:rsidR="00A85D8A" w:rsidRPr="00614B7A" w:rsidRDefault="00A85D8A" w:rsidP="00BE3F9E">
            <w:pPr>
              <w:pStyle w:val="TAL"/>
              <w:rPr>
                <w:lang w:eastAsia="zh-CN"/>
              </w:rPr>
            </w:pPr>
            <w:r w:rsidRPr="00614B7A">
              <w:rPr>
                <w:lang w:eastAsia="zh-CN"/>
              </w:rPr>
              <w:t>4Rx</w:t>
            </w:r>
          </w:p>
        </w:tc>
      </w:tr>
      <w:tr w:rsidR="00A85D8A" w:rsidRPr="00614B7A" w14:paraId="0D93FC48" w14:textId="77777777" w:rsidTr="00BE3F9E">
        <w:trPr>
          <w:jc w:val="center"/>
        </w:trPr>
        <w:tc>
          <w:tcPr>
            <w:tcW w:w="1171" w:type="dxa"/>
            <w:tcBorders>
              <w:top w:val="single" w:sz="4" w:space="0" w:color="auto"/>
              <w:left w:val="single" w:sz="4" w:space="0" w:color="auto"/>
              <w:bottom w:val="nil"/>
              <w:right w:val="single" w:sz="4" w:space="0" w:color="auto"/>
            </w:tcBorders>
            <w:vAlign w:val="center"/>
          </w:tcPr>
          <w:p w14:paraId="22178B64" w14:textId="77777777" w:rsidR="00A85D8A" w:rsidRPr="00614B7A" w:rsidRDefault="00A85D8A" w:rsidP="00BE3F9E">
            <w:pPr>
              <w:pStyle w:val="TAL"/>
              <w:rPr>
                <w:lang w:eastAsia="zh-CN"/>
              </w:rPr>
            </w:pPr>
            <w:r w:rsidRPr="00614B7A">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7C4B39D1" w14:textId="77777777" w:rsidR="00A85D8A" w:rsidRPr="00614B7A" w:rsidRDefault="00A85D8A" w:rsidP="00BE3F9E">
            <w:pPr>
              <w:pStyle w:val="TAL"/>
              <w:rPr>
                <w:lang w:eastAsia="zh-CN"/>
              </w:rPr>
            </w:pPr>
            <w:r w:rsidRPr="00614B7A">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6CF5F37F" w14:textId="77777777" w:rsidR="00A85D8A" w:rsidRPr="00614B7A" w:rsidRDefault="00A85D8A" w:rsidP="00BE3F9E">
            <w:pPr>
              <w:pStyle w:val="TAC"/>
              <w:rPr>
                <w:lang w:eastAsia="zh-CN"/>
              </w:rPr>
            </w:pPr>
            <w:r w:rsidRPr="00614B7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28B309F" w14:textId="77777777" w:rsidR="00A85D8A" w:rsidRPr="00614B7A" w:rsidRDefault="00A85D8A" w:rsidP="00BE3F9E">
            <w:pPr>
              <w:pStyle w:val="TAL"/>
              <w:rPr>
                <w:lang w:eastAsia="zh-CN"/>
              </w:rPr>
            </w:pPr>
            <w:r w:rsidRPr="00614B7A">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0D50361" w14:textId="77777777" w:rsidR="00A85D8A" w:rsidRPr="00614B7A" w:rsidRDefault="00A85D8A" w:rsidP="00BE3F9E">
            <w:pPr>
              <w:pStyle w:val="TAL"/>
              <w:rPr>
                <w:lang w:eastAsia="zh-CN"/>
              </w:rPr>
            </w:pPr>
            <w:r w:rsidRPr="00614B7A">
              <w:rPr>
                <w:lang w:eastAsia="zh-CN"/>
              </w:rPr>
              <w:t xml:space="preserve">UEs supporting 5GS NR SA FR1 and </w:t>
            </w:r>
            <w:r w:rsidRPr="00614B7A">
              <w:t xml:space="preserve">inter-frequency </w:t>
            </w:r>
            <w:r w:rsidRPr="00614B7A">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6EF5BE2" w14:textId="77777777" w:rsidR="00A85D8A" w:rsidRPr="00614B7A" w:rsidRDefault="00A85D8A" w:rsidP="00BE3F9E">
            <w:pPr>
              <w:pStyle w:val="TAL"/>
              <w:rPr>
                <w:lang w:eastAsia="zh-CN"/>
              </w:rPr>
            </w:pPr>
            <w:r w:rsidRPr="00614B7A">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7A4B70E" w14:textId="77777777" w:rsidR="00A85D8A" w:rsidRPr="00614B7A" w:rsidRDefault="00A85D8A" w:rsidP="00BE3F9E">
            <w:pPr>
              <w:pStyle w:val="TAL"/>
              <w:rPr>
                <w:lang w:eastAsia="zh-CN"/>
              </w:rPr>
            </w:pPr>
            <w:r w:rsidRPr="00614B7A">
              <w:rPr>
                <w:lang w:eastAsia="zh-CN"/>
              </w:rPr>
              <w:t>2Rx</w:t>
            </w:r>
          </w:p>
          <w:p w14:paraId="150F78A5" w14:textId="77777777" w:rsidR="00A85D8A" w:rsidRPr="00614B7A" w:rsidRDefault="00A85D8A" w:rsidP="00BE3F9E">
            <w:pPr>
              <w:pStyle w:val="TAL"/>
              <w:rPr>
                <w:lang w:eastAsia="zh-CN"/>
              </w:rPr>
            </w:pPr>
            <w:r w:rsidRPr="00614B7A">
              <w:rPr>
                <w:lang w:eastAsia="zh-CN"/>
              </w:rPr>
              <w:t>4Rx</w:t>
            </w:r>
          </w:p>
        </w:tc>
      </w:tr>
      <w:tr w:rsidR="00A85D8A" w:rsidRPr="00614B7A" w14:paraId="7FD40C9B" w14:textId="77777777" w:rsidTr="00BE3F9E">
        <w:trPr>
          <w:jc w:val="center"/>
        </w:trPr>
        <w:tc>
          <w:tcPr>
            <w:tcW w:w="1171" w:type="dxa"/>
            <w:tcBorders>
              <w:top w:val="nil"/>
              <w:left w:val="single" w:sz="4" w:space="0" w:color="auto"/>
              <w:bottom w:val="single" w:sz="4" w:space="0" w:color="auto"/>
              <w:right w:val="single" w:sz="4" w:space="0" w:color="auto"/>
            </w:tcBorders>
            <w:vAlign w:val="center"/>
          </w:tcPr>
          <w:p w14:paraId="0141FB53" w14:textId="77777777" w:rsidR="00A85D8A" w:rsidRPr="00614B7A" w:rsidRDefault="00A85D8A" w:rsidP="00BE3F9E">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B535639" w14:textId="77777777" w:rsidR="00A85D8A" w:rsidRPr="00614B7A" w:rsidRDefault="00A85D8A" w:rsidP="00BE3F9E">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271FB5F5" w14:textId="77777777" w:rsidR="00A85D8A" w:rsidRPr="00614B7A" w:rsidRDefault="00A85D8A" w:rsidP="00BE3F9E">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6943081" w14:textId="77777777" w:rsidR="00A85D8A" w:rsidRPr="00614B7A" w:rsidRDefault="00A85D8A" w:rsidP="00BE3F9E">
            <w:pPr>
              <w:pStyle w:val="TAL"/>
              <w:rPr>
                <w:lang w:eastAsia="zh-CN"/>
              </w:rPr>
            </w:pPr>
            <w:r w:rsidRPr="00614B7A">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7E1576B0" w14:textId="77777777" w:rsidR="00A85D8A" w:rsidRPr="00614B7A" w:rsidRDefault="00A85D8A" w:rsidP="00BE3F9E">
            <w:pPr>
              <w:pStyle w:val="TAL"/>
              <w:rPr>
                <w:lang w:eastAsia="zh-CN"/>
              </w:rPr>
            </w:pPr>
            <w:r w:rsidRPr="00614B7A">
              <w:rPr>
                <w:lang w:eastAsia="zh-CN"/>
              </w:rPr>
              <w:t xml:space="preserve">UEs supporting 5GS NR SA FR1 and </w:t>
            </w:r>
            <w:r w:rsidRPr="00614B7A">
              <w:t xml:space="preserve">inter-frequency </w:t>
            </w:r>
            <w:r w:rsidRPr="00614B7A">
              <w:rPr>
                <w:lang w:eastAsia="zh-CN"/>
              </w:rPr>
              <w:t xml:space="preserve">DAPS handover and </w:t>
            </w:r>
            <w:r w:rsidRPr="00614B7A">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18773620" w14:textId="77777777" w:rsidR="00A85D8A" w:rsidRPr="00614B7A" w:rsidRDefault="00A85D8A" w:rsidP="00BE3F9E">
            <w:pPr>
              <w:pStyle w:val="TAL"/>
              <w:rPr>
                <w:lang w:eastAsia="zh-CN"/>
              </w:rPr>
            </w:pPr>
            <w:r w:rsidRPr="00614B7A">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30642A97" w14:textId="77777777" w:rsidR="00A85D8A" w:rsidRPr="00614B7A" w:rsidRDefault="00A85D8A" w:rsidP="00BE3F9E">
            <w:pPr>
              <w:pStyle w:val="TAL"/>
              <w:rPr>
                <w:lang w:eastAsia="zh-CN"/>
              </w:rPr>
            </w:pPr>
            <w:r w:rsidRPr="00614B7A">
              <w:rPr>
                <w:lang w:eastAsia="zh-CN"/>
              </w:rPr>
              <w:t>2Rx</w:t>
            </w:r>
          </w:p>
          <w:p w14:paraId="0DC2A8D8" w14:textId="77777777" w:rsidR="00A85D8A" w:rsidRPr="00614B7A" w:rsidRDefault="00A85D8A" w:rsidP="00BE3F9E">
            <w:pPr>
              <w:pStyle w:val="TAL"/>
              <w:rPr>
                <w:lang w:eastAsia="zh-CN"/>
              </w:rPr>
            </w:pPr>
            <w:r w:rsidRPr="00614B7A">
              <w:rPr>
                <w:lang w:eastAsia="zh-CN"/>
              </w:rPr>
              <w:t>4Rx</w:t>
            </w:r>
          </w:p>
        </w:tc>
      </w:tr>
      <w:tr w:rsidR="00A85D8A" w:rsidRPr="00614B7A" w14:paraId="14C95A97" w14:textId="77777777" w:rsidTr="00BE3F9E">
        <w:trPr>
          <w:jc w:val="center"/>
        </w:trPr>
        <w:tc>
          <w:tcPr>
            <w:tcW w:w="1171" w:type="dxa"/>
            <w:tcBorders>
              <w:top w:val="single" w:sz="4" w:space="0" w:color="auto"/>
              <w:left w:val="single" w:sz="4" w:space="0" w:color="auto"/>
              <w:bottom w:val="nil"/>
              <w:right w:val="single" w:sz="4" w:space="0" w:color="auto"/>
            </w:tcBorders>
            <w:vAlign w:val="center"/>
          </w:tcPr>
          <w:p w14:paraId="04F4819C" w14:textId="77777777" w:rsidR="00A85D8A" w:rsidRPr="00614B7A" w:rsidRDefault="00A85D8A" w:rsidP="00BE3F9E">
            <w:pPr>
              <w:pStyle w:val="TAL"/>
              <w:rPr>
                <w:lang w:eastAsia="zh-CN"/>
              </w:rPr>
            </w:pPr>
            <w:r w:rsidRPr="00614B7A">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331CF558" w14:textId="77777777" w:rsidR="00A85D8A" w:rsidRPr="00614B7A" w:rsidRDefault="00A85D8A" w:rsidP="00BE3F9E">
            <w:pPr>
              <w:pStyle w:val="TAL"/>
              <w:rPr>
                <w:lang w:eastAsia="zh-CN"/>
              </w:rPr>
            </w:pPr>
            <w:r w:rsidRPr="00614B7A">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8FD093B" w14:textId="77777777" w:rsidR="00A85D8A" w:rsidRPr="00614B7A" w:rsidRDefault="00A85D8A" w:rsidP="00BE3F9E">
            <w:pPr>
              <w:pStyle w:val="TAC"/>
              <w:rPr>
                <w:lang w:eastAsia="zh-CN"/>
              </w:rPr>
            </w:pPr>
            <w:r w:rsidRPr="00614B7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E581B97" w14:textId="77777777" w:rsidR="00A85D8A" w:rsidRPr="00614B7A" w:rsidRDefault="00A85D8A" w:rsidP="00BE3F9E">
            <w:pPr>
              <w:pStyle w:val="TAL"/>
              <w:rPr>
                <w:lang w:eastAsia="zh-CN"/>
              </w:rPr>
            </w:pPr>
            <w:r w:rsidRPr="00614B7A">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5272CC6" w14:textId="77777777" w:rsidR="00A85D8A" w:rsidRPr="00614B7A" w:rsidRDefault="00A85D8A" w:rsidP="00BE3F9E">
            <w:pPr>
              <w:pStyle w:val="TAL"/>
              <w:rPr>
                <w:lang w:eastAsia="zh-CN"/>
              </w:rPr>
            </w:pPr>
            <w:r w:rsidRPr="00614B7A">
              <w:rPr>
                <w:lang w:eastAsia="zh-CN"/>
              </w:rPr>
              <w:t xml:space="preserve">UEs supporting 5GS NR SA FR1 and </w:t>
            </w:r>
            <w:r w:rsidRPr="00614B7A">
              <w:t xml:space="preserve">inter-frequency async </w:t>
            </w:r>
            <w:r w:rsidRPr="00614B7A">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AED7542" w14:textId="77777777" w:rsidR="00A85D8A" w:rsidRPr="00614B7A" w:rsidRDefault="00A85D8A" w:rsidP="00BE3F9E">
            <w:pPr>
              <w:pStyle w:val="TAL"/>
              <w:rPr>
                <w:lang w:eastAsia="zh-CN"/>
              </w:rPr>
            </w:pPr>
            <w:r w:rsidRPr="00614B7A">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2B829D6" w14:textId="77777777" w:rsidR="00A85D8A" w:rsidRPr="00614B7A" w:rsidRDefault="00A85D8A" w:rsidP="00BE3F9E">
            <w:pPr>
              <w:pStyle w:val="TAL"/>
              <w:rPr>
                <w:lang w:eastAsia="zh-CN"/>
              </w:rPr>
            </w:pPr>
            <w:r w:rsidRPr="00614B7A">
              <w:rPr>
                <w:lang w:eastAsia="zh-CN"/>
              </w:rPr>
              <w:t>2Rx</w:t>
            </w:r>
          </w:p>
          <w:p w14:paraId="2E29CDCF" w14:textId="77777777" w:rsidR="00A85D8A" w:rsidRPr="00614B7A" w:rsidRDefault="00A85D8A" w:rsidP="00BE3F9E">
            <w:pPr>
              <w:pStyle w:val="TAL"/>
              <w:rPr>
                <w:lang w:eastAsia="zh-CN"/>
              </w:rPr>
            </w:pPr>
            <w:r w:rsidRPr="00614B7A">
              <w:rPr>
                <w:lang w:eastAsia="zh-CN"/>
              </w:rPr>
              <w:t>4Rx</w:t>
            </w:r>
          </w:p>
        </w:tc>
      </w:tr>
      <w:tr w:rsidR="00A85D8A" w:rsidRPr="00614B7A" w14:paraId="13EA5211" w14:textId="77777777" w:rsidTr="00BE3F9E">
        <w:trPr>
          <w:jc w:val="center"/>
        </w:trPr>
        <w:tc>
          <w:tcPr>
            <w:tcW w:w="1171" w:type="dxa"/>
            <w:tcBorders>
              <w:top w:val="nil"/>
              <w:left w:val="single" w:sz="4" w:space="0" w:color="auto"/>
              <w:bottom w:val="single" w:sz="4" w:space="0" w:color="auto"/>
              <w:right w:val="single" w:sz="4" w:space="0" w:color="auto"/>
            </w:tcBorders>
            <w:vAlign w:val="center"/>
          </w:tcPr>
          <w:p w14:paraId="0BA504E9" w14:textId="77777777" w:rsidR="00A85D8A" w:rsidRPr="00614B7A" w:rsidRDefault="00A85D8A" w:rsidP="00BE3F9E">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4BA1F02" w14:textId="77777777" w:rsidR="00A85D8A" w:rsidRPr="00614B7A" w:rsidRDefault="00A85D8A" w:rsidP="00BE3F9E">
            <w:pPr>
              <w:pStyle w:val="TAL"/>
            </w:pPr>
          </w:p>
        </w:tc>
        <w:tc>
          <w:tcPr>
            <w:tcW w:w="827" w:type="dxa"/>
            <w:tcBorders>
              <w:top w:val="single" w:sz="4" w:space="0" w:color="auto"/>
              <w:left w:val="single" w:sz="4" w:space="0" w:color="auto"/>
              <w:bottom w:val="single" w:sz="4" w:space="0" w:color="auto"/>
              <w:right w:val="single" w:sz="4" w:space="0" w:color="auto"/>
            </w:tcBorders>
          </w:tcPr>
          <w:p w14:paraId="03446AB2" w14:textId="77777777" w:rsidR="00A85D8A" w:rsidRPr="00614B7A" w:rsidRDefault="00A85D8A" w:rsidP="00BE3F9E">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2BDCF68" w14:textId="77777777" w:rsidR="00A85D8A" w:rsidRPr="00614B7A" w:rsidRDefault="00A85D8A" w:rsidP="00BE3F9E">
            <w:pPr>
              <w:pStyle w:val="TAL"/>
              <w:rPr>
                <w:lang w:eastAsia="zh-CN"/>
              </w:rPr>
            </w:pPr>
            <w:r w:rsidRPr="00614B7A">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76CAB115" w14:textId="77777777" w:rsidR="00A85D8A" w:rsidRPr="00614B7A" w:rsidRDefault="00A85D8A" w:rsidP="00BE3F9E">
            <w:pPr>
              <w:pStyle w:val="TAL"/>
              <w:rPr>
                <w:lang w:eastAsia="zh-CN"/>
              </w:rPr>
            </w:pPr>
            <w:r w:rsidRPr="00614B7A">
              <w:rPr>
                <w:lang w:eastAsia="zh-CN"/>
              </w:rPr>
              <w:t xml:space="preserve">UEs supporting 5GS NR SA FR1 and </w:t>
            </w:r>
            <w:r w:rsidRPr="00614B7A">
              <w:t xml:space="preserve">inter-frequency async </w:t>
            </w:r>
            <w:r w:rsidRPr="00614B7A">
              <w:rPr>
                <w:lang w:eastAsia="zh-CN"/>
              </w:rPr>
              <w:t xml:space="preserve">DAPS handover and </w:t>
            </w:r>
            <w:r w:rsidRPr="00614B7A">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58F85D8D" w14:textId="77777777" w:rsidR="00A85D8A" w:rsidRPr="00614B7A" w:rsidRDefault="00A85D8A" w:rsidP="00BE3F9E">
            <w:pPr>
              <w:pStyle w:val="TAL"/>
              <w:rPr>
                <w:lang w:eastAsia="zh-CN"/>
              </w:rPr>
            </w:pPr>
            <w:r w:rsidRPr="00614B7A">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4B29CBDB" w14:textId="77777777" w:rsidR="00A85D8A" w:rsidRPr="00614B7A" w:rsidRDefault="00A85D8A" w:rsidP="00BE3F9E">
            <w:pPr>
              <w:pStyle w:val="TAL"/>
              <w:rPr>
                <w:lang w:eastAsia="zh-CN"/>
              </w:rPr>
            </w:pPr>
            <w:r w:rsidRPr="00614B7A">
              <w:rPr>
                <w:lang w:eastAsia="zh-CN"/>
              </w:rPr>
              <w:t>2Rx</w:t>
            </w:r>
          </w:p>
          <w:p w14:paraId="1D7E5E09" w14:textId="77777777" w:rsidR="00A85D8A" w:rsidRPr="00614B7A" w:rsidRDefault="00A85D8A" w:rsidP="00BE3F9E">
            <w:pPr>
              <w:pStyle w:val="TAL"/>
              <w:rPr>
                <w:lang w:eastAsia="zh-CN"/>
              </w:rPr>
            </w:pPr>
            <w:r w:rsidRPr="00614B7A">
              <w:rPr>
                <w:lang w:eastAsia="zh-CN"/>
              </w:rPr>
              <w:t>4Rx</w:t>
            </w:r>
          </w:p>
        </w:tc>
      </w:tr>
      <w:tr w:rsidR="00A85D8A" w:rsidRPr="00614B7A" w14:paraId="1C3EEDF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5B2501" w14:textId="77777777" w:rsidR="00A85D8A" w:rsidRPr="00614B7A" w:rsidRDefault="00A85D8A" w:rsidP="00BE3F9E">
            <w:pPr>
              <w:pStyle w:val="TAL"/>
              <w:rPr>
                <w:b/>
              </w:rPr>
            </w:pPr>
            <w:r w:rsidRPr="00614B7A">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A74E24" w14:textId="77777777" w:rsidR="00A85D8A" w:rsidRPr="00614B7A" w:rsidRDefault="00A85D8A" w:rsidP="00BE3F9E">
            <w:pPr>
              <w:pStyle w:val="TAL"/>
              <w:rPr>
                <w:b/>
              </w:rPr>
            </w:pPr>
            <w:r w:rsidRPr="00614B7A">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B6D6616"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F23DE0"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E3C72B8"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09ED75"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E7A201" w14:textId="77777777" w:rsidR="00A85D8A" w:rsidRPr="00614B7A" w:rsidRDefault="00A85D8A" w:rsidP="00BE3F9E">
            <w:pPr>
              <w:pStyle w:val="TAL"/>
              <w:rPr>
                <w:b/>
                <w:lang w:eastAsia="zh-CN"/>
              </w:rPr>
            </w:pPr>
          </w:p>
        </w:tc>
      </w:tr>
      <w:tr w:rsidR="00A85D8A" w:rsidRPr="00614B7A" w14:paraId="018ED9C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3CAC6C" w14:textId="77777777" w:rsidR="00A85D8A" w:rsidRPr="00614B7A" w:rsidRDefault="00A85D8A" w:rsidP="00BE3F9E">
            <w:pPr>
              <w:pStyle w:val="TAL"/>
              <w:rPr>
                <w:b/>
              </w:rPr>
            </w:pPr>
            <w:r w:rsidRPr="00614B7A">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AF76D6" w14:textId="77777777" w:rsidR="00A85D8A" w:rsidRPr="00614B7A" w:rsidRDefault="00A85D8A" w:rsidP="00BE3F9E">
            <w:pPr>
              <w:pStyle w:val="TAL"/>
              <w:rPr>
                <w:b/>
              </w:rPr>
            </w:pPr>
            <w:r w:rsidRPr="00614B7A">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6ED426"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CD7892"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972672"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AAC01A"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98735E" w14:textId="77777777" w:rsidR="00A85D8A" w:rsidRPr="00614B7A" w:rsidRDefault="00A85D8A" w:rsidP="00BE3F9E">
            <w:pPr>
              <w:pStyle w:val="TAL"/>
              <w:rPr>
                <w:b/>
                <w:lang w:eastAsia="zh-CN"/>
              </w:rPr>
            </w:pPr>
          </w:p>
        </w:tc>
      </w:tr>
      <w:tr w:rsidR="00A85D8A" w:rsidRPr="00614B7A" w14:paraId="2E28C1A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0449D93" w14:textId="77777777" w:rsidR="00A85D8A" w:rsidRPr="00614B7A" w:rsidRDefault="00A85D8A" w:rsidP="00BE3F9E">
            <w:pPr>
              <w:pStyle w:val="TAL"/>
            </w:pPr>
            <w:r w:rsidRPr="00614B7A">
              <w:t>6.3.2.1.1</w:t>
            </w:r>
          </w:p>
        </w:tc>
        <w:tc>
          <w:tcPr>
            <w:tcW w:w="4521" w:type="dxa"/>
            <w:tcBorders>
              <w:top w:val="single" w:sz="4" w:space="0" w:color="auto"/>
              <w:left w:val="single" w:sz="4" w:space="0" w:color="auto"/>
              <w:bottom w:val="single" w:sz="4" w:space="0" w:color="auto"/>
              <w:right w:val="single" w:sz="4" w:space="0" w:color="auto"/>
            </w:tcBorders>
            <w:hideMark/>
          </w:tcPr>
          <w:p w14:paraId="435DEFCA" w14:textId="77777777" w:rsidR="00A85D8A" w:rsidRPr="00614B7A" w:rsidRDefault="00A85D8A" w:rsidP="00BE3F9E">
            <w:pPr>
              <w:pStyle w:val="TAL"/>
              <w:rPr>
                <w:szCs w:val="18"/>
              </w:rPr>
            </w:pPr>
            <w:r w:rsidRPr="00614B7A">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05C4E018"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D5A5AC" w14:textId="77777777" w:rsidR="00A85D8A" w:rsidRPr="00614B7A" w:rsidRDefault="00A85D8A" w:rsidP="00BE3F9E">
            <w:pPr>
              <w:pStyle w:val="TAL"/>
              <w:rPr>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41B716" w14:textId="77777777" w:rsidR="00A85D8A" w:rsidRPr="00614B7A" w:rsidRDefault="00A85D8A" w:rsidP="00BE3F9E">
            <w:pPr>
              <w:pStyle w:val="TAL"/>
              <w:rPr>
                <w:lang w:eastAsia="zh-CN"/>
              </w:rPr>
            </w:pPr>
            <w:r w:rsidRPr="00614B7A">
              <w:rPr>
                <w:lang w:eastAsia="zh-CN"/>
              </w:rPr>
              <w:t>UE</w:t>
            </w:r>
            <w:r w:rsidRPr="00614B7A">
              <w:rPr>
                <w:rFonts w:eastAsia="SimSun"/>
                <w:lang w:eastAsia="zh-CN"/>
              </w:rPr>
              <w:t>s</w:t>
            </w:r>
            <w:r w:rsidRPr="00614B7A">
              <w:rPr>
                <w:lang w:eastAsia="zh-CN"/>
              </w:rPr>
              <w:t xml:space="preserve"> supporting 5GS</w:t>
            </w:r>
            <w:r w:rsidRPr="00614B7A">
              <w:rPr>
                <w:rFonts w:eastAsia="SimSun"/>
                <w:lang w:eastAsia="zh-CN"/>
              </w:rPr>
              <w:t xml:space="preserve"> NR</w:t>
            </w:r>
            <w:r w:rsidRPr="00614B7A">
              <w:rPr>
                <w:lang w:eastAsia="zh-CN"/>
              </w:rPr>
              <w:t xml:space="preserve"> </w:t>
            </w:r>
            <w:r w:rsidRPr="00614B7A">
              <w:rPr>
                <w:rFonts w:eastAsia="SimSun"/>
                <w:lang w:eastAsia="zh-CN"/>
              </w:rPr>
              <w:t xml:space="preserve">SA </w:t>
            </w:r>
            <w:r w:rsidRPr="00614B7A">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319ADB9"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2A46CF" w14:textId="77777777" w:rsidR="00A85D8A" w:rsidRPr="00614B7A" w:rsidRDefault="00A85D8A" w:rsidP="00BE3F9E">
            <w:pPr>
              <w:pStyle w:val="TAL"/>
              <w:rPr>
                <w:lang w:eastAsia="zh-CN"/>
              </w:rPr>
            </w:pPr>
            <w:r w:rsidRPr="00614B7A">
              <w:rPr>
                <w:lang w:eastAsia="zh-CN"/>
              </w:rPr>
              <w:t>2Rx</w:t>
            </w:r>
          </w:p>
          <w:p w14:paraId="6FEB3A4E" w14:textId="77777777" w:rsidR="00A85D8A" w:rsidRPr="00614B7A" w:rsidRDefault="00A85D8A" w:rsidP="00BE3F9E">
            <w:pPr>
              <w:pStyle w:val="TAL"/>
              <w:rPr>
                <w:lang w:eastAsia="zh-CN"/>
              </w:rPr>
            </w:pPr>
            <w:r w:rsidRPr="00614B7A">
              <w:rPr>
                <w:lang w:eastAsia="zh-CN"/>
              </w:rPr>
              <w:t>4Rx</w:t>
            </w:r>
          </w:p>
        </w:tc>
      </w:tr>
      <w:tr w:rsidR="00A85D8A" w:rsidRPr="00614B7A" w14:paraId="6B8FC2B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C991F6B" w14:textId="77777777" w:rsidR="00A85D8A" w:rsidRPr="00614B7A" w:rsidRDefault="00A85D8A" w:rsidP="00BE3F9E">
            <w:pPr>
              <w:pStyle w:val="TAL"/>
            </w:pPr>
            <w:r w:rsidRPr="00614B7A">
              <w:t>6.3.2.1.2</w:t>
            </w:r>
          </w:p>
        </w:tc>
        <w:tc>
          <w:tcPr>
            <w:tcW w:w="4521" w:type="dxa"/>
            <w:tcBorders>
              <w:top w:val="single" w:sz="4" w:space="0" w:color="auto"/>
              <w:left w:val="single" w:sz="4" w:space="0" w:color="auto"/>
              <w:bottom w:val="single" w:sz="4" w:space="0" w:color="auto"/>
              <w:right w:val="single" w:sz="4" w:space="0" w:color="auto"/>
            </w:tcBorders>
            <w:hideMark/>
          </w:tcPr>
          <w:p w14:paraId="49573538" w14:textId="26ABBF58" w:rsidR="00A85D8A" w:rsidRPr="00614B7A" w:rsidRDefault="00A85D8A" w:rsidP="00326FBD">
            <w:pPr>
              <w:pStyle w:val="TAL"/>
              <w:rPr>
                <w:szCs w:val="18"/>
              </w:rPr>
            </w:pPr>
            <w:r w:rsidRPr="00614B7A">
              <w:t xml:space="preserve">NR SA FR1 </w:t>
            </w:r>
            <w:del w:id="440" w:author="Amy TAO" w:date="2022-04-25T21:53:00Z">
              <w:r w:rsidRPr="00614B7A" w:rsidDel="00326FBD">
                <w:delText>–</w:delText>
              </w:r>
            </w:del>
            <w:ins w:id="441" w:author="Amy TAO" w:date="2022-04-25T21:53:00Z">
              <w:r w:rsidR="00326FBD" w:rsidRPr="00614B7A">
                <w:t>-</w:t>
              </w:r>
            </w:ins>
            <w:r w:rsidRPr="00614B7A">
              <w:t xml:space="preserve">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31A18E2B"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D7E5E2" w14:textId="77777777" w:rsidR="00A85D8A" w:rsidRPr="00614B7A" w:rsidRDefault="00A85D8A" w:rsidP="00BE3F9E">
            <w:pPr>
              <w:pStyle w:val="TAL"/>
              <w:rPr>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9AD5E8" w14:textId="77777777" w:rsidR="00A85D8A" w:rsidRPr="00614B7A" w:rsidRDefault="00A85D8A" w:rsidP="00BE3F9E">
            <w:pPr>
              <w:pStyle w:val="TAL"/>
              <w:rPr>
                <w:lang w:eastAsia="zh-CN"/>
              </w:rPr>
            </w:pPr>
            <w:r w:rsidRPr="00614B7A">
              <w:rPr>
                <w:lang w:eastAsia="zh-CN"/>
              </w:rPr>
              <w:t>UE</w:t>
            </w:r>
            <w:r w:rsidRPr="00614B7A">
              <w:rPr>
                <w:rFonts w:eastAsia="SimSun"/>
                <w:lang w:eastAsia="zh-CN"/>
              </w:rPr>
              <w:t>s</w:t>
            </w:r>
            <w:r w:rsidRPr="00614B7A">
              <w:rPr>
                <w:lang w:eastAsia="zh-CN"/>
              </w:rPr>
              <w:t xml:space="preserve"> supporting 5GS</w:t>
            </w:r>
            <w:r w:rsidRPr="00614B7A">
              <w:rPr>
                <w:rFonts w:eastAsia="SimSun"/>
                <w:lang w:eastAsia="zh-CN"/>
              </w:rPr>
              <w:t xml:space="preserve"> NR</w:t>
            </w:r>
            <w:r w:rsidRPr="00614B7A">
              <w:rPr>
                <w:lang w:eastAsia="zh-CN"/>
              </w:rPr>
              <w:t xml:space="preserve"> </w:t>
            </w:r>
            <w:r w:rsidRPr="00614B7A">
              <w:rPr>
                <w:rFonts w:eastAsia="SimSun"/>
                <w:lang w:eastAsia="zh-CN"/>
              </w:rPr>
              <w:t xml:space="preserve">SA </w:t>
            </w:r>
            <w:r w:rsidRPr="00614B7A">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50D1813"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614EDF" w14:textId="77777777" w:rsidR="00A85D8A" w:rsidRPr="00614B7A" w:rsidRDefault="00A85D8A" w:rsidP="00BE3F9E">
            <w:pPr>
              <w:pStyle w:val="TAL"/>
              <w:rPr>
                <w:lang w:eastAsia="zh-CN"/>
              </w:rPr>
            </w:pPr>
            <w:r w:rsidRPr="00614B7A">
              <w:rPr>
                <w:lang w:eastAsia="zh-CN"/>
              </w:rPr>
              <w:t>2Rx</w:t>
            </w:r>
          </w:p>
          <w:p w14:paraId="5A1B7CCE" w14:textId="77777777" w:rsidR="00A85D8A" w:rsidRPr="00614B7A" w:rsidRDefault="00A85D8A" w:rsidP="00BE3F9E">
            <w:pPr>
              <w:pStyle w:val="TAL"/>
              <w:rPr>
                <w:lang w:eastAsia="zh-CN"/>
              </w:rPr>
            </w:pPr>
            <w:r w:rsidRPr="00614B7A">
              <w:rPr>
                <w:lang w:eastAsia="zh-CN"/>
              </w:rPr>
              <w:t>4Rx</w:t>
            </w:r>
          </w:p>
        </w:tc>
      </w:tr>
      <w:tr w:rsidR="00A85D8A" w:rsidRPr="00614B7A" w14:paraId="65F450D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52E35E3" w14:textId="77777777" w:rsidR="00A85D8A" w:rsidRPr="00614B7A" w:rsidRDefault="00A85D8A" w:rsidP="00BE3F9E">
            <w:pPr>
              <w:pStyle w:val="TAL"/>
            </w:pPr>
            <w:r w:rsidRPr="00614B7A">
              <w:t>6.3.2.1.3</w:t>
            </w:r>
          </w:p>
        </w:tc>
        <w:tc>
          <w:tcPr>
            <w:tcW w:w="4521" w:type="dxa"/>
            <w:tcBorders>
              <w:top w:val="single" w:sz="4" w:space="0" w:color="auto"/>
              <w:left w:val="single" w:sz="4" w:space="0" w:color="auto"/>
              <w:bottom w:val="single" w:sz="4" w:space="0" w:color="auto"/>
              <w:right w:val="single" w:sz="4" w:space="0" w:color="auto"/>
            </w:tcBorders>
            <w:hideMark/>
          </w:tcPr>
          <w:p w14:paraId="58D5F08C" w14:textId="77777777" w:rsidR="00A85D8A" w:rsidRPr="00614B7A" w:rsidRDefault="00A85D8A" w:rsidP="00BE3F9E">
            <w:pPr>
              <w:pStyle w:val="TAL"/>
            </w:pPr>
            <w:r w:rsidRPr="00614B7A">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227A15B6" w14:textId="77777777" w:rsidR="00A85D8A" w:rsidRPr="00614B7A" w:rsidRDefault="00A85D8A" w:rsidP="00BE3F9E">
            <w:pPr>
              <w:pStyle w:val="TAC"/>
              <w:rPr>
                <w:rFonts w:eastAsia="SimSun"/>
                <w:szCs w:val="18"/>
                <w:lang w:eastAsia="zh-CN"/>
              </w:rPr>
            </w:pPr>
            <w:r w:rsidRPr="00614B7A">
              <w:t>Rel-15</w:t>
            </w:r>
          </w:p>
        </w:tc>
        <w:tc>
          <w:tcPr>
            <w:tcW w:w="1157" w:type="dxa"/>
            <w:tcBorders>
              <w:top w:val="single" w:sz="4" w:space="0" w:color="auto"/>
              <w:left w:val="single" w:sz="4" w:space="0" w:color="auto"/>
              <w:bottom w:val="single" w:sz="4" w:space="0" w:color="auto"/>
              <w:right w:val="single" w:sz="4" w:space="0" w:color="auto"/>
            </w:tcBorders>
            <w:hideMark/>
          </w:tcPr>
          <w:p w14:paraId="409F9B58" w14:textId="77777777" w:rsidR="00A85D8A" w:rsidRPr="00614B7A" w:rsidRDefault="00A85D8A" w:rsidP="00BE3F9E">
            <w:pPr>
              <w:pStyle w:val="TAL"/>
              <w:rPr>
                <w:rFonts w:eastAsia="SimSun"/>
                <w:szCs w:val="18"/>
                <w:lang w:eastAsia="zh-CN"/>
              </w:rPr>
            </w:pPr>
            <w:r w:rsidRPr="00614B7A">
              <w:t>C001</w:t>
            </w:r>
          </w:p>
        </w:tc>
        <w:tc>
          <w:tcPr>
            <w:tcW w:w="3197" w:type="dxa"/>
            <w:tcBorders>
              <w:top w:val="single" w:sz="4" w:space="0" w:color="auto"/>
              <w:left w:val="single" w:sz="4" w:space="0" w:color="auto"/>
              <w:bottom w:val="single" w:sz="4" w:space="0" w:color="auto"/>
              <w:right w:val="single" w:sz="4" w:space="0" w:color="auto"/>
            </w:tcBorders>
            <w:hideMark/>
          </w:tcPr>
          <w:p w14:paraId="46174999" w14:textId="77777777" w:rsidR="00A85D8A" w:rsidRPr="00614B7A" w:rsidRDefault="00A85D8A" w:rsidP="00BE3F9E">
            <w:pPr>
              <w:pStyle w:val="TAL"/>
              <w:rPr>
                <w:rFonts w:eastAsia="SimSun"/>
                <w:szCs w:val="18"/>
                <w:lang w:eastAsia="zh-CN"/>
              </w:rPr>
            </w:pPr>
            <w:r w:rsidRPr="00614B7A">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66F4921" w14:textId="77777777" w:rsidR="00A85D8A" w:rsidRPr="00614B7A"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6552298" w14:textId="77777777" w:rsidR="00A85D8A" w:rsidRPr="00614B7A" w:rsidRDefault="00A85D8A" w:rsidP="00BE3F9E">
            <w:pPr>
              <w:pStyle w:val="TAL"/>
              <w:rPr>
                <w:lang w:eastAsia="zh-CN"/>
              </w:rPr>
            </w:pPr>
            <w:r w:rsidRPr="00614B7A">
              <w:rPr>
                <w:lang w:eastAsia="zh-CN"/>
              </w:rPr>
              <w:t>2Rx</w:t>
            </w:r>
          </w:p>
          <w:p w14:paraId="3B1D167B" w14:textId="77777777" w:rsidR="00A85D8A" w:rsidRPr="00614B7A" w:rsidRDefault="00A85D8A" w:rsidP="00BE3F9E">
            <w:pPr>
              <w:pStyle w:val="TAL"/>
              <w:rPr>
                <w:lang w:eastAsia="zh-CN"/>
              </w:rPr>
            </w:pPr>
            <w:r w:rsidRPr="00614B7A">
              <w:rPr>
                <w:lang w:eastAsia="zh-CN"/>
              </w:rPr>
              <w:t>4Rx</w:t>
            </w:r>
          </w:p>
        </w:tc>
      </w:tr>
      <w:tr w:rsidR="00A85D8A" w:rsidRPr="00614B7A" w14:paraId="08D60EC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CF0281" w14:textId="77777777" w:rsidR="00A85D8A" w:rsidRPr="00614B7A" w:rsidRDefault="00A85D8A" w:rsidP="00BE3F9E">
            <w:pPr>
              <w:pStyle w:val="TAL"/>
              <w:rPr>
                <w:b/>
              </w:rPr>
            </w:pPr>
            <w:r w:rsidRPr="00614B7A">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9FEEFE" w14:textId="77777777" w:rsidR="00A85D8A" w:rsidRPr="00614B7A" w:rsidRDefault="00A85D8A" w:rsidP="00BE3F9E">
            <w:pPr>
              <w:pStyle w:val="TAL"/>
              <w:rPr>
                <w:b/>
              </w:rPr>
            </w:pPr>
            <w:r w:rsidRPr="00614B7A">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A08833"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95E504"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7FB827"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C860A5"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3087C9" w14:textId="77777777" w:rsidR="00A85D8A" w:rsidRPr="00614B7A" w:rsidRDefault="00A85D8A" w:rsidP="00BE3F9E">
            <w:pPr>
              <w:pStyle w:val="TAL"/>
              <w:rPr>
                <w:b/>
                <w:lang w:eastAsia="zh-CN"/>
              </w:rPr>
            </w:pPr>
          </w:p>
        </w:tc>
      </w:tr>
      <w:tr w:rsidR="00A85D8A" w:rsidRPr="00614B7A" w14:paraId="7E00BE4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7028DB7" w14:textId="77777777" w:rsidR="00A85D8A" w:rsidRPr="00614B7A" w:rsidRDefault="00A85D8A" w:rsidP="00BE3F9E">
            <w:pPr>
              <w:pStyle w:val="TAL"/>
            </w:pPr>
            <w:r w:rsidRPr="00614B7A">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580364A5" w14:textId="77777777" w:rsidR="00A85D8A" w:rsidRPr="00614B7A" w:rsidRDefault="00A85D8A" w:rsidP="00BE3F9E">
            <w:pPr>
              <w:pStyle w:val="TAL"/>
            </w:pPr>
            <w:r w:rsidRPr="00614B7A">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538EC81"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D5CD2E" w14:textId="77777777" w:rsidR="00A85D8A" w:rsidRPr="00614B7A" w:rsidRDefault="00A85D8A" w:rsidP="00BE3F9E">
            <w:pPr>
              <w:pStyle w:val="TAL"/>
              <w:rPr>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2D4003" w14:textId="77777777" w:rsidR="00A85D8A" w:rsidRPr="00614B7A" w:rsidRDefault="00A85D8A" w:rsidP="00BE3F9E">
            <w:pPr>
              <w:pStyle w:val="TAL"/>
              <w:rPr>
                <w:lang w:eastAsia="zh-CN"/>
              </w:rPr>
            </w:pPr>
            <w:r w:rsidRPr="00614B7A">
              <w:rPr>
                <w:lang w:eastAsia="zh-CN"/>
              </w:rPr>
              <w:t>UEs supporting 5GS</w:t>
            </w:r>
            <w:r w:rsidRPr="00614B7A">
              <w:rPr>
                <w:rFonts w:eastAsia="SimSun"/>
                <w:lang w:eastAsia="zh-CN"/>
              </w:rPr>
              <w:t xml:space="preserve"> NR</w:t>
            </w:r>
            <w:r w:rsidRPr="00614B7A">
              <w:rPr>
                <w:lang w:eastAsia="zh-CN"/>
              </w:rPr>
              <w:t xml:space="preserve"> </w:t>
            </w:r>
            <w:r w:rsidRPr="00614B7A">
              <w:rPr>
                <w:rFonts w:eastAsia="SimSun"/>
                <w:lang w:eastAsia="zh-CN"/>
              </w:rPr>
              <w:t xml:space="preserve">SA </w:t>
            </w:r>
            <w:r w:rsidRPr="00614B7A">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EFDBF47"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A0014E" w14:textId="77777777" w:rsidR="00A85D8A" w:rsidRPr="00614B7A" w:rsidRDefault="00A85D8A" w:rsidP="00BE3F9E">
            <w:pPr>
              <w:pStyle w:val="TAL"/>
              <w:rPr>
                <w:lang w:eastAsia="zh-CN"/>
              </w:rPr>
            </w:pPr>
            <w:r w:rsidRPr="00614B7A">
              <w:rPr>
                <w:lang w:eastAsia="zh-CN"/>
              </w:rPr>
              <w:t>2Rx</w:t>
            </w:r>
          </w:p>
          <w:p w14:paraId="705EC036" w14:textId="77777777" w:rsidR="00A85D8A" w:rsidRPr="00614B7A" w:rsidRDefault="00A85D8A" w:rsidP="00BE3F9E">
            <w:pPr>
              <w:pStyle w:val="TAL"/>
              <w:rPr>
                <w:lang w:eastAsia="zh-CN"/>
              </w:rPr>
            </w:pPr>
            <w:r w:rsidRPr="00614B7A">
              <w:rPr>
                <w:lang w:eastAsia="zh-CN"/>
              </w:rPr>
              <w:t>4Rx</w:t>
            </w:r>
          </w:p>
        </w:tc>
      </w:tr>
      <w:tr w:rsidR="00A85D8A" w:rsidRPr="00614B7A" w14:paraId="4D4940C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D903135" w14:textId="77777777" w:rsidR="00A85D8A" w:rsidRPr="00614B7A" w:rsidRDefault="00A85D8A" w:rsidP="00BE3F9E">
            <w:pPr>
              <w:pStyle w:val="TAL"/>
            </w:pPr>
            <w:r w:rsidRPr="00614B7A">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1FBCBDDC" w14:textId="77777777" w:rsidR="00A85D8A" w:rsidRPr="00614B7A" w:rsidRDefault="00A85D8A" w:rsidP="00BE3F9E">
            <w:pPr>
              <w:pStyle w:val="TAL"/>
            </w:pPr>
            <w:r w:rsidRPr="00614B7A">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6CC614A"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BD087C" w14:textId="77777777" w:rsidR="00A85D8A" w:rsidRPr="00614B7A" w:rsidRDefault="00A85D8A" w:rsidP="00BE3F9E">
            <w:pPr>
              <w:pStyle w:val="TAL"/>
              <w:rPr>
                <w:lang w:eastAsia="zh-CN"/>
              </w:rPr>
            </w:pPr>
            <w:r w:rsidRPr="00614B7A">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33FB4428" w14:textId="77777777" w:rsidR="00A85D8A" w:rsidRPr="00614B7A" w:rsidRDefault="00A85D8A" w:rsidP="00BE3F9E">
            <w:pPr>
              <w:pStyle w:val="TAL"/>
              <w:rPr>
                <w:lang w:eastAsia="zh-CN"/>
              </w:rPr>
            </w:pPr>
            <w:r w:rsidRPr="00614B7A">
              <w:rPr>
                <w:lang w:eastAsia="zh-CN"/>
              </w:rPr>
              <w:t>UEs supporting 5GS</w:t>
            </w:r>
            <w:r w:rsidRPr="00614B7A">
              <w:rPr>
                <w:rFonts w:eastAsia="SimSun"/>
                <w:lang w:eastAsia="zh-CN"/>
              </w:rPr>
              <w:t xml:space="preserve"> NR</w:t>
            </w:r>
            <w:r w:rsidRPr="00614B7A">
              <w:rPr>
                <w:lang w:eastAsia="zh-CN"/>
              </w:rPr>
              <w:t xml:space="preserve"> </w:t>
            </w:r>
            <w:r w:rsidRPr="00614B7A">
              <w:rPr>
                <w:rFonts w:eastAsia="SimSun"/>
                <w:lang w:eastAsia="zh-CN"/>
              </w:rPr>
              <w:t xml:space="preserve">SA </w:t>
            </w:r>
            <w:r w:rsidRPr="00614B7A">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49727478"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EAF370" w14:textId="77777777" w:rsidR="00A85D8A" w:rsidRPr="00614B7A" w:rsidRDefault="00A85D8A" w:rsidP="00BE3F9E">
            <w:pPr>
              <w:pStyle w:val="TAL"/>
              <w:rPr>
                <w:lang w:eastAsia="zh-CN"/>
              </w:rPr>
            </w:pPr>
            <w:r w:rsidRPr="00614B7A">
              <w:rPr>
                <w:lang w:eastAsia="zh-CN"/>
              </w:rPr>
              <w:t>2Rx</w:t>
            </w:r>
          </w:p>
          <w:p w14:paraId="3E89F358" w14:textId="77777777" w:rsidR="00A85D8A" w:rsidRPr="00614B7A" w:rsidRDefault="00A85D8A" w:rsidP="00BE3F9E">
            <w:pPr>
              <w:pStyle w:val="TAL"/>
              <w:rPr>
                <w:lang w:eastAsia="zh-CN"/>
              </w:rPr>
            </w:pPr>
            <w:r w:rsidRPr="00614B7A">
              <w:rPr>
                <w:lang w:eastAsia="zh-CN"/>
              </w:rPr>
              <w:t>4Rx</w:t>
            </w:r>
          </w:p>
        </w:tc>
      </w:tr>
      <w:tr w:rsidR="00A85D8A" w:rsidRPr="00614B7A" w14:paraId="244DC40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E46C28D" w14:textId="77777777" w:rsidR="00A85D8A" w:rsidRPr="00614B7A" w:rsidRDefault="00A85D8A" w:rsidP="00BE3F9E">
            <w:pPr>
              <w:pStyle w:val="TAL"/>
              <w:rPr>
                <w:lang w:eastAsia="zh-CN"/>
              </w:rPr>
            </w:pPr>
            <w:r w:rsidRPr="00614B7A">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4BA24DCD" w14:textId="120835DA" w:rsidR="00A85D8A" w:rsidRPr="00614B7A" w:rsidRDefault="00A85D8A" w:rsidP="00326FBD">
            <w:pPr>
              <w:pStyle w:val="TAL"/>
            </w:pPr>
            <w:r w:rsidRPr="00614B7A">
              <w:t>NR SA FR</w:t>
            </w:r>
            <w:del w:id="442" w:author="Amy TAO" w:date="2022-04-25T21:54:00Z">
              <w:r w:rsidRPr="00614B7A" w:rsidDel="00326FBD">
                <w:delText>1</w:delText>
              </w:r>
            </w:del>
            <w:ins w:id="443" w:author="Amy TAO" w:date="2022-04-25T21:54:00Z">
              <w:r w:rsidR="00326FBD" w:rsidRPr="00614B7A">
                <w:t>2</w:t>
              </w:r>
            </w:ins>
            <w:r w:rsidRPr="00614B7A">
              <w:t xml:space="preserve">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2C8F7C41" w14:textId="77777777" w:rsidR="00A85D8A" w:rsidRPr="00614B7A" w:rsidRDefault="00A85D8A" w:rsidP="00BE3F9E">
            <w:pPr>
              <w:pStyle w:val="TAC"/>
              <w:rPr>
                <w:lang w:eastAsia="zh-CN"/>
              </w:rPr>
            </w:pPr>
            <w:r w:rsidRPr="00614B7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79E87BB" w14:textId="77777777" w:rsidR="00A85D8A" w:rsidRPr="00614B7A" w:rsidRDefault="00A85D8A" w:rsidP="00BE3F9E">
            <w:pPr>
              <w:pStyle w:val="TAL"/>
              <w:rPr>
                <w:lang w:eastAsia="zh-CN"/>
              </w:rPr>
            </w:pPr>
            <w:r w:rsidRPr="00614B7A">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7C9DAAA" w14:textId="77777777" w:rsidR="00A85D8A" w:rsidRPr="00614B7A" w:rsidRDefault="00A85D8A" w:rsidP="00BE3F9E">
            <w:pPr>
              <w:pStyle w:val="TAL"/>
              <w:rPr>
                <w:lang w:eastAsia="zh-CN"/>
              </w:rPr>
            </w:pPr>
            <w:r w:rsidRPr="00614B7A">
              <w:rPr>
                <w:lang w:eastAsia="zh-CN"/>
              </w:rPr>
              <w:t>UEs supporting 5GS</w:t>
            </w:r>
            <w:r w:rsidRPr="00614B7A">
              <w:rPr>
                <w:rFonts w:eastAsia="SimSun"/>
                <w:lang w:eastAsia="zh-CN"/>
              </w:rPr>
              <w:t xml:space="preserve"> NR</w:t>
            </w:r>
            <w:r w:rsidRPr="00614B7A">
              <w:rPr>
                <w:lang w:eastAsia="zh-CN"/>
              </w:rPr>
              <w:t xml:space="preserve"> </w:t>
            </w:r>
            <w:r w:rsidRPr="00614B7A">
              <w:rPr>
                <w:rFonts w:eastAsia="SimSun"/>
                <w:lang w:eastAsia="zh-CN"/>
              </w:rPr>
              <w:t xml:space="preserve">SA </w:t>
            </w:r>
            <w:r w:rsidRPr="00614B7A">
              <w:rPr>
                <w:lang w:eastAsia="zh-CN"/>
              </w:rPr>
              <w:t>FR1</w:t>
            </w:r>
            <w:r w:rsidRPr="00614B7A">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5D67B68" w14:textId="77777777" w:rsidR="00A85D8A" w:rsidRPr="00614B7A" w:rsidRDefault="00A85D8A" w:rsidP="00BE3F9E">
            <w:pPr>
              <w:pStyle w:val="TAL"/>
              <w:rPr>
                <w:lang w:eastAsia="zh-CN"/>
              </w:rPr>
            </w:pPr>
            <w:r w:rsidRPr="00614B7A">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04921D8" w14:textId="77777777" w:rsidR="00A85D8A" w:rsidRPr="00614B7A" w:rsidRDefault="00A85D8A" w:rsidP="00BE3F9E">
            <w:pPr>
              <w:pStyle w:val="TAL"/>
              <w:rPr>
                <w:lang w:eastAsia="zh-CN"/>
              </w:rPr>
            </w:pPr>
            <w:r w:rsidRPr="00614B7A">
              <w:rPr>
                <w:lang w:eastAsia="zh-CN"/>
              </w:rPr>
              <w:t>2Rx</w:t>
            </w:r>
          </w:p>
          <w:p w14:paraId="30A425E0" w14:textId="77777777" w:rsidR="00A85D8A" w:rsidRPr="00614B7A" w:rsidRDefault="00A85D8A" w:rsidP="00BE3F9E">
            <w:pPr>
              <w:pStyle w:val="TAL"/>
              <w:rPr>
                <w:lang w:eastAsia="zh-CN"/>
              </w:rPr>
            </w:pPr>
            <w:r w:rsidRPr="00614B7A">
              <w:rPr>
                <w:lang w:eastAsia="zh-CN"/>
              </w:rPr>
              <w:t>4Rx</w:t>
            </w:r>
          </w:p>
        </w:tc>
      </w:tr>
      <w:tr w:rsidR="00A85D8A" w:rsidRPr="00614B7A" w14:paraId="1FBD39A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665856C" w14:textId="77777777" w:rsidR="00A85D8A" w:rsidRPr="00614B7A" w:rsidRDefault="00A85D8A" w:rsidP="00BE3F9E">
            <w:pPr>
              <w:pStyle w:val="TAL"/>
              <w:rPr>
                <w:lang w:eastAsia="zh-CN"/>
              </w:rPr>
            </w:pPr>
            <w:r w:rsidRPr="00614B7A">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0FBC7460" w14:textId="7AB2296F" w:rsidR="00A85D8A" w:rsidRPr="00614B7A" w:rsidRDefault="00A85D8A" w:rsidP="00326FBD">
            <w:pPr>
              <w:pStyle w:val="TAL"/>
            </w:pPr>
            <w:r w:rsidRPr="00614B7A">
              <w:t>NR SA FR</w:t>
            </w:r>
            <w:del w:id="444" w:author="Amy TAO" w:date="2022-04-25T21:55:00Z">
              <w:r w:rsidRPr="00614B7A" w:rsidDel="00326FBD">
                <w:delText>1</w:delText>
              </w:r>
            </w:del>
            <w:ins w:id="445" w:author="Amy TAO" w:date="2022-04-25T21:55:00Z">
              <w:r w:rsidR="00326FBD" w:rsidRPr="00614B7A">
                <w:t>2</w:t>
              </w:r>
            </w:ins>
            <w:r w:rsidRPr="00614B7A">
              <w:t xml:space="preserve">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4BC94F2E" w14:textId="77777777" w:rsidR="00A85D8A" w:rsidRPr="00614B7A" w:rsidRDefault="00A85D8A" w:rsidP="00BE3F9E">
            <w:pPr>
              <w:pStyle w:val="TAC"/>
              <w:rPr>
                <w:lang w:eastAsia="zh-CN"/>
              </w:rPr>
            </w:pPr>
            <w:r w:rsidRPr="00614B7A">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4EF7C6B" w14:textId="77777777" w:rsidR="00A85D8A" w:rsidRPr="00614B7A" w:rsidRDefault="00A85D8A" w:rsidP="00BE3F9E">
            <w:pPr>
              <w:pStyle w:val="TAL"/>
              <w:rPr>
                <w:lang w:eastAsia="zh-CN"/>
              </w:rPr>
            </w:pPr>
            <w:r w:rsidRPr="00614B7A">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7284CD24" w14:textId="77777777" w:rsidR="00A85D8A" w:rsidRPr="00614B7A" w:rsidRDefault="00A85D8A" w:rsidP="00BE3F9E">
            <w:pPr>
              <w:pStyle w:val="TAL"/>
              <w:rPr>
                <w:lang w:eastAsia="zh-CN"/>
              </w:rPr>
            </w:pPr>
            <w:r w:rsidRPr="00614B7A">
              <w:rPr>
                <w:lang w:eastAsia="zh-CN"/>
              </w:rPr>
              <w:t>UEs supporting 5GS</w:t>
            </w:r>
            <w:r w:rsidRPr="00614B7A">
              <w:rPr>
                <w:rFonts w:eastAsia="SimSun"/>
                <w:lang w:eastAsia="zh-CN"/>
              </w:rPr>
              <w:t xml:space="preserve"> NR</w:t>
            </w:r>
            <w:r w:rsidRPr="00614B7A">
              <w:rPr>
                <w:lang w:eastAsia="zh-CN"/>
              </w:rPr>
              <w:t xml:space="preserve"> </w:t>
            </w:r>
            <w:r w:rsidRPr="00614B7A">
              <w:rPr>
                <w:rFonts w:eastAsia="SimSun"/>
                <w:lang w:eastAsia="zh-CN"/>
              </w:rPr>
              <w:t xml:space="preserve">SA </w:t>
            </w:r>
            <w:r w:rsidRPr="00614B7A">
              <w:rPr>
                <w:lang w:eastAsia="zh-CN"/>
              </w:rPr>
              <w:t>FR1</w:t>
            </w:r>
            <w:r w:rsidRPr="00614B7A">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6BBEC7BA" w14:textId="77777777" w:rsidR="00A85D8A" w:rsidRPr="00614B7A" w:rsidRDefault="00A85D8A" w:rsidP="00BE3F9E">
            <w:pPr>
              <w:pStyle w:val="TAL"/>
              <w:rPr>
                <w:lang w:eastAsia="zh-CN"/>
              </w:rPr>
            </w:pPr>
            <w:r w:rsidRPr="00614B7A">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10108E9" w14:textId="77777777" w:rsidR="00A85D8A" w:rsidRPr="00614B7A" w:rsidRDefault="00A85D8A" w:rsidP="00BE3F9E">
            <w:pPr>
              <w:pStyle w:val="TAL"/>
              <w:rPr>
                <w:lang w:eastAsia="zh-CN"/>
              </w:rPr>
            </w:pPr>
            <w:r w:rsidRPr="00614B7A">
              <w:rPr>
                <w:lang w:eastAsia="zh-CN"/>
              </w:rPr>
              <w:t>2Rx</w:t>
            </w:r>
          </w:p>
          <w:p w14:paraId="6FBF7A21" w14:textId="77777777" w:rsidR="00A85D8A" w:rsidRPr="00614B7A" w:rsidRDefault="00A85D8A" w:rsidP="00BE3F9E">
            <w:pPr>
              <w:pStyle w:val="TAL"/>
              <w:rPr>
                <w:lang w:eastAsia="zh-CN"/>
              </w:rPr>
            </w:pPr>
            <w:r w:rsidRPr="00614B7A">
              <w:rPr>
                <w:lang w:eastAsia="zh-CN"/>
              </w:rPr>
              <w:t>4Rx</w:t>
            </w:r>
          </w:p>
        </w:tc>
      </w:tr>
      <w:tr w:rsidR="00A85D8A" w:rsidRPr="00614B7A" w14:paraId="6499C79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588FDC" w14:textId="77777777" w:rsidR="00A85D8A" w:rsidRPr="00614B7A" w:rsidRDefault="00A85D8A" w:rsidP="00BE3F9E">
            <w:pPr>
              <w:pStyle w:val="TAL"/>
              <w:rPr>
                <w:b/>
              </w:rPr>
            </w:pPr>
            <w:r w:rsidRPr="00614B7A">
              <w:rPr>
                <w:b/>
              </w:rPr>
              <w:lastRenderedPageBreak/>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93B182" w14:textId="77777777" w:rsidR="00A85D8A" w:rsidRPr="00614B7A" w:rsidRDefault="00A85D8A" w:rsidP="00BE3F9E">
            <w:pPr>
              <w:pStyle w:val="TAL"/>
              <w:rPr>
                <w:b/>
              </w:rPr>
            </w:pPr>
            <w:r w:rsidRPr="00614B7A">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E0D7FBF"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6EAB314"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E4E74C"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8A3111"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892693" w14:textId="77777777" w:rsidR="00A85D8A" w:rsidRPr="00614B7A" w:rsidRDefault="00A85D8A" w:rsidP="00BE3F9E">
            <w:pPr>
              <w:pStyle w:val="TAL"/>
              <w:rPr>
                <w:b/>
                <w:lang w:eastAsia="zh-CN"/>
              </w:rPr>
            </w:pPr>
          </w:p>
        </w:tc>
      </w:tr>
      <w:tr w:rsidR="00A85D8A" w:rsidRPr="00614B7A" w14:paraId="4D93CCE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A8AE529" w14:textId="77777777" w:rsidR="00A85D8A" w:rsidRPr="00614B7A" w:rsidRDefault="00A85D8A" w:rsidP="00BE3F9E">
            <w:pPr>
              <w:pStyle w:val="TAL"/>
            </w:pPr>
            <w:r w:rsidRPr="00614B7A">
              <w:t>6.3.2.3.1</w:t>
            </w:r>
          </w:p>
        </w:tc>
        <w:tc>
          <w:tcPr>
            <w:tcW w:w="4521" w:type="dxa"/>
            <w:tcBorders>
              <w:top w:val="single" w:sz="4" w:space="0" w:color="auto"/>
              <w:left w:val="single" w:sz="4" w:space="0" w:color="auto"/>
              <w:bottom w:val="single" w:sz="4" w:space="0" w:color="auto"/>
              <w:right w:val="single" w:sz="4" w:space="0" w:color="auto"/>
            </w:tcBorders>
            <w:hideMark/>
          </w:tcPr>
          <w:p w14:paraId="3D865905" w14:textId="77777777" w:rsidR="00A85D8A" w:rsidRPr="00614B7A" w:rsidRDefault="00A85D8A" w:rsidP="00BE3F9E">
            <w:pPr>
              <w:pStyle w:val="TAL"/>
              <w:rPr>
                <w:szCs w:val="18"/>
              </w:rPr>
            </w:pPr>
            <w:r w:rsidRPr="00614B7A">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611E9DC"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457CFB" w14:textId="77777777" w:rsidR="00A85D8A" w:rsidRPr="00614B7A" w:rsidRDefault="00A85D8A" w:rsidP="00BE3F9E">
            <w:pPr>
              <w:pStyle w:val="TAL"/>
              <w:rPr>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D87DC6" w14:textId="77777777" w:rsidR="00A85D8A" w:rsidRPr="00614B7A" w:rsidRDefault="00A85D8A" w:rsidP="00BE3F9E">
            <w:pPr>
              <w:pStyle w:val="TAL"/>
              <w:rPr>
                <w:lang w:eastAsia="zh-CN"/>
              </w:rPr>
            </w:pPr>
            <w:r w:rsidRPr="00614B7A">
              <w:rPr>
                <w:lang w:eastAsia="zh-CN"/>
              </w:rPr>
              <w:t>UE</w:t>
            </w:r>
            <w:r w:rsidRPr="00614B7A">
              <w:rPr>
                <w:rFonts w:eastAsia="SimSun"/>
                <w:lang w:eastAsia="zh-CN"/>
              </w:rPr>
              <w:t>s</w:t>
            </w:r>
            <w:r w:rsidRPr="00614B7A">
              <w:rPr>
                <w:lang w:eastAsia="zh-CN"/>
              </w:rPr>
              <w:t xml:space="preserve"> supporting 5GS</w:t>
            </w:r>
            <w:r w:rsidRPr="00614B7A">
              <w:rPr>
                <w:rFonts w:eastAsia="SimSun"/>
                <w:lang w:eastAsia="zh-CN"/>
              </w:rPr>
              <w:t xml:space="preserve"> NR</w:t>
            </w:r>
            <w:r w:rsidRPr="00614B7A">
              <w:rPr>
                <w:lang w:eastAsia="zh-CN"/>
              </w:rPr>
              <w:t xml:space="preserve"> </w:t>
            </w:r>
            <w:r w:rsidRPr="00614B7A">
              <w:rPr>
                <w:rFonts w:eastAsia="SimSun"/>
                <w:lang w:eastAsia="zh-CN"/>
              </w:rPr>
              <w:t xml:space="preserve">SA </w:t>
            </w:r>
            <w:r w:rsidRPr="00614B7A">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85E17E8"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C7E63C" w14:textId="77777777" w:rsidR="00A85D8A" w:rsidRPr="00614B7A" w:rsidRDefault="00A85D8A" w:rsidP="00BE3F9E">
            <w:pPr>
              <w:pStyle w:val="TAL"/>
              <w:rPr>
                <w:lang w:eastAsia="zh-CN"/>
              </w:rPr>
            </w:pPr>
            <w:r w:rsidRPr="00614B7A">
              <w:rPr>
                <w:lang w:eastAsia="zh-CN"/>
              </w:rPr>
              <w:t>2Rx</w:t>
            </w:r>
          </w:p>
          <w:p w14:paraId="4BD88C86" w14:textId="77777777" w:rsidR="00A85D8A" w:rsidRPr="00614B7A" w:rsidRDefault="00A85D8A" w:rsidP="00BE3F9E">
            <w:pPr>
              <w:pStyle w:val="TAL"/>
              <w:rPr>
                <w:lang w:eastAsia="zh-CN"/>
              </w:rPr>
            </w:pPr>
            <w:r w:rsidRPr="00614B7A">
              <w:rPr>
                <w:lang w:eastAsia="zh-CN"/>
              </w:rPr>
              <w:t>4Rx</w:t>
            </w:r>
          </w:p>
        </w:tc>
      </w:tr>
      <w:tr w:rsidR="00A85D8A" w:rsidRPr="00614B7A" w14:paraId="7F77BED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A291DDA" w14:textId="77777777" w:rsidR="00A85D8A" w:rsidRPr="00614B7A" w:rsidRDefault="00A85D8A" w:rsidP="00BE3F9E">
            <w:pPr>
              <w:pStyle w:val="TAL"/>
            </w:pPr>
            <w:r w:rsidRPr="00614B7A">
              <w:t>6.3.2.3.2</w:t>
            </w:r>
          </w:p>
        </w:tc>
        <w:tc>
          <w:tcPr>
            <w:tcW w:w="4521" w:type="dxa"/>
            <w:tcBorders>
              <w:top w:val="single" w:sz="4" w:space="0" w:color="auto"/>
              <w:left w:val="single" w:sz="4" w:space="0" w:color="auto"/>
              <w:bottom w:val="single" w:sz="4" w:space="0" w:color="auto"/>
              <w:right w:val="single" w:sz="4" w:space="0" w:color="auto"/>
            </w:tcBorders>
            <w:hideMark/>
          </w:tcPr>
          <w:p w14:paraId="566AFCCD" w14:textId="2793DF6A" w:rsidR="00A85D8A" w:rsidRPr="00614B7A" w:rsidRDefault="00A85D8A" w:rsidP="00326FBD">
            <w:pPr>
              <w:pStyle w:val="TAL"/>
              <w:rPr>
                <w:szCs w:val="18"/>
              </w:rPr>
            </w:pPr>
            <w:r w:rsidRPr="00614B7A">
              <w:t xml:space="preserve">NR SA </w:t>
            </w:r>
            <w:del w:id="446" w:author="Amy TAO" w:date="2022-04-25T21:55:00Z">
              <w:r w:rsidRPr="00614B7A" w:rsidDel="00326FBD">
                <w:delText xml:space="preserve"> </w:delText>
              </w:r>
            </w:del>
            <w:r w:rsidRPr="00614B7A">
              <w:t xml:space="preserve">FR1 </w:t>
            </w:r>
            <w:del w:id="447" w:author="Amy TAO" w:date="2022-04-25T21:55:00Z">
              <w:r w:rsidRPr="00614B7A" w:rsidDel="00326FBD">
                <w:delText>–</w:delText>
              </w:r>
            </w:del>
            <w:ins w:id="448" w:author="Amy TAO" w:date="2022-04-25T21:55:00Z">
              <w:r w:rsidR="00326FBD" w:rsidRPr="00614B7A">
                <w:t>-</w:t>
              </w:r>
            </w:ins>
            <w:r w:rsidRPr="00614B7A">
              <w:t xml:space="preserve">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1711EAF"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B31416" w14:textId="77777777" w:rsidR="00A85D8A" w:rsidRPr="00614B7A" w:rsidRDefault="00A85D8A" w:rsidP="00BE3F9E">
            <w:pPr>
              <w:pStyle w:val="TAL"/>
              <w:rPr>
                <w:lang w:eastAsia="zh-CN"/>
              </w:rPr>
            </w:pPr>
            <w:r w:rsidRPr="00614B7A">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0167B24" w14:textId="77777777" w:rsidR="00A85D8A" w:rsidRPr="00614B7A" w:rsidRDefault="00A85D8A" w:rsidP="00BE3F9E">
            <w:pPr>
              <w:pStyle w:val="TAL"/>
              <w:rPr>
                <w:lang w:eastAsia="zh-CN"/>
              </w:rPr>
            </w:pPr>
            <w:r w:rsidRPr="00614B7A">
              <w:rPr>
                <w:lang w:eastAsia="zh-CN"/>
              </w:rPr>
              <w:t>UE</w:t>
            </w:r>
            <w:r w:rsidRPr="00614B7A">
              <w:rPr>
                <w:rFonts w:eastAsia="SimSun"/>
                <w:lang w:eastAsia="zh-CN"/>
              </w:rPr>
              <w:t>s</w:t>
            </w:r>
            <w:r w:rsidRPr="00614B7A">
              <w:rPr>
                <w:lang w:eastAsia="zh-CN"/>
              </w:rPr>
              <w:t xml:space="preserve">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w:t>
            </w:r>
            <w:r w:rsidRPr="00614B7A">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97EE42D"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0472DB" w14:textId="77777777" w:rsidR="00A85D8A" w:rsidRPr="00614B7A" w:rsidRDefault="00A85D8A" w:rsidP="00BE3F9E">
            <w:pPr>
              <w:pStyle w:val="TAL"/>
              <w:rPr>
                <w:lang w:eastAsia="zh-CN"/>
              </w:rPr>
            </w:pPr>
            <w:r w:rsidRPr="00614B7A">
              <w:rPr>
                <w:lang w:eastAsia="zh-CN"/>
              </w:rPr>
              <w:t>2Rx</w:t>
            </w:r>
          </w:p>
          <w:p w14:paraId="79B71399" w14:textId="77777777" w:rsidR="00A85D8A" w:rsidRPr="00614B7A" w:rsidRDefault="00A85D8A" w:rsidP="00BE3F9E">
            <w:pPr>
              <w:pStyle w:val="TAL"/>
              <w:rPr>
                <w:lang w:eastAsia="zh-CN"/>
              </w:rPr>
            </w:pPr>
            <w:r w:rsidRPr="00614B7A">
              <w:rPr>
                <w:lang w:eastAsia="zh-CN"/>
              </w:rPr>
              <w:t>4Rx</w:t>
            </w:r>
          </w:p>
        </w:tc>
      </w:tr>
      <w:tr w:rsidR="00A85D8A" w:rsidRPr="00614B7A" w14:paraId="33B3463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E0BABC" w14:textId="77777777" w:rsidR="00A85D8A" w:rsidRPr="00614B7A" w:rsidRDefault="00A85D8A" w:rsidP="00BE3F9E">
            <w:pPr>
              <w:pStyle w:val="TAL"/>
              <w:rPr>
                <w:b/>
              </w:rPr>
            </w:pPr>
            <w:r w:rsidRPr="00614B7A">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68918A" w14:textId="77777777" w:rsidR="00A85D8A" w:rsidRPr="00614B7A" w:rsidRDefault="00A85D8A" w:rsidP="00BE3F9E">
            <w:pPr>
              <w:pStyle w:val="TAL"/>
              <w:rPr>
                <w:b/>
              </w:rPr>
            </w:pPr>
            <w:r w:rsidRPr="00614B7A">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A453C4"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2E70FA"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B0FA71"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848FCC"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8D81A4" w14:textId="77777777" w:rsidR="00A85D8A" w:rsidRPr="00614B7A" w:rsidRDefault="00A85D8A" w:rsidP="00BE3F9E">
            <w:pPr>
              <w:pStyle w:val="TAL"/>
              <w:rPr>
                <w:b/>
                <w:lang w:eastAsia="zh-CN"/>
              </w:rPr>
            </w:pPr>
          </w:p>
        </w:tc>
      </w:tr>
      <w:tr w:rsidR="00A85D8A" w:rsidRPr="00614B7A" w14:paraId="59B2387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F99C3C8" w14:textId="77777777" w:rsidR="00A85D8A" w:rsidRPr="00614B7A" w:rsidRDefault="00A85D8A" w:rsidP="00BE3F9E">
            <w:pPr>
              <w:pStyle w:val="TAL"/>
            </w:pPr>
            <w:r w:rsidRPr="00614B7A">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48F8D002" w14:textId="77777777" w:rsidR="00A85D8A" w:rsidRPr="00614B7A" w:rsidRDefault="00A85D8A" w:rsidP="00BE3F9E">
            <w:pPr>
              <w:pStyle w:val="TAL"/>
              <w:rPr>
                <w:szCs w:val="18"/>
              </w:rPr>
            </w:pPr>
            <w:r w:rsidRPr="00614B7A">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C50BC6A" w14:textId="77777777" w:rsidR="00A85D8A" w:rsidRPr="00614B7A" w:rsidRDefault="00A85D8A" w:rsidP="00BE3F9E">
            <w:pPr>
              <w:pStyle w:val="TAC"/>
            </w:pPr>
            <w:r w:rsidRPr="00614B7A">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058E043" w14:textId="77777777" w:rsidR="00A85D8A" w:rsidRPr="00614B7A" w:rsidRDefault="00A85D8A" w:rsidP="00BE3F9E">
            <w:pPr>
              <w:pStyle w:val="TAL"/>
              <w:rPr>
                <w:lang w:eastAsia="zh-CN"/>
              </w:rPr>
            </w:pPr>
            <w:r w:rsidRPr="00614B7A">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CA03532" w14:textId="77777777" w:rsidR="00A85D8A" w:rsidRPr="00614B7A" w:rsidRDefault="00A85D8A" w:rsidP="00BE3F9E">
            <w:pPr>
              <w:pStyle w:val="TAL"/>
              <w:rPr>
                <w:lang w:eastAsia="zh-CN"/>
              </w:rPr>
            </w:pPr>
            <w:r w:rsidRPr="00614B7A">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925843F"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4F50DB" w14:textId="77777777" w:rsidR="00A85D8A" w:rsidRPr="00614B7A" w:rsidRDefault="00A85D8A" w:rsidP="00BE3F9E">
            <w:pPr>
              <w:pStyle w:val="TAL"/>
              <w:rPr>
                <w:lang w:eastAsia="zh-CN"/>
              </w:rPr>
            </w:pPr>
            <w:r w:rsidRPr="00614B7A">
              <w:rPr>
                <w:lang w:eastAsia="zh-CN"/>
              </w:rPr>
              <w:t>2Rx</w:t>
            </w:r>
          </w:p>
          <w:p w14:paraId="00DDD7F3" w14:textId="77777777" w:rsidR="00A85D8A" w:rsidRPr="00614B7A" w:rsidRDefault="00A85D8A" w:rsidP="00BE3F9E">
            <w:pPr>
              <w:pStyle w:val="TAL"/>
              <w:rPr>
                <w:lang w:eastAsia="zh-CN"/>
              </w:rPr>
            </w:pPr>
            <w:r w:rsidRPr="00614B7A">
              <w:rPr>
                <w:lang w:eastAsia="zh-CN"/>
              </w:rPr>
              <w:t>4Rx</w:t>
            </w:r>
          </w:p>
        </w:tc>
      </w:tr>
      <w:tr w:rsidR="00A85D8A" w:rsidRPr="00614B7A" w14:paraId="161D1A7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52C964E" w14:textId="77777777" w:rsidR="00A85D8A" w:rsidRPr="00614B7A" w:rsidRDefault="00A85D8A" w:rsidP="00BE3F9E">
            <w:pPr>
              <w:pStyle w:val="TAL"/>
            </w:pPr>
            <w:r w:rsidRPr="00614B7A">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3A8EFD50" w14:textId="77777777" w:rsidR="00A85D8A" w:rsidRPr="00614B7A" w:rsidRDefault="00A85D8A" w:rsidP="00BE3F9E">
            <w:pPr>
              <w:pStyle w:val="TAL"/>
              <w:rPr>
                <w:szCs w:val="18"/>
              </w:rPr>
            </w:pPr>
            <w:r w:rsidRPr="00614B7A">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A98AAC6" w14:textId="77777777" w:rsidR="00A85D8A" w:rsidRPr="00614B7A" w:rsidRDefault="00A85D8A" w:rsidP="00BE3F9E">
            <w:pPr>
              <w:pStyle w:val="TAC"/>
            </w:pPr>
            <w:r w:rsidRPr="00614B7A">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DDC370F" w14:textId="77777777" w:rsidR="00A85D8A" w:rsidRPr="00614B7A" w:rsidRDefault="00A85D8A" w:rsidP="00BE3F9E">
            <w:pPr>
              <w:pStyle w:val="TAL"/>
              <w:rPr>
                <w:lang w:eastAsia="zh-CN"/>
              </w:rPr>
            </w:pPr>
            <w:r w:rsidRPr="00614B7A">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4391F14" w14:textId="77777777" w:rsidR="00A85D8A" w:rsidRPr="00614B7A" w:rsidRDefault="00A85D8A" w:rsidP="00BE3F9E">
            <w:pPr>
              <w:pStyle w:val="TAL"/>
              <w:rPr>
                <w:lang w:eastAsia="zh-CN"/>
              </w:rPr>
            </w:pPr>
            <w:r w:rsidRPr="00614B7A">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0E6A1A03"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748D1B" w14:textId="77777777" w:rsidR="00A85D8A" w:rsidRPr="00614B7A" w:rsidRDefault="00A85D8A" w:rsidP="00BE3F9E">
            <w:pPr>
              <w:pStyle w:val="TAL"/>
              <w:rPr>
                <w:lang w:eastAsia="zh-CN"/>
              </w:rPr>
            </w:pPr>
            <w:r w:rsidRPr="00614B7A">
              <w:rPr>
                <w:lang w:eastAsia="zh-CN"/>
              </w:rPr>
              <w:t>2Rx</w:t>
            </w:r>
          </w:p>
          <w:p w14:paraId="6D55F822" w14:textId="77777777" w:rsidR="00A85D8A" w:rsidRPr="00614B7A" w:rsidRDefault="00A85D8A" w:rsidP="00BE3F9E">
            <w:pPr>
              <w:pStyle w:val="TAL"/>
              <w:rPr>
                <w:lang w:eastAsia="zh-CN"/>
              </w:rPr>
            </w:pPr>
            <w:r w:rsidRPr="00614B7A">
              <w:rPr>
                <w:lang w:eastAsia="zh-CN"/>
              </w:rPr>
              <w:t>4Rx</w:t>
            </w:r>
          </w:p>
        </w:tc>
      </w:tr>
      <w:tr w:rsidR="00A85D8A" w:rsidRPr="00614B7A" w14:paraId="7D5ADF7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8C8F68" w14:textId="77777777" w:rsidR="00A85D8A" w:rsidRPr="00614B7A" w:rsidRDefault="00A85D8A" w:rsidP="00BE3F9E">
            <w:pPr>
              <w:pStyle w:val="TAL"/>
              <w:rPr>
                <w:b/>
                <w:lang w:eastAsia="zh-TW"/>
              </w:rPr>
            </w:pPr>
            <w:r w:rsidRPr="00614B7A">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667C9F" w14:textId="77777777" w:rsidR="00A85D8A" w:rsidRPr="00614B7A" w:rsidRDefault="00A85D8A" w:rsidP="00BE3F9E">
            <w:pPr>
              <w:pStyle w:val="TAL"/>
              <w:rPr>
                <w:b/>
                <w:szCs w:val="18"/>
              </w:rPr>
            </w:pPr>
            <w:r w:rsidRPr="00614B7A">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C7B2B4"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1FA683"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43EAFF"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9B18C6"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121922" w14:textId="77777777" w:rsidR="00A85D8A" w:rsidRPr="00614B7A" w:rsidRDefault="00A85D8A" w:rsidP="00BE3F9E">
            <w:pPr>
              <w:pStyle w:val="TAL"/>
              <w:rPr>
                <w:b/>
                <w:lang w:eastAsia="zh-CN"/>
              </w:rPr>
            </w:pPr>
          </w:p>
        </w:tc>
      </w:tr>
      <w:tr w:rsidR="00A85D8A" w:rsidRPr="00614B7A" w14:paraId="7ADF63E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3C3904" w14:textId="77777777" w:rsidR="00A85D8A" w:rsidRPr="00614B7A" w:rsidRDefault="00A85D8A" w:rsidP="00BE3F9E">
            <w:pPr>
              <w:pStyle w:val="TAL"/>
              <w:rPr>
                <w:b/>
                <w:lang w:eastAsia="zh-TW"/>
              </w:rPr>
            </w:pPr>
            <w:r w:rsidRPr="00614B7A">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64254B" w14:textId="77777777" w:rsidR="00A85D8A" w:rsidRPr="00614B7A" w:rsidRDefault="00A85D8A" w:rsidP="00BE3F9E">
            <w:pPr>
              <w:pStyle w:val="TAL"/>
              <w:rPr>
                <w:b/>
                <w:szCs w:val="18"/>
              </w:rPr>
            </w:pPr>
            <w:r w:rsidRPr="00614B7A">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F79C17"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2C0348"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86D4B2"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9A8E1A"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4A4254" w14:textId="77777777" w:rsidR="00A85D8A" w:rsidRPr="00614B7A" w:rsidRDefault="00A85D8A" w:rsidP="00BE3F9E">
            <w:pPr>
              <w:pStyle w:val="TAL"/>
              <w:rPr>
                <w:b/>
                <w:lang w:eastAsia="zh-CN"/>
              </w:rPr>
            </w:pPr>
          </w:p>
        </w:tc>
      </w:tr>
      <w:tr w:rsidR="00A85D8A" w:rsidRPr="00614B7A" w14:paraId="61AD9A3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708C1DA" w14:textId="77777777" w:rsidR="00A85D8A" w:rsidRPr="00614B7A" w:rsidRDefault="00A85D8A" w:rsidP="00BE3F9E">
            <w:pPr>
              <w:pStyle w:val="TAL"/>
              <w:rPr>
                <w:lang w:eastAsia="zh-TW"/>
              </w:rPr>
            </w:pPr>
            <w:r w:rsidRPr="00614B7A">
              <w:t>6.4.1.1</w:t>
            </w:r>
          </w:p>
        </w:tc>
        <w:tc>
          <w:tcPr>
            <w:tcW w:w="4521" w:type="dxa"/>
            <w:tcBorders>
              <w:top w:val="single" w:sz="4" w:space="0" w:color="auto"/>
              <w:left w:val="single" w:sz="4" w:space="0" w:color="auto"/>
              <w:bottom w:val="single" w:sz="4" w:space="0" w:color="auto"/>
              <w:right w:val="single" w:sz="4" w:space="0" w:color="auto"/>
            </w:tcBorders>
            <w:hideMark/>
          </w:tcPr>
          <w:p w14:paraId="5601AABA" w14:textId="606693B7" w:rsidR="00A85D8A" w:rsidRPr="00614B7A" w:rsidRDefault="00A85D8A" w:rsidP="00BE3F9E">
            <w:pPr>
              <w:pStyle w:val="TAL"/>
              <w:rPr>
                <w:szCs w:val="18"/>
              </w:rPr>
            </w:pPr>
            <w:r w:rsidRPr="00614B7A">
              <w:t xml:space="preserve">NR SA FR1 </w:t>
            </w:r>
            <w:ins w:id="449" w:author="Amy TAO" w:date="2022-04-25T21:56:00Z">
              <w:r w:rsidR="00326FBD" w:rsidRPr="00614B7A">
                <w:t xml:space="preserve">UE </w:t>
              </w:r>
            </w:ins>
            <w:r w:rsidRPr="00614B7A">
              <w:t>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18FF75F1" w14:textId="77777777" w:rsidR="00A85D8A" w:rsidRPr="00614B7A" w:rsidRDefault="00A85D8A" w:rsidP="00BE3F9E">
            <w:pPr>
              <w:pStyle w:val="TAC"/>
              <w:rPr>
                <w:rFonts w:eastAsia="SimSun"/>
                <w:lang w:eastAsia="zh-CN"/>
              </w:rPr>
            </w:pPr>
            <w:r w:rsidRPr="00614B7A">
              <w:t>Rel-15</w:t>
            </w:r>
          </w:p>
        </w:tc>
        <w:tc>
          <w:tcPr>
            <w:tcW w:w="1157" w:type="dxa"/>
            <w:tcBorders>
              <w:top w:val="single" w:sz="4" w:space="0" w:color="auto"/>
              <w:left w:val="single" w:sz="4" w:space="0" w:color="auto"/>
              <w:bottom w:val="single" w:sz="4" w:space="0" w:color="auto"/>
              <w:right w:val="single" w:sz="4" w:space="0" w:color="auto"/>
            </w:tcBorders>
            <w:hideMark/>
          </w:tcPr>
          <w:p w14:paraId="1B5C6642" w14:textId="77777777" w:rsidR="00A85D8A" w:rsidRPr="00614B7A" w:rsidRDefault="00A85D8A" w:rsidP="00BE3F9E">
            <w:pPr>
              <w:pStyle w:val="TAL"/>
              <w:rPr>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CBC54C" w14:textId="77777777" w:rsidR="00A85D8A" w:rsidRPr="00614B7A" w:rsidRDefault="00A85D8A" w:rsidP="00BE3F9E">
            <w:pPr>
              <w:pStyle w:val="TAL"/>
              <w:rPr>
                <w:lang w:eastAsia="zh-CN"/>
              </w:rPr>
            </w:pPr>
            <w:r w:rsidRPr="00614B7A">
              <w:rPr>
                <w:lang w:eastAsia="zh-CN"/>
              </w:rPr>
              <w:t>UEs supporting 5GS</w:t>
            </w:r>
            <w:r w:rsidRPr="00614B7A">
              <w:rPr>
                <w:rFonts w:eastAsia="SimSun"/>
                <w:lang w:eastAsia="zh-CN"/>
              </w:rPr>
              <w:t xml:space="preserve"> NR</w:t>
            </w:r>
            <w:r w:rsidRPr="00614B7A">
              <w:rPr>
                <w:lang w:eastAsia="zh-CN"/>
              </w:rPr>
              <w:t xml:space="preserve"> </w:t>
            </w:r>
            <w:r w:rsidRPr="00614B7A">
              <w:rPr>
                <w:rFonts w:eastAsia="SimSun"/>
                <w:lang w:eastAsia="zh-CN"/>
              </w:rPr>
              <w:t xml:space="preserve">SA </w:t>
            </w:r>
            <w:r w:rsidRPr="00614B7A">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E5CCDDA"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51E47B" w14:textId="77777777" w:rsidR="00A85D8A" w:rsidRPr="00614B7A" w:rsidRDefault="00A85D8A" w:rsidP="00BE3F9E">
            <w:pPr>
              <w:pStyle w:val="TAL"/>
              <w:rPr>
                <w:lang w:eastAsia="zh-CN"/>
              </w:rPr>
            </w:pPr>
            <w:r w:rsidRPr="00614B7A">
              <w:rPr>
                <w:lang w:eastAsia="zh-CN"/>
              </w:rPr>
              <w:t>2Rx</w:t>
            </w:r>
          </w:p>
          <w:p w14:paraId="05B73D0C" w14:textId="77777777" w:rsidR="00A85D8A" w:rsidRPr="00614B7A" w:rsidRDefault="00A85D8A" w:rsidP="00BE3F9E">
            <w:pPr>
              <w:pStyle w:val="TAL"/>
              <w:rPr>
                <w:lang w:eastAsia="zh-CN"/>
              </w:rPr>
            </w:pPr>
            <w:r w:rsidRPr="00614B7A">
              <w:rPr>
                <w:lang w:eastAsia="zh-CN"/>
              </w:rPr>
              <w:t>4Rx</w:t>
            </w:r>
          </w:p>
        </w:tc>
      </w:tr>
      <w:tr w:rsidR="00A85D8A" w:rsidRPr="00614B7A" w14:paraId="7059786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0264A2" w14:textId="77777777" w:rsidR="00A85D8A" w:rsidRPr="00614B7A" w:rsidRDefault="00A85D8A" w:rsidP="00BE3F9E">
            <w:pPr>
              <w:pStyle w:val="TAL"/>
              <w:rPr>
                <w:b/>
                <w:lang w:eastAsia="zh-TW"/>
              </w:rPr>
            </w:pPr>
            <w:r w:rsidRPr="00614B7A">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DB7237" w14:textId="77777777" w:rsidR="00A85D8A" w:rsidRPr="00614B7A" w:rsidRDefault="00A85D8A" w:rsidP="00BE3F9E">
            <w:pPr>
              <w:pStyle w:val="TAL"/>
              <w:rPr>
                <w:b/>
                <w:szCs w:val="18"/>
              </w:rPr>
            </w:pPr>
            <w:r w:rsidRPr="00614B7A">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B9A03E"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453274"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AD745E"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560706"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5858F4" w14:textId="77777777" w:rsidR="00A85D8A" w:rsidRPr="00614B7A" w:rsidRDefault="00A85D8A" w:rsidP="00BE3F9E">
            <w:pPr>
              <w:pStyle w:val="TAL"/>
              <w:rPr>
                <w:b/>
                <w:lang w:eastAsia="zh-CN"/>
              </w:rPr>
            </w:pPr>
          </w:p>
        </w:tc>
      </w:tr>
      <w:tr w:rsidR="00A85D8A" w:rsidRPr="00614B7A" w14:paraId="00843EB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6E1477" w14:textId="77777777" w:rsidR="00A85D8A" w:rsidRPr="00614B7A" w:rsidRDefault="00A85D8A" w:rsidP="00BE3F9E">
            <w:pPr>
              <w:pStyle w:val="TAL"/>
              <w:rPr>
                <w:b/>
              </w:rPr>
            </w:pPr>
            <w:r w:rsidRPr="00614B7A">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13E07D" w14:textId="77777777" w:rsidR="00A85D8A" w:rsidRPr="00614B7A" w:rsidRDefault="00A85D8A" w:rsidP="00BE3F9E">
            <w:pPr>
              <w:pStyle w:val="TAL"/>
              <w:rPr>
                <w:b/>
              </w:rPr>
            </w:pPr>
            <w:r w:rsidRPr="00614B7A">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97EB49"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2A1B1F"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5F58AB"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D95AE2"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8063DF" w14:textId="77777777" w:rsidR="00A85D8A" w:rsidRPr="00614B7A" w:rsidRDefault="00A85D8A" w:rsidP="00BE3F9E">
            <w:pPr>
              <w:pStyle w:val="TAL"/>
              <w:rPr>
                <w:b/>
                <w:lang w:eastAsia="zh-CN"/>
              </w:rPr>
            </w:pPr>
          </w:p>
        </w:tc>
      </w:tr>
      <w:tr w:rsidR="00A85D8A" w:rsidRPr="00614B7A" w14:paraId="26D483E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C6626F3" w14:textId="77777777" w:rsidR="00A85D8A" w:rsidRPr="00614B7A" w:rsidRDefault="00A85D8A" w:rsidP="00BE3F9E">
            <w:pPr>
              <w:pStyle w:val="TAL"/>
            </w:pPr>
            <w:r w:rsidRPr="00614B7A">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25F134E3" w14:textId="77777777" w:rsidR="00A85D8A" w:rsidRPr="00614B7A" w:rsidRDefault="00A85D8A" w:rsidP="00BE3F9E">
            <w:pPr>
              <w:pStyle w:val="TAL"/>
            </w:pPr>
            <w:r w:rsidRPr="00614B7A">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3186AA2E" w14:textId="77777777" w:rsidR="00A85D8A" w:rsidRPr="00614B7A" w:rsidRDefault="00A85D8A" w:rsidP="00BE3F9E">
            <w:pPr>
              <w:pStyle w:val="TAC"/>
            </w:pPr>
            <w:r w:rsidRPr="00614B7A">
              <w:t>Rel-15</w:t>
            </w:r>
          </w:p>
        </w:tc>
        <w:tc>
          <w:tcPr>
            <w:tcW w:w="1157" w:type="dxa"/>
            <w:tcBorders>
              <w:top w:val="single" w:sz="4" w:space="0" w:color="auto"/>
              <w:left w:val="single" w:sz="4" w:space="0" w:color="auto"/>
              <w:bottom w:val="single" w:sz="4" w:space="0" w:color="auto"/>
              <w:right w:val="single" w:sz="4" w:space="0" w:color="auto"/>
            </w:tcBorders>
            <w:hideMark/>
          </w:tcPr>
          <w:p w14:paraId="163B65A7" w14:textId="77777777" w:rsidR="00A85D8A" w:rsidRPr="00614B7A" w:rsidRDefault="00A85D8A" w:rsidP="00BE3F9E">
            <w:pPr>
              <w:pStyle w:val="TAL"/>
              <w:rPr>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FB78152" w14:textId="77777777" w:rsidR="00A85D8A" w:rsidRPr="00614B7A" w:rsidRDefault="00A85D8A" w:rsidP="00BE3F9E">
            <w:pPr>
              <w:pStyle w:val="TAL"/>
              <w:rPr>
                <w:lang w:eastAsia="zh-CN"/>
              </w:rPr>
            </w:pPr>
            <w:r w:rsidRPr="00614B7A">
              <w:rPr>
                <w:lang w:eastAsia="zh-CN"/>
              </w:rPr>
              <w:t>UEs supporting 5GS</w:t>
            </w:r>
            <w:r w:rsidRPr="00614B7A">
              <w:rPr>
                <w:rFonts w:eastAsia="SimSun"/>
                <w:lang w:eastAsia="zh-CN"/>
              </w:rPr>
              <w:t xml:space="preserve"> NR</w:t>
            </w:r>
            <w:r w:rsidRPr="00614B7A">
              <w:rPr>
                <w:lang w:eastAsia="zh-CN"/>
              </w:rPr>
              <w:t xml:space="preserve"> </w:t>
            </w:r>
            <w:r w:rsidRPr="00614B7A">
              <w:rPr>
                <w:rFonts w:eastAsia="SimSun"/>
                <w:lang w:eastAsia="zh-CN"/>
              </w:rPr>
              <w:t xml:space="preserve">SA </w:t>
            </w:r>
            <w:r w:rsidRPr="00614B7A">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DE915D5"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F76DB6" w14:textId="77777777" w:rsidR="00A85D8A" w:rsidRPr="00614B7A" w:rsidRDefault="00A85D8A" w:rsidP="00BE3F9E">
            <w:pPr>
              <w:pStyle w:val="TAL"/>
              <w:rPr>
                <w:lang w:eastAsia="zh-CN"/>
              </w:rPr>
            </w:pPr>
            <w:r w:rsidRPr="00614B7A">
              <w:rPr>
                <w:lang w:eastAsia="zh-CN"/>
              </w:rPr>
              <w:t>2Rx</w:t>
            </w:r>
          </w:p>
          <w:p w14:paraId="7C38B714" w14:textId="77777777" w:rsidR="00A85D8A" w:rsidRPr="00614B7A" w:rsidRDefault="00A85D8A" w:rsidP="00BE3F9E">
            <w:pPr>
              <w:pStyle w:val="TAL"/>
              <w:rPr>
                <w:lang w:eastAsia="zh-CN"/>
              </w:rPr>
            </w:pPr>
            <w:r w:rsidRPr="00614B7A">
              <w:rPr>
                <w:lang w:eastAsia="zh-CN"/>
              </w:rPr>
              <w:t>4Rx</w:t>
            </w:r>
          </w:p>
        </w:tc>
      </w:tr>
      <w:tr w:rsidR="00A85D8A" w:rsidRPr="00614B7A" w14:paraId="0581D15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D54F0C" w14:textId="77777777" w:rsidR="00A85D8A" w:rsidRPr="00614B7A" w:rsidRDefault="00A85D8A" w:rsidP="00BE3F9E">
            <w:pPr>
              <w:pStyle w:val="TAL"/>
              <w:rPr>
                <w:b/>
              </w:rPr>
            </w:pPr>
            <w:r w:rsidRPr="00614B7A">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464B30" w14:textId="77777777" w:rsidR="00A85D8A" w:rsidRPr="00614B7A" w:rsidRDefault="00A85D8A" w:rsidP="00BE3F9E">
            <w:pPr>
              <w:pStyle w:val="TAL"/>
              <w:rPr>
                <w:b/>
              </w:rPr>
            </w:pPr>
            <w:r w:rsidRPr="00614B7A">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BF4362"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88E35C"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873BAE"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095455"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F51DB6" w14:textId="77777777" w:rsidR="00A85D8A" w:rsidRPr="00614B7A" w:rsidRDefault="00A85D8A" w:rsidP="00BE3F9E">
            <w:pPr>
              <w:pStyle w:val="TAL"/>
              <w:rPr>
                <w:b/>
                <w:lang w:eastAsia="zh-CN"/>
              </w:rPr>
            </w:pPr>
          </w:p>
        </w:tc>
      </w:tr>
      <w:tr w:rsidR="00A85D8A" w:rsidRPr="00614B7A" w14:paraId="1508ED6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48EB1E" w14:textId="77777777" w:rsidR="00A85D8A" w:rsidRPr="00614B7A" w:rsidRDefault="00A85D8A" w:rsidP="00BE3F9E">
            <w:pPr>
              <w:pStyle w:val="TAL"/>
              <w:rPr>
                <w:b/>
                <w:lang w:eastAsia="zh-TW"/>
              </w:rPr>
            </w:pPr>
            <w:r w:rsidRPr="00614B7A">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70C90B" w14:textId="77777777" w:rsidR="00A85D8A" w:rsidRPr="00614B7A" w:rsidRDefault="00A85D8A" w:rsidP="00BE3F9E">
            <w:pPr>
              <w:pStyle w:val="TAL"/>
              <w:rPr>
                <w:b/>
                <w:szCs w:val="18"/>
              </w:rPr>
            </w:pPr>
            <w:r w:rsidRPr="00614B7A">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DDA175"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687E603"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8FD922"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89B13D"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613A5E" w14:textId="77777777" w:rsidR="00A85D8A" w:rsidRPr="00614B7A" w:rsidRDefault="00A85D8A" w:rsidP="00BE3F9E">
            <w:pPr>
              <w:pStyle w:val="TAL"/>
              <w:rPr>
                <w:b/>
                <w:lang w:eastAsia="zh-CN"/>
              </w:rPr>
            </w:pPr>
          </w:p>
        </w:tc>
      </w:tr>
      <w:tr w:rsidR="00A85D8A" w:rsidRPr="00614B7A" w14:paraId="789B216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2879C26" w14:textId="77777777" w:rsidR="00A85D8A" w:rsidRPr="00614B7A" w:rsidRDefault="00A85D8A" w:rsidP="00BE3F9E">
            <w:pPr>
              <w:pStyle w:val="TAL"/>
            </w:pPr>
            <w:r w:rsidRPr="00614B7A">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777E2595" w14:textId="77777777" w:rsidR="00A85D8A" w:rsidRPr="00614B7A" w:rsidRDefault="00A85D8A" w:rsidP="00BE3F9E">
            <w:pPr>
              <w:pStyle w:val="TAL"/>
            </w:pPr>
            <w:r w:rsidRPr="00614B7A">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D74C5C8" w14:textId="77777777" w:rsidR="00A85D8A" w:rsidRPr="00614B7A" w:rsidRDefault="00A85D8A" w:rsidP="00BE3F9E">
            <w:pPr>
              <w:pStyle w:val="TAC"/>
            </w:pPr>
            <w:r w:rsidRPr="00614B7A">
              <w:t>Rel-15</w:t>
            </w:r>
          </w:p>
        </w:tc>
        <w:tc>
          <w:tcPr>
            <w:tcW w:w="1157" w:type="dxa"/>
            <w:tcBorders>
              <w:top w:val="single" w:sz="4" w:space="0" w:color="auto"/>
              <w:left w:val="single" w:sz="4" w:space="0" w:color="auto"/>
              <w:bottom w:val="single" w:sz="4" w:space="0" w:color="auto"/>
              <w:right w:val="single" w:sz="4" w:space="0" w:color="auto"/>
            </w:tcBorders>
            <w:hideMark/>
          </w:tcPr>
          <w:p w14:paraId="43D45EDA" w14:textId="77777777" w:rsidR="00A85D8A" w:rsidRPr="00614B7A" w:rsidRDefault="00A85D8A" w:rsidP="00BE3F9E">
            <w:pPr>
              <w:pStyle w:val="TAL"/>
              <w:rPr>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54798D4" w14:textId="77777777" w:rsidR="00A85D8A" w:rsidRPr="00614B7A" w:rsidRDefault="00A85D8A" w:rsidP="00BE3F9E">
            <w:pPr>
              <w:pStyle w:val="TAL"/>
              <w:rPr>
                <w:lang w:eastAsia="zh-CN"/>
              </w:rPr>
            </w:pPr>
            <w:r w:rsidRPr="00614B7A">
              <w:rPr>
                <w:lang w:eastAsia="zh-CN"/>
              </w:rPr>
              <w:t>UEs supporting 5GS</w:t>
            </w:r>
            <w:r w:rsidRPr="00614B7A">
              <w:rPr>
                <w:rFonts w:eastAsia="SimSun"/>
                <w:lang w:eastAsia="zh-CN"/>
              </w:rPr>
              <w:t xml:space="preserve"> NR</w:t>
            </w:r>
            <w:r w:rsidRPr="00614B7A">
              <w:rPr>
                <w:lang w:eastAsia="zh-CN"/>
              </w:rPr>
              <w:t xml:space="preserve"> </w:t>
            </w:r>
            <w:r w:rsidRPr="00614B7A">
              <w:rPr>
                <w:rFonts w:eastAsia="SimSun"/>
                <w:lang w:eastAsia="zh-CN"/>
              </w:rPr>
              <w:t xml:space="preserve">SA </w:t>
            </w:r>
            <w:r w:rsidRPr="00614B7A">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BEC95E"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3FF882" w14:textId="77777777" w:rsidR="00A85D8A" w:rsidRPr="00614B7A" w:rsidRDefault="00A85D8A" w:rsidP="00BE3F9E">
            <w:pPr>
              <w:pStyle w:val="TAL"/>
              <w:rPr>
                <w:lang w:eastAsia="zh-CN"/>
              </w:rPr>
            </w:pPr>
            <w:r w:rsidRPr="00614B7A">
              <w:rPr>
                <w:lang w:eastAsia="zh-CN"/>
              </w:rPr>
              <w:t>2Rx</w:t>
            </w:r>
          </w:p>
          <w:p w14:paraId="712D7980" w14:textId="77777777" w:rsidR="00A85D8A" w:rsidRPr="00614B7A" w:rsidRDefault="00A85D8A" w:rsidP="00BE3F9E">
            <w:pPr>
              <w:pStyle w:val="TAL"/>
              <w:rPr>
                <w:lang w:eastAsia="zh-CN"/>
              </w:rPr>
            </w:pPr>
            <w:r w:rsidRPr="00614B7A">
              <w:rPr>
                <w:lang w:eastAsia="zh-CN"/>
              </w:rPr>
              <w:t>4Rx</w:t>
            </w:r>
          </w:p>
        </w:tc>
      </w:tr>
      <w:tr w:rsidR="00A85D8A" w:rsidRPr="00614B7A" w14:paraId="01544DE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25C6612" w14:textId="77777777" w:rsidR="00A85D8A" w:rsidRPr="00614B7A" w:rsidRDefault="00A85D8A" w:rsidP="00BE3F9E">
            <w:pPr>
              <w:pStyle w:val="TAL"/>
            </w:pPr>
            <w:r w:rsidRPr="00614B7A">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5DC4A6AA" w14:textId="77777777" w:rsidR="00A85D8A" w:rsidRPr="00614B7A" w:rsidRDefault="00A85D8A" w:rsidP="00BE3F9E">
            <w:pPr>
              <w:pStyle w:val="TAL"/>
            </w:pPr>
            <w:r w:rsidRPr="00614B7A">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C3AB7C6" w14:textId="77777777" w:rsidR="00A85D8A" w:rsidRPr="00614B7A" w:rsidRDefault="00A85D8A" w:rsidP="00BE3F9E">
            <w:pPr>
              <w:pStyle w:val="TAC"/>
            </w:pPr>
            <w:r w:rsidRPr="00614B7A">
              <w:t>Rel-15</w:t>
            </w:r>
          </w:p>
        </w:tc>
        <w:tc>
          <w:tcPr>
            <w:tcW w:w="1157" w:type="dxa"/>
            <w:tcBorders>
              <w:top w:val="single" w:sz="4" w:space="0" w:color="auto"/>
              <w:left w:val="single" w:sz="4" w:space="0" w:color="auto"/>
              <w:bottom w:val="single" w:sz="4" w:space="0" w:color="auto"/>
              <w:right w:val="single" w:sz="4" w:space="0" w:color="auto"/>
            </w:tcBorders>
            <w:hideMark/>
          </w:tcPr>
          <w:p w14:paraId="53A915F9" w14:textId="77777777" w:rsidR="00A85D8A" w:rsidRPr="00614B7A" w:rsidRDefault="00A85D8A" w:rsidP="00BE3F9E">
            <w:pPr>
              <w:pStyle w:val="TAL"/>
              <w:rPr>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8BCD2A4" w14:textId="77777777" w:rsidR="00A85D8A" w:rsidRPr="00614B7A" w:rsidRDefault="00A85D8A" w:rsidP="00BE3F9E">
            <w:pPr>
              <w:pStyle w:val="TAL"/>
              <w:rPr>
                <w:lang w:eastAsia="zh-CN"/>
              </w:rPr>
            </w:pPr>
            <w:r w:rsidRPr="00614B7A">
              <w:rPr>
                <w:lang w:eastAsia="zh-CN"/>
              </w:rPr>
              <w:t>UEs supporting 5GS</w:t>
            </w:r>
            <w:r w:rsidRPr="00614B7A">
              <w:rPr>
                <w:rFonts w:eastAsia="SimSun"/>
                <w:lang w:eastAsia="zh-CN"/>
              </w:rPr>
              <w:t xml:space="preserve"> NR</w:t>
            </w:r>
            <w:r w:rsidRPr="00614B7A">
              <w:rPr>
                <w:lang w:eastAsia="zh-CN"/>
              </w:rPr>
              <w:t xml:space="preserve"> </w:t>
            </w:r>
            <w:r w:rsidRPr="00614B7A">
              <w:rPr>
                <w:rFonts w:eastAsia="SimSun"/>
                <w:lang w:eastAsia="zh-CN"/>
              </w:rPr>
              <w:t xml:space="preserve">SA </w:t>
            </w:r>
            <w:r w:rsidRPr="00614B7A">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EE9A79C"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CFD0D6" w14:textId="77777777" w:rsidR="00A85D8A" w:rsidRPr="00614B7A" w:rsidRDefault="00A85D8A" w:rsidP="00BE3F9E">
            <w:pPr>
              <w:pStyle w:val="TAL"/>
              <w:rPr>
                <w:lang w:eastAsia="zh-CN"/>
              </w:rPr>
            </w:pPr>
            <w:r w:rsidRPr="00614B7A">
              <w:rPr>
                <w:lang w:eastAsia="zh-CN"/>
              </w:rPr>
              <w:t>2Rx</w:t>
            </w:r>
          </w:p>
          <w:p w14:paraId="338B47F5" w14:textId="77777777" w:rsidR="00A85D8A" w:rsidRPr="00614B7A" w:rsidRDefault="00A85D8A" w:rsidP="00BE3F9E">
            <w:pPr>
              <w:pStyle w:val="TAL"/>
              <w:rPr>
                <w:lang w:eastAsia="zh-CN"/>
              </w:rPr>
            </w:pPr>
            <w:r w:rsidRPr="00614B7A">
              <w:rPr>
                <w:lang w:eastAsia="zh-CN"/>
              </w:rPr>
              <w:t>4Rx</w:t>
            </w:r>
          </w:p>
        </w:tc>
      </w:tr>
      <w:tr w:rsidR="00A85D8A" w:rsidRPr="00614B7A" w14:paraId="7577432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A3D9733" w14:textId="77777777" w:rsidR="00A85D8A" w:rsidRPr="00614B7A" w:rsidRDefault="00A85D8A" w:rsidP="00BE3F9E">
            <w:pPr>
              <w:pStyle w:val="TAL"/>
            </w:pPr>
            <w:r w:rsidRPr="00614B7A">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7DE31CE" w14:textId="77777777" w:rsidR="00A85D8A" w:rsidRPr="00614B7A" w:rsidRDefault="00A85D8A" w:rsidP="00BE3F9E">
            <w:pPr>
              <w:pStyle w:val="TAL"/>
            </w:pPr>
            <w:r w:rsidRPr="00614B7A">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2298C9B" w14:textId="77777777" w:rsidR="00A85D8A" w:rsidRPr="00614B7A" w:rsidRDefault="00A85D8A" w:rsidP="00BE3F9E">
            <w:pPr>
              <w:pStyle w:val="TAC"/>
            </w:pPr>
            <w:r w:rsidRPr="00614B7A">
              <w:t>Rel-15</w:t>
            </w:r>
          </w:p>
        </w:tc>
        <w:tc>
          <w:tcPr>
            <w:tcW w:w="1157" w:type="dxa"/>
            <w:tcBorders>
              <w:top w:val="single" w:sz="4" w:space="0" w:color="auto"/>
              <w:left w:val="single" w:sz="4" w:space="0" w:color="auto"/>
              <w:bottom w:val="single" w:sz="4" w:space="0" w:color="auto"/>
              <w:right w:val="single" w:sz="4" w:space="0" w:color="auto"/>
            </w:tcBorders>
            <w:hideMark/>
          </w:tcPr>
          <w:p w14:paraId="7F03F384" w14:textId="77777777" w:rsidR="00A85D8A" w:rsidRPr="00614B7A" w:rsidRDefault="00A85D8A" w:rsidP="00BE3F9E">
            <w:pPr>
              <w:pStyle w:val="TAL"/>
              <w:rPr>
                <w:lang w:eastAsia="zh-CN"/>
              </w:rPr>
            </w:pPr>
            <w:r w:rsidRPr="00614B7A">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5A20DA8" w14:textId="77777777" w:rsidR="00A85D8A" w:rsidRPr="00614B7A" w:rsidRDefault="00A85D8A" w:rsidP="00BE3F9E">
            <w:pPr>
              <w:pStyle w:val="TAL"/>
              <w:rPr>
                <w:lang w:eastAsia="zh-CN"/>
              </w:rPr>
            </w:pPr>
            <w:r w:rsidRPr="00614B7A">
              <w:rPr>
                <w:lang w:eastAsia="zh-CN"/>
              </w:rPr>
              <w:t>UEs supporting 5GS</w:t>
            </w:r>
            <w:r w:rsidRPr="00614B7A">
              <w:rPr>
                <w:rFonts w:eastAsia="SimSun"/>
                <w:lang w:eastAsia="zh-CN"/>
              </w:rPr>
              <w:t xml:space="preserve"> NR</w:t>
            </w:r>
            <w:r w:rsidRPr="00614B7A">
              <w:rPr>
                <w:lang w:eastAsia="zh-CN"/>
              </w:rPr>
              <w:t xml:space="preserve"> </w:t>
            </w:r>
            <w:r w:rsidRPr="00614B7A">
              <w:rPr>
                <w:rFonts w:eastAsia="SimSun"/>
                <w:lang w:eastAsia="zh-CN"/>
              </w:rPr>
              <w:t xml:space="preserve">SA </w:t>
            </w:r>
            <w:r w:rsidRPr="00614B7A">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4F2C5DD"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9D9557" w14:textId="77777777" w:rsidR="00A85D8A" w:rsidRPr="00614B7A" w:rsidRDefault="00A85D8A" w:rsidP="00BE3F9E">
            <w:pPr>
              <w:pStyle w:val="TAL"/>
              <w:rPr>
                <w:lang w:eastAsia="zh-CN"/>
              </w:rPr>
            </w:pPr>
            <w:r w:rsidRPr="00614B7A">
              <w:rPr>
                <w:lang w:eastAsia="zh-CN"/>
              </w:rPr>
              <w:t>2Rx</w:t>
            </w:r>
          </w:p>
          <w:p w14:paraId="2876ED38" w14:textId="77777777" w:rsidR="00A85D8A" w:rsidRPr="00614B7A" w:rsidRDefault="00A85D8A" w:rsidP="00BE3F9E">
            <w:pPr>
              <w:pStyle w:val="TAL"/>
              <w:rPr>
                <w:lang w:eastAsia="zh-CN"/>
              </w:rPr>
            </w:pPr>
            <w:r w:rsidRPr="00614B7A">
              <w:rPr>
                <w:lang w:eastAsia="zh-CN"/>
              </w:rPr>
              <w:t>4Rx</w:t>
            </w:r>
          </w:p>
        </w:tc>
      </w:tr>
      <w:tr w:rsidR="00A85D8A" w:rsidRPr="00614B7A" w14:paraId="6EE0F7B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B58FA46" w14:textId="77777777" w:rsidR="00A85D8A" w:rsidRPr="00614B7A" w:rsidRDefault="00A85D8A" w:rsidP="00BE3F9E">
            <w:pPr>
              <w:pStyle w:val="TAL"/>
            </w:pPr>
            <w:r w:rsidRPr="00614B7A">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1F86430C" w14:textId="77777777" w:rsidR="00A85D8A" w:rsidRPr="00614B7A" w:rsidRDefault="00A85D8A" w:rsidP="00BE3F9E">
            <w:pPr>
              <w:pStyle w:val="TAL"/>
            </w:pPr>
            <w:r w:rsidRPr="00614B7A">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CC6E152" w14:textId="77777777" w:rsidR="00A85D8A" w:rsidRPr="00614B7A" w:rsidRDefault="00A85D8A" w:rsidP="00BE3F9E">
            <w:pPr>
              <w:pStyle w:val="TAC"/>
            </w:pPr>
            <w:r w:rsidRPr="00614B7A">
              <w:t>Rel-15</w:t>
            </w:r>
          </w:p>
        </w:tc>
        <w:tc>
          <w:tcPr>
            <w:tcW w:w="1157" w:type="dxa"/>
            <w:tcBorders>
              <w:top w:val="single" w:sz="4" w:space="0" w:color="auto"/>
              <w:left w:val="single" w:sz="4" w:space="0" w:color="auto"/>
              <w:bottom w:val="single" w:sz="4" w:space="0" w:color="auto"/>
              <w:right w:val="single" w:sz="4" w:space="0" w:color="auto"/>
            </w:tcBorders>
            <w:hideMark/>
          </w:tcPr>
          <w:p w14:paraId="74BF0F4E" w14:textId="77777777" w:rsidR="00A85D8A" w:rsidRPr="00614B7A" w:rsidRDefault="00A85D8A" w:rsidP="00BE3F9E">
            <w:pPr>
              <w:pStyle w:val="TAL"/>
              <w:rPr>
                <w:lang w:eastAsia="zh-CN"/>
              </w:rPr>
            </w:pPr>
            <w:r w:rsidRPr="00614B7A">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0BB21BD" w14:textId="77777777" w:rsidR="00A85D8A" w:rsidRPr="00614B7A" w:rsidRDefault="00A85D8A" w:rsidP="00BE3F9E">
            <w:pPr>
              <w:pStyle w:val="TAL"/>
              <w:rPr>
                <w:lang w:eastAsia="zh-CN"/>
              </w:rPr>
            </w:pPr>
            <w:r w:rsidRPr="00614B7A">
              <w:rPr>
                <w:lang w:eastAsia="zh-CN"/>
              </w:rPr>
              <w:t>UEs supporting 5GS</w:t>
            </w:r>
            <w:r w:rsidRPr="00614B7A">
              <w:rPr>
                <w:rFonts w:eastAsia="SimSun"/>
                <w:lang w:eastAsia="zh-CN"/>
              </w:rPr>
              <w:t xml:space="preserve"> NR</w:t>
            </w:r>
            <w:r w:rsidRPr="00614B7A">
              <w:rPr>
                <w:lang w:eastAsia="zh-CN"/>
              </w:rPr>
              <w:t xml:space="preserve"> </w:t>
            </w:r>
            <w:r w:rsidRPr="00614B7A">
              <w:rPr>
                <w:rFonts w:eastAsia="SimSun"/>
                <w:lang w:eastAsia="zh-CN"/>
              </w:rPr>
              <w:t xml:space="preserve">SA </w:t>
            </w:r>
            <w:r w:rsidRPr="00614B7A">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60A39FD"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5F48B8" w14:textId="77777777" w:rsidR="00A85D8A" w:rsidRPr="00614B7A" w:rsidRDefault="00A85D8A" w:rsidP="00BE3F9E">
            <w:pPr>
              <w:pStyle w:val="TAL"/>
              <w:rPr>
                <w:lang w:eastAsia="zh-CN"/>
              </w:rPr>
            </w:pPr>
            <w:r w:rsidRPr="00614B7A">
              <w:rPr>
                <w:lang w:eastAsia="zh-CN"/>
              </w:rPr>
              <w:t>2Rx</w:t>
            </w:r>
          </w:p>
          <w:p w14:paraId="4F75A252" w14:textId="77777777" w:rsidR="00A85D8A" w:rsidRPr="00614B7A" w:rsidRDefault="00A85D8A" w:rsidP="00BE3F9E">
            <w:pPr>
              <w:pStyle w:val="TAL"/>
              <w:rPr>
                <w:lang w:eastAsia="zh-CN"/>
              </w:rPr>
            </w:pPr>
            <w:r w:rsidRPr="00614B7A">
              <w:rPr>
                <w:lang w:eastAsia="zh-CN"/>
              </w:rPr>
              <w:t>4Rx</w:t>
            </w:r>
          </w:p>
        </w:tc>
      </w:tr>
      <w:tr w:rsidR="00A85D8A" w:rsidRPr="00614B7A" w14:paraId="1A7857A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78BC560" w14:textId="77777777" w:rsidR="00A85D8A" w:rsidRPr="00614B7A" w:rsidRDefault="00A85D8A" w:rsidP="00BE3F9E">
            <w:pPr>
              <w:pStyle w:val="TAL"/>
            </w:pPr>
            <w:r w:rsidRPr="00614B7A">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581FDFFF" w14:textId="77777777" w:rsidR="00A85D8A" w:rsidRPr="00614B7A" w:rsidRDefault="00A85D8A" w:rsidP="00BE3F9E">
            <w:pPr>
              <w:pStyle w:val="TAL"/>
            </w:pPr>
            <w:r w:rsidRPr="00614B7A">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9E11798"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5319E1" w14:textId="77777777" w:rsidR="00A85D8A" w:rsidRPr="00614B7A" w:rsidRDefault="00A85D8A" w:rsidP="00BE3F9E">
            <w:pPr>
              <w:pStyle w:val="TAL"/>
              <w:rPr>
                <w:lang w:eastAsia="zh-CN"/>
              </w:rPr>
            </w:pPr>
            <w:r w:rsidRPr="00614B7A">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2E14A9A7"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 xml:space="preserve">FR1 </w:t>
            </w:r>
            <w:r w:rsidRPr="00614B7A">
              <w:rPr>
                <w:rFonts w:eastAsia="SimSun"/>
                <w:lang w:eastAsia="zh-CN"/>
              </w:rPr>
              <w:t xml:space="preserve">and </w:t>
            </w:r>
            <w:r w:rsidRPr="00614B7A">
              <w:t>CSI-RS-based RLM</w:t>
            </w:r>
          </w:p>
        </w:tc>
        <w:tc>
          <w:tcPr>
            <w:tcW w:w="2078" w:type="dxa"/>
            <w:tcBorders>
              <w:top w:val="single" w:sz="4" w:space="0" w:color="auto"/>
              <w:left w:val="single" w:sz="4" w:space="0" w:color="auto"/>
              <w:bottom w:val="single" w:sz="4" w:space="0" w:color="auto"/>
              <w:right w:val="single" w:sz="4" w:space="0" w:color="auto"/>
            </w:tcBorders>
          </w:tcPr>
          <w:p w14:paraId="69BD2822"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B99099" w14:textId="77777777" w:rsidR="00A85D8A" w:rsidRPr="00614B7A" w:rsidRDefault="00A85D8A" w:rsidP="00BE3F9E">
            <w:pPr>
              <w:pStyle w:val="TAL"/>
              <w:rPr>
                <w:lang w:eastAsia="zh-CN"/>
              </w:rPr>
            </w:pPr>
            <w:r w:rsidRPr="00614B7A">
              <w:rPr>
                <w:lang w:eastAsia="zh-CN"/>
              </w:rPr>
              <w:t>2Rx</w:t>
            </w:r>
          </w:p>
          <w:p w14:paraId="21ECF4CE" w14:textId="77777777" w:rsidR="00A85D8A" w:rsidRPr="00614B7A" w:rsidRDefault="00A85D8A" w:rsidP="00BE3F9E">
            <w:pPr>
              <w:pStyle w:val="TAL"/>
              <w:rPr>
                <w:lang w:eastAsia="zh-CN"/>
              </w:rPr>
            </w:pPr>
            <w:r w:rsidRPr="00614B7A">
              <w:rPr>
                <w:lang w:eastAsia="zh-CN"/>
              </w:rPr>
              <w:t>4Rx</w:t>
            </w:r>
          </w:p>
        </w:tc>
      </w:tr>
      <w:tr w:rsidR="00A85D8A" w:rsidRPr="00614B7A" w14:paraId="3192C94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5C79330" w14:textId="77777777" w:rsidR="00A85D8A" w:rsidRPr="00614B7A" w:rsidRDefault="00A85D8A" w:rsidP="00BE3F9E">
            <w:pPr>
              <w:pStyle w:val="TAL"/>
            </w:pPr>
            <w:r w:rsidRPr="00614B7A">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24665309" w14:textId="77777777" w:rsidR="00A85D8A" w:rsidRPr="00614B7A" w:rsidRDefault="00A85D8A" w:rsidP="00BE3F9E">
            <w:pPr>
              <w:pStyle w:val="TAL"/>
            </w:pPr>
            <w:r w:rsidRPr="00614B7A">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48C3566"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E93537" w14:textId="77777777" w:rsidR="00A85D8A" w:rsidRPr="00614B7A" w:rsidRDefault="00A85D8A" w:rsidP="00BE3F9E">
            <w:pPr>
              <w:pStyle w:val="TAL"/>
              <w:rPr>
                <w:lang w:eastAsia="zh-CN"/>
              </w:rPr>
            </w:pPr>
            <w:r w:rsidRPr="00614B7A">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AAB4A6F"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 xml:space="preserve">FR1 </w:t>
            </w:r>
            <w:r w:rsidRPr="00614B7A">
              <w:rPr>
                <w:rFonts w:eastAsia="SimSun"/>
                <w:lang w:eastAsia="zh-CN"/>
              </w:rPr>
              <w:t xml:space="preserve">and </w:t>
            </w:r>
            <w:r w:rsidRPr="00614B7A">
              <w:t>CSI-RS-based RLM</w:t>
            </w:r>
          </w:p>
        </w:tc>
        <w:tc>
          <w:tcPr>
            <w:tcW w:w="2078" w:type="dxa"/>
            <w:tcBorders>
              <w:top w:val="single" w:sz="4" w:space="0" w:color="auto"/>
              <w:left w:val="single" w:sz="4" w:space="0" w:color="auto"/>
              <w:bottom w:val="single" w:sz="4" w:space="0" w:color="auto"/>
              <w:right w:val="single" w:sz="4" w:space="0" w:color="auto"/>
            </w:tcBorders>
          </w:tcPr>
          <w:p w14:paraId="58535ACA"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CEE8C1" w14:textId="77777777" w:rsidR="00A85D8A" w:rsidRPr="00614B7A" w:rsidRDefault="00A85D8A" w:rsidP="00BE3F9E">
            <w:pPr>
              <w:pStyle w:val="TAL"/>
              <w:rPr>
                <w:lang w:eastAsia="zh-CN"/>
              </w:rPr>
            </w:pPr>
            <w:r w:rsidRPr="00614B7A">
              <w:rPr>
                <w:lang w:eastAsia="zh-CN"/>
              </w:rPr>
              <w:t>2Rx</w:t>
            </w:r>
          </w:p>
          <w:p w14:paraId="6CC3E0C5" w14:textId="77777777" w:rsidR="00A85D8A" w:rsidRPr="00614B7A" w:rsidRDefault="00A85D8A" w:rsidP="00BE3F9E">
            <w:pPr>
              <w:pStyle w:val="TAL"/>
              <w:rPr>
                <w:lang w:eastAsia="zh-CN"/>
              </w:rPr>
            </w:pPr>
            <w:r w:rsidRPr="00614B7A">
              <w:rPr>
                <w:lang w:eastAsia="zh-CN"/>
              </w:rPr>
              <w:t>4Rx</w:t>
            </w:r>
          </w:p>
        </w:tc>
      </w:tr>
      <w:tr w:rsidR="00A85D8A" w:rsidRPr="00614B7A" w14:paraId="0CE22F3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7413974" w14:textId="77777777" w:rsidR="00A85D8A" w:rsidRPr="00614B7A" w:rsidRDefault="00A85D8A" w:rsidP="00BE3F9E">
            <w:pPr>
              <w:pStyle w:val="TAL"/>
            </w:pPr>
            <w:r w:rsidRPr="00614B7A">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4C4616F8" w14:textId="77777777" w:rsidR="00A85D8A" w:rsidRPr="00614B7A" w:rsidRDefault="00A85D8A" w:rsidP="00BE3F9E">
            <w:pPr>
              <w:pStyle w:val="TAL"/>
            </w:pPr>
            <w:r w:rsidRPr="00614B7A">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7EBFD4A"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60C783" w14:textId="77777777" w:rsidR="00A85D8A" w:rsidRPr="00614B7A" w:rsidRDefault="00A85D8A" w:rsidP="00BE3F9E">
            <w:pPr>
              <w:pStyle w:val="TAL"/>
              <w:rPr>
                <w:lang w:eastAsia="zh-CN"/>
              </w:rPr>
            </w:pPr>
            <w:r w:rsidRPr="00614B7A">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2D2DF4E"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w:t>
            </w:r>
            <w:r w:rsidRPr="00614B7A">
              <w:rPr>
                <w:rFonts w:eastAsia="SimSun"/>
                <w:lang w:eastAsia="zh-CN"/>
              </w:rPr>
              <w:t xml:space="preserve"> </w:t>
            </w:r>
            <w:r w:rsidRPr="00614B7A">
              <w:t xml:space="preserve">CSI-RS-based RLM </w:t>
            </w:r>
            <w:r w:rsidRPr="00614B7A">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ECD90C5"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37C2D0" w14:textId="77777777" w:rsidR="00A85D8A" w:rsidRPr="00614B7A" w:rsidRDefault="00A85D8A" w:rsidP="00BE3F9E">
            <w:pPr>
              <w:pStyle w:val="TAL"/>
              <w:rPr>
                <w:lang w:eastAsia="zh-CN"/>
              </w:rPr>
            </w:pPr>
            <w:r w:rsidRPr="00614B7A">
              <w:rPr>
                <w:lang w:eastAsia="zh-CN"/>
              </w:rPr>
              <w:t>2Rx</w:t>
            </w:r>
          </w:p>
          <w:p w14:paraId="593978F5" w14:textId="77777777" w:rsidR="00A85D8A" w:rsidRPr="00614B7A" w:rsidRDefault="00A85D8A" w:rsidP="00BE3F9E">
            <w:pPr>
              <w:pStyle w:val="TAL"/>
              <w:rPr>
                <w:lang w:eastAsia="zh-CN"/>
              </w:rPr>
            </w:pPr>
            <w:r w:rsidRPr="00614B7A">
              <w:rPr>
                <w:lang w:eastAsia="zh-CN"/>
              </w:rPr>
              <w:t>4Rx</w:t>
            </w:r>
          </w:p>
        </w:tc>
      </w:tr>
      <w:tr w:rsidR="00A85D8A" w:rsidRPr="00614B7A" w14:paraId="240F6A8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C3A0D26" w14:textId="77777777" w:rsidR="00A85D8A" w:rsidRPr="00614B7A" w:rsidRDefault="00A85D8A" w:rsidP="00BE3F9E">
            <w:pPr>
              <w:pStyle w:val="TAL"/>
            </w:pPr>
            <w:r w:rsidRPr="00614B7A">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3A173F2D" w14:textId="77777777" w:rsidR="00A85D8A" w:rsidRPr="00614B7A" w:rsidRDefault="00A85D8A" w:rsidP="00BE3F9E">
            <w:pPr>
              <w:pStyle w:val="TAL"/>
            </w:pPr>
            <w:r w:rsidRPr="00614B7A">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8DF690E"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CE1169" w14:textId="77777777" w:rsidR="00A85D8A" w:rsidRPr="00614B7A" w:rsidRDefault="00A85D8A" w:rsidP="00BE3F9E">
            <w:pPr>
              <w:pStyle w:val="TAL"/>
              <w:rPr>
                <w:lang w:eastAsia="zh-CN"/>
              </w:rPr>
            </w:pPr>
            <w:r w:rsidRPr="00614B7A">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57E9C06"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w:t>
            </w:r>
            <w:r w:rsidRPr="00614B7A">
              <w:rPr>
                <w:rFonts w:eastAsia="SimSun"/>
                <w:lang w:eastAsia="zh-CN"/>
              </w:rPr>
              <w:t xml:space="preserve"> </w:t>
            </w:r>
            <w:r w:rsidRPr="00614B7A">
              <w:t xml:space="preserve">CSI-RS-based RLM </w:t>
            </w:r>
            <w:r w:rsidRPr="00614B7A">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5345277"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4C9997" w14:textId="77777777" w:rsidR="00A85D8A" w:rsidRPr="00614B7A" w:rsidRDefault="00A85D8A" w:rsidP="00BE3F9E">
            <w:pPr>
              <w:pStyle w:val="TAL"/>
              <w:rPr>
                <w:lang w:eastAsia="zh-CN"/>
              </w:rPr>
            </w:pPr>
            <w:r w:rsidRPr="00614B7A">
              <w:rPr>
                <w:lang w:eastAsia="zh-CN"/>
              </w:rPr>
              <w:t>2Rx</w:t>
            </w:r>
          </w:p>
          <w:p w14:paraId="4CAD0115" w14:textId="77777777" w:rsidR="00A85D8A" w:rsidRPr="00614B7A" w:rsidRDefault="00A85D8A" w:rsidP="00BE3F9E">
            <w:pPr>
              <w:pStyle w:val="TAL"/>
              <w:rPr>
                <w:lang w:eastAsia="zh-CN"/>
              </w:rPr>
            </w:pPr>
            <w:r w:rsidRPr="00614B7A">
              <w:rPr>
                <w:lang w:eastAsia="zh-CN"/>
              </w:rPr>
              <w:t>4Rx</w:t>
            </w:r>
          </w:p>
        </w:tc>
      </w:tr>
      <w:tr w:rsidR="00A85D8A" w:rsidRPr="00614B7A" w14:paraId="6C15F08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77A0F3" w14:textId="77777777" w:rsidR="00A85D8A" w:rsidRPr="00614B7A" w:rsidRDefault="00A85D8A" w:rsidP="00BE3F9E">
            <w:pPr>
              <w:pStyle w:val="TAL"/>
              <w:rPr>
                <w:b/>
                <w:lang w:eastAsia="zh-TW"/>
              </w:rPr>
            </w:pPr>
            <w:r w:rsidRPr="00614B7A">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668289" w14:textId="77777777" w:rsidR="00A85D8A" w:rsidRPr="00614B7A" w:rsidRDefault="00A85D8A" w:rsidP="00BE3F9E">
            <w:pPr>
              <w:pStyle w:val="TAL"/>
              <w:rPr>
                <w:b/>
                <w:lang w:eastAsia="zh-CN"/>
              </w:rPr>
            </w:pPr>
            <w:r w:rsidRPr="00614B7A">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AAB023" w14:textId="77777777" w:rsidR="00A85D8A" w:rsidRPr="00614B7A"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341DE9" w14:textId="77777777" w:rsidR="00A85D8A" w:rsidRPr="00614B7A"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6C3C66" w14:textId="77777777" w:rsidR="00A85D8A" w:rsidRPr="00614B7A" w:rsidRDefault="00A85D8A" w:rsidP="00BE3F9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55FD35" w14:textId="77777777" w:rsidR="00A85D8A" w:rsidRPr="00614B7A"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DFA050" w14:textId="77777777" w:rsidR="00A85D8A" w:rsidRPr="00614B7A" w:rsidRDefault="00A85D8A" w:rsidP="00BE3F9E">
            <w:pPr>
              <w:pStyle w:val="TAL"/>
              <w:rPr>
                <w:b/>
                <w:lang w:eastAsia="zh-CN"/>
              </w:rPr>
            </w:pPr>
          </w:p>
        </w:tc>
      </w:tr>
      <w:tr w:rsidR="00A85D8A" w:rsidRPr="00614B7A" w14:paraId="1CDA033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0B97896" w14:textId="77777777" w:rsidR="00A85D8A" w:rsidRPr="00614B7A" w:rsidRDefault="00A85D8A" w:rsidP="00BE3F9E">
            <w:pPr>
              <w:pStyle w:val="TAL"/>
              <w:rPr>
                <w:lang w:eastAsia="zh-TW"/>
              </w:rPr>
            </w:pPr>
            <w:r w:rsidRPr="00614B7A">
              <w:lastRenderedPageBreak/>
              <w:t>6.5.2.1</w:t>
            </w:r>
          </w:p>
        </w:tc>
        <w:tc>
          <w:tcPr>
            <w:tcW w:w="4521" w:type="dxa"/>
            <w:tcBorders>
              <w:top w:val="single" w:sz="4" w:space="0" w:color="auto"/>
              <w:left w:val="single" w:sz="4" w:space="0" w:color="auto"/>
              <w:bottom w:val="single" w:sz="4" w:space="0" w:color="auto"/>
              <w:right w:val="single" w:sz="4" w:space="0" w:color="auto"/>
            </w:tcBorders>
            <w:hideMark/>
          </w:tcPr>
          <w:p w14:paraId="0653CA9E" w14:textId="77777777" w:rsidR="00A85D8A" w:rsidRPr="00614B7A" w:rsidRDefault="00A85D8A" w:rsidP="00BE3F9E">
            <w:pPr>
              <w:pStyle w:val="TAL"/>
              <w:rPr>
                <w:lang w:eastAsia="zh-CN"/>
              </w:rPr>
            </w:pPr>
            <w:r w:rsidRPr="00614B7A">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5790C4BF" w14:textId="77777777" w:rsidR="00A85D8A" w:rsidRPr="00614B7A" w:rsidRDefault="00A85D8A" w:rsidP="00BE3F9E">
            <w:pPr>
              <w:pStyle w:val="TAC"/>
              <w:rPr>
                <w:rFonts w:eastAsia="SimSun"/>
                <w:lang w:eastAsia="zh-CN"/>
              </w:rPr>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D8B9D0" w14:textId="77777777" w:rsidR="00A85D8A" w:rsidRPr="00614B7A" w:rsidRDefault="00A85D8A" w:rsidP="00BE3F9E">
            <w:pPr>
              <w:pStyle w:val="TAL"/>
              <w:rPr>
                <w:rFonts w:eastAsia="SimSun"/>
                <w:lang w:eastAsia="zh-CN"/>
              </w:rPr>
            </w:pPr>
            <w:r w:rsidRPr="00614B7A">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05D4605" w14:textId="77777777" w:rsidR="00A85D8A" w:rsidRPr="00614B7A" w:rsidRDefault="00A85D8A" w:rsidP="00BE3F9E">
            <w:pPr>
              <w:pStyle w:val="TAL"/>
              <w:rPr>
                <w:rFonts w:eastAsia="SimSun"/>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w:t>
            </w:r>
            <w:r w:rsidRPr="00614B7A">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553DF0C" w14:textId="77777777" w:rsidR="00A85D8A" w:rsidRPr="00614B7A"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DA08FCC" w14:textId="77777777" w:rsidR="00A85D8A" w:rsidRPr="00614B7A" w:rsidRDefault="00A85D8A" w:rsidP="00BE3F9E">
            <w:pPr>
              <w:pStyle w:val="TAL"/>
              <w:rPr>
                <w:lang w:eastAsia="zh-CN"/>
              </w:rPr>
            </w:pPr>
            <w:r w:rsidRPr="00614B7A">
              <w:rPr>
                <w:lang w:eastAsia="zh-CN"/>
              </w:rPr>
              <w:t>2Rx</w:t>
            </w:r>
          </w:p>
          <w:p w14:paraId="23B97569" w14:textId="77777777" w:rsidR="00A85D8A" w:rsidRPr="00614B7A" w:rsidRDefault="00A85D8A" w:rsidP="00BE3F9E">
            <w:pPr>
              <w:pStyle w:val="TAL"/>
              <w:rPr>
                <w:lang w:eastAsia="zh-CN"/>
              </w:rPr>
            </w:pPr>
            <w:r w:rsidRPr="00614B7A">
              <w:rPr>
                <w:lang w:eastAsia="zh-CN"/>
              </w:rPr>
              <w:t>4Rx</w:t>
            </w:r>
          </w:p>
        </w:tc>
      </w:tr>
      <w:tr w:rsidR="00A85D8A" w:rsidRPr="00614B7A" w14:paraId="40CD213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B9B55C" w14:textId="77777777" w:rsidR="00A85D8A" w:rsidRPr="00614B7A" w:rsidRDefault="00A85D8A" w:rsidP="00BE3F9E">
            <w:pPr>
              <w:pStyle w:val="TAL"/>
              <w:rPr>
                <w:b/>
                <w:lang w:eastAsia="zh-TW"/>
              </w:rPr>
            </w:pPr>
            <w:r w:rsidRPr="00614B7A">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6F7199" w14:textId="77777777" w:rsidR="00A85D8A" w:rsidRPr="00614B7A" w:rsidRDefault="00A85D8A" w:rsidP="00BE3F9E">
            <w:pPr>
              <w:pStyle w:val="TAL"/>
              <w:rPr>
                <w:b/>
                <w:lang w:eastAsia="zh-CN"/>
              </w:rPr>
            </w:pPr>
            <w:r w:rsidRPr="00614B7A">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65D912" w14:textId="77777777" w:rsidR="00A85D8A" w:rsidRPr="00614B7A"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453CE4" w14:textId="77777777" w:rsidR="00A85D8A" w:rsidRPr="00614B7A"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3DB6E5" w14:textId="77777777" w:rsidR="00A85D8A" w:rsidRPr="00614B7A" w:rsidRDefault="00A85D8A" w:rsidP="00BE3F9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9E2E49" w14:textId="77777777" w:rsidR="00A85D8A" w:rsidRPr="00614B7A"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6257BE" w14:textId="77777777" w:rsidR="00A85D8A" w:rsidRPr="00614B7A" w:rsidRDefault="00A85D8A" w:rsidP="00BE3F9E">
            <w:pPr>
              <w:pStyle w:val="TAL"/>
              <w:rPr>
                <w:b/>
                <w:lang w:eastAsia="zh-CN"/>
              </w:rPr>
            </w:pPr>
          </w:p>
        </w:tc>
      </w:tr>
      <w:tr w:rsidR="00A85D8A" w:rsidRPr="00614B7A" w14:paraId="45CAD33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87F105F" w14:textId="77777777" w:rsidR="00A85D8A" w:rsidRPr="00614B7A" w:rsidRDefault="00A85D8A" w:rsidP="00BE3F9E">
            <w:pPr>
              <w:pStyle w:val="TAL"/>
              <w:rPr>
                <w:lang w:eastAsia="zh-TW"/>
              </w:rPr>
            </w:pPr>
            <w:r w:rsidRPr="00614B7A">
              <w:t>6.5.3.1</w:t>
            </w:r>
          </w:p>
        </w:tc>
        <w:tc>
          <w:tcPr>
            <w:tcW w:w="4521" w:type="dxa"/>
            <w:tcBorders>
              <w:top w:val="single" w:sz="4" w:space="0" w:color="auto"/>
              <w:left w:val="single" w:sz="4" w:space="0" w:color="auto"/>
              <w:bottom w:val="single" w:sz="4" w:space="0" w:color="auto"/>
              <w:right w:val="single" w:sz="4" w:space="0" w:color="auto"/>
            </w:tcBorders>
            <w:hideMark/>
          </w:tcPr>
          <w:p w14:paraId="5DA3CF7F" w14:textId="77777777" w:rsidR="00A85D8A" w:rsidRPr="00614B7A" w:rsidRDefault="00A85D8A" w:rsidP="00BE3F9E">
            <w:pPr>
              <w:pStyle w:val="TAL"/>
              <w:rPr>
                <w:lang w:eastAsia="zh-CN"/>
              </w:rPr>
            </w:pPr>
            <w:r w:rsidRPr="00614B7A">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05C23CF" w14:textId="77777777" w:rsidR="00A85D8A" w:rsidRPr="00614B7A" w:rsidRDefault="00A85D8A" w:rsidP="00BE3F9E">
            <w:pPr>
              <w:pStyle w:val="TAC"/>
              <w:rPr>
                <w:rFonts w:eastAsia="SimSun"/>
                <w:lang w:eastAsia="zh-CN"/>
              </w:rPr>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D6B2E3" w14:textId="77777777" w:rsidR="00A85D8A" w:rsidRPr="00614B7A" w:rsidRDefault="00A85D8A" w:rsidP="00BE3F9E">
            <w:pPr>
              <w:pStyle w:val="TAL"/>
              <w:rPr>
                <w:rFonts w:eastAsia="SimSun"/>
                <w:lang w:eastAsia="zh-CN"/>
              </w:rPr>
            </w:pPr>
            <w:r w:rsidRPr="00614B7A">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C997D83" w14:textId="77777777" w:rsidR="00A85D8A" w:rsidRPr="00614B7A" w:rsidRDefault="00A85D8A" w:rsidP="00BE3F9E">
            <w:pPr>
              <w:pStyle w:val="TAL"/>
              <w:rPr>
                <w:rFonts w:eastAsia="SimSun"/>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w:t>
            </w:r>
            <w:r w:rsidRPr="00614B7A">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770FCA2" w14:textId="77777777" w:rsidR="00A85D8A" w:rsidRPr="00614B7A"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49897DD" w14:textId="77777777" w:rsidR="00A85D8A" w:rsidRPr="00614B7A" w:rsidRDefault="00A85D8A" w:rsidP="00BE3F9E">
            <w:pPr>
              <w:pStyle w:val="TAL"/>
              <w:rPr>
                <w:lang w:eastAsia="zh-CN"/>
              </w:rPr>
            </w:pPr>
            <w:r w:rsidRPr="00614B7A">
              <w:rPr>
                <w:lang w:eastAsia="zh-CN"/>
              </w:rPr>
              <w:t>2Rx</w:t>
            </w:r>
          </w:p>
          <w:p w14:paraId="3D06B7ED" w14:textId="77777777" w:rsidR="00A85D8A" w:rsidRPr="00614B7A" w:rsidRDefault="00A85D8A" w:rsidP="00BE3F9E">
            <w:pPr>
              <w:pStyle w:val="TAL"/>
              <w:rPr>
                <w:lang w:eastAsia="zh-CN"/>
              </w:rPr>
            </w:pPr>
            <w:r w:rsidRPr="00614B7A">
              <w:rPr>
                <w:lang w:eastAsia="zh-CN"/>
              </w:rPr>
              <w:t>4Rx</w:t>
            </w:r>
          </w:p>
        </w:tc>
      </w:tr>
      <w:tr w:rsidR="00A85D8A" w:rsidRPr="00614B7A" w14:paraId="04080DB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116CAB1" w14:textId="77777777" w:rsidR="00A85D8A" w:rsidRPr="00614B7A" w:rsidRDefault="00A85D8A" w:rsidP="00BE3F9E">
            <w:pPr>
              <w:pStyle w:val="TAL"/>
              <w:rPr>
                <w:lang w:eastAsia="zh-TW"/>
              </w:rPr>
            </w:pPr>
            <w:r w:rsidRPr="00614B7A">
              <w:t>6.5.3.2</w:t>
            </w:r>
          </w:p>
        </w:tc>
        <w:tc>
          <w:tcPr>
            <w:tcW w:w="4521" w:type="dxa"/>
            <w:tcBorders>
              <w:top w:val="single" w:sz="4" w:space="0" w:color="auto"/>
              <w:left w:val="single" w:sz="4" w:space="0" w:color="auto"/>
              <w:bottom w:val="single" w:sz="4" w:space="0" w:color="auto"/>
              <w:right w:val="single" w:sz="4" w:space="0" w:color="auto"/>
            </w:tcBorders>
            <w:hideMark/>
          </w:tcPr>
          <w:p w14:paraId="326AA19F" w14:textId="6D089146" w:rsidR="00A85D8A" w:rsidRPr="00614B7A" w:rsidRDefault="00A85D8A" w:rsidP="00331052">
            <w:pPr>
              <w:pStyle w:val="TAL"/>
              <w:rPr>
                <w:lang w:eastAsia="zh-CN"/>
              </w:rPr>
            </w:pPr>
            <w:r w:rsidRPr="00614B7A">
              <w:t xml:space="preserve">NR SA FR1 SCell activation and deactivation of known SCell in non-DRX for </w:t>
            </w:r>
            <w:del w:id="450" w:author="Amy TAO" w:date="2022-04-25T21:58:00Z">
              <w:r w:rsidRPr="00614B7A" w:rsidDel="00331052">
                <w:delText>320</w:delText>
              </w:r>
            </w:del>
            <w:ins w:id="451" w:author="Amy TAO" w:date="2022-04-25T21:58:00Z">
              <w:r w:rsidR="00331052" w:rsidRPr="00614B7A">
                <w:t>640</w:t>
              </w:r>
            </w:ins>
            <w:r w:rsidRPr="00614B7A">
              <w:t>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3FC728E1" w14:textId="77777777" w:rsidR="00A85D8A" w:rsidRPr="00614B7A" w:rsidRDefault="00A85D8A" w:rsidP="00BE3F9E">
            <w:pPr>
              <w:pStyle w:val="TAC"/>
              <w:rPr>
                <w:rFonts w:eastAsia="SimSun"/>
                <w:lang w:eastAsia="zh-CN"/>
              </w:rPr>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780A97" w14:textId="77777777" w:rsidR="00A85D8A" w:rsidRPr="00614B7A" w:rsidRDefault="00A85D8A" w:rsidP="00BE3F9E">
            <w:pPr>
              <w:pStyle w:val="TAL"/>
              <w:rPr>
                <w:rFonts w:eastAsia="SimSun"/>
                <w:lang w:eastAsia="zh-CN"/>
              </w:rPr>
            </w:pPr>
            <w:r w:rsidRPr="00614B7A">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63B2E4D" w14:textId="77777777" w:rsidR="00A85D8A" w:rsidRPr="00614B7A" w:rsidRDefault="00A85D8A" w:rsidP="00BE3F9E">
            <w:pPr>
              <w:pStyle w:val="TAL"/>
              <w:rPr>
                <w:rFonts w:eastAsia="SimSun"/>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w:t>
            </w:r>
            <w:r w:rsidRPr="00614B7A">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76C2BF2" w14:textId="77777777" w:rsidR="00A85D8A" w:rsidRPr="00614B7A"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BDEB2F0" w14:textId="77777777" w:rsidR="00A85D8A" w:rsidRPr="00614B7A" w:rsidRDefault="00A85D8A" w:rsidP="00BE3F9E">
            <w:pPr>
              <w:pStyle w:val="TAL"/>
              <w:rPr>
                <w:lang w:eastAsia="zh-CN"/>
              </w:rPr>
            </w:pPr>
            <w:r w:rsidRPr="00614B7A">
              <w:rPr>
                <w:lang w:eastAsia="zh-CN"/>
              </w:rPr>
              <w:t>2Rx</w:t>
            </w:r>
          </w:p>
          <w:p w14:paraId="39837ABA" w14:textId="77777777" w:rsidR="00A85D8A" w:rsidRPr="00614B7A" w:rsidRDefault="00A85D8A" w:rsidP="00BE3F9E">
            <w:pPr>
              <w:pStyle w:val="TAL"/>
              <w:rPr>
                <w:lang w:eastAsia="zh-CN"/>
              </w:rPr>
            </w:pPr>
            <w:r w:rsidRPr="00614B7A">
              <w:rPr>
                <w:lang w:eastAsia="zh-CN"/>
              </w:rPr>
              <w:t>4Rx</w:t>
            </w:r>
          </w:p>
        </w:tc>
      </w:tr>
      <w:tr w:rsidR="00A85D8A" w:rsidRPr="00614B7A" w14:paraId="424100A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403A8CF" w14:textId="77777777" w:rsidR="00A85D8A" w:rsidRPr="00614B7A" w:rsidRDefault="00A85D8A" w:rsidP="00BE3F9E">
            <w:pPr>
              <w:pStyle w:val="TAL"/>
              <w:rPr>
                <w:lang w:eastAsia="zh-TW"/>
              </w:rPr>
            </w:pPr>
            <w:r w:rsidRPr="00614B7A">
              <w:t>6.5.3.3</w:t>
            </w:r>
          </w:p>
        </w:tc>
        <w:tc>
          <w:tcPr>
            <w:tcW w:w="4521" w:type="dxa"/>
            <w:tcBorders>
              <w:top w:val="single" w:sz="4" w:space="0" w:color="auto"/>
              <w:left w:val="single" w:sz="4" w:space="0" w:color="auto"/>
              <w:bottom w:val="single" w:sz="4" w:space="0" w:color="auto"/>
              <w:right w:val="single" w:sz="4" w:space="0" w:color="auto"/>
            </w:tcBorders>
            <w:hideMark/>
          </w:tcPr>
          <w:p w14:paraId="5B6FD9ED" w14:textId="77777777" w:rsidR="00A85D8A" w:rsidRPr="00614B7A" w:rsidRDefault="00A85D8A" w:rsidP="00BE3F9E">
            <w:pPr>
              <w:pStyle w:val="TAL"/>
              <w:rPr>
                <w:lang w:eastAsia="zh-CN"/>
              </w:rPr>
            </w:pPr>
            <w:r w:rsidRPr="00614B7A">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6D0832EF" w14:textId="77777777" w:rsidR="00A85D8A" w:rsidRPr="00614B7A" w:rsidRDefault="00A85D8A" w:rsidP="00BE3F9E">
            <w:pPr>
              <w:pStyle w:val="TAC"/>
              <w:rPr>
                <w:rFonts w:eastAsia="SimSun"/>
                <w:lang w:eastAsia="zh-CN"/>
              </w:rPr>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96F2DB" w14:textId="77777777" w:rsidR="00A85D8A" w:rsidRPr="00614B7A" w:rsidRDefault="00A85D8A" w:rsidP="00BE3F9E">
            <w:pPr>
              <w:pStyle w:val="TAL"/>
              <w:rPr>
                <w:rFonts w:eastAsia="SimSun"/>
                <w:lang w:eastAsia="zh-CN"/>
              </w:rPr>
            </w:pPr>
            <w:r w:rsidRPr="00614B7A">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FEFBB76" w14:textId="77777777" w:rsidR="00A85D8A" w:rsidRPr="00614B7A" w:rsidRDefault="00A85D8A" w:rsidP="00BE3F9E">
            <w:pPr>
              <w:pStyle w:val="TAL"/>
              <w:rPr>
                <w:rFonts w:eastAsia="SimSun"/>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w:t>
            </w:r>
            <w:r w:rsidRPr="00614B7A">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AF77A1B" w14:textId="77777777" w:rsidR="00A85D8A" w:rsidRPr="00614B7A"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314284A" w14:textId="77777777" w:rsidR="00A85D8A" w:rsidRPr="00614B7A" w:rsidRDefault="00A85D8A" w:rsidP="00BE3F9E">
            <w:pPr>
              <w:pStyle w:val="TAL"/>
              <w:rPr>
                <w:lang w:eastAsia="zh-CN"/>
              </w:rPr>
            </w:pPr>
            <w:r w:rsidRPr="00614B7A">
              <w:rPr>
                <w:lang w:eastAsia="zh-CN"/>
              </w:rPr>
              <w:t>2Rx</w:t>
            </w:r>
          </w:p>
          <w:p w14:paraId="575A677D" w14:textId="77777777" w:rsidR="00A85D8A" w:rsidRPr="00614B7A" w:rsidRDefault="00A85D8A" w:rsidP="00BE3F9E">
            <w:pPr>
              <w:pStyle w:val="TAL"/>
              <w:rPr>
                <w:lang w:eastAsia="zh-CN"/>
              </w:rPr>
            </w:pPr>
            <w:r w:rsidRPr="00614B7A">
              <w:rPr>
                <w:lang w:eastAsia="zh-CN"/>
              </w:rPr>
              <w:t>4Rx</w:t>
            </w:r>
          </w:p>
        </w:tc>
      </w:tr>
      <w:tr w:rsidR="00A85D8A" w:rsidRPr="00614B7A" w14:paraId="47D3412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C1C846" w14:textId="77777777" w:rsidR="00A85D8A" w:rsidRPr="00614B7A" w:rsidRDefault="00A85D8A" w:rsidP="00BE3F9E">
            <w:pPr>
              <w:pStyle w:val="TAL"/>
              <w:rPr>
                <w:b/>
                <w:lang w:eastAsia="zh-TW"/>
              </w:rPr>
            </w:pPr>
            <w:r w:rsidRPr="00614B7A">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2D1093" w14:textId="77777777" w:rsidR="00A85D8A" w:rsidRPr="00614B7A" w:rsidRDefault="00A85D8A" w:rsidP="00BE3F9E">
            <w:pPr>
              <w:pStyle w:val="TAL"/>
              <w:rPr>
                <w:b/>
                <w:lang w:eastAsia="zh-CN"/>
              </w:rPr>
            </w:pPr>
            <w:r w:rsidRPr="00614B7A">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E1CDDE" w14:textId="77777777" w:rsidR="00A85D8A" w:rsidRPr="00614B7A"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A377DF" w14:textId="77777777" w:rsidR="00A85D8A" w:rsidRPr="00614B7A"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3A5EA8" w14:textId="77777777" w:rsidR="00A85D8A" w:rsidRPr="00614B7A" w:rsidRDefault="00A85D8A" w:rsidP="00BE3F9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4E3928" w14:textId="77777777" w:rsidR="00A85D8A" w:rsidRPr="00614B7A"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F3A37A" w14:textId="77777777" w:rsidR="00A85D8A" w:rsidRPr="00614B7A" w:rsidRDefault="00A85D8A" w:rsidP="00BE3F9E">
            <w:pPr>
              <w:pStyle w:val="TAL"/>
              <w:rPr>
                <w:b/>
                <w:lang w:eastAsia="zh-CN"/>
              </w:rPr>
            </w:pPr>
          </w:p>
        </w:tc>
      </w:tr>
      <w:tr w:rsidR="00A85D8A" w:rsidRPr="00614B7A" w14:paraId="3F049D9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E7874F4" w14:textId="77777777" w:rsidR="00A85D8A" w:rsidRPr="00614B7A" w:rsidRDefault="00A85D8A" w:rsidP="00BE3F9E">
            <w:pPr>
              <w:pStyle w:val="TAL"/>
            </w:pPr>
            <w:r w:rsidRPr="00614B7A">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3E2B760E" w14:textId="77777777" w:rsidR="00A85D8A" w:rsidRPr="00614B7A" w:rsidRDefault="00A85D8A" w:rsidP="00BE3F9E">
            <w:pPr>
              <w:pStyle w:val="TAL"/>
            </w:pPr>
            <w:r w:rsidRPr="00614B7A">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245CC085" w14:textId="77777777" w:rsidR="00A85D8A" w:rsidRPr="00614B7A" w:rsidRDefault="00A85D8A" w:rsidP="00BE3F9E">
            <w:pPr>
              <w:pStyle w:val="TAC"/>
            </w:pPr>
            <w:r w:rsidRPr="00614B7A">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526218" w14:textId="77777777" w:rsidR="00A85D8A" w:rsidRPr="00614B7A" w:rsidRDefault="00A85D8A" w:rsidP="00BE3F9E">
            <w:pPr>
              <w:pStyle w:val="TAL"/>
              <w:rPr>
                <w:lang w:eastAsia="zh-CN"/>
              </w:rPr>
            </w:pPr>
            <w:r w:rsidRPr="00614B7A">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1489F9E7" w14:textId="77777777" w:rsidR="00A85D8A" w:rsidRPr="00614B7A" w:rsidRDefault="00A85D8A" w:rsidP="00BE3F9E">
            <w:pPr>
              <w:pStyle w:val="TAL"/>
              <w:rPr>
                <w:lang w:eastAsia="zh-CN"/>
              </w:rPr>
            </w:pPr>
            <w:r w:rsidRPr="00614B7A">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0C44DBD4"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B1FD60" w14:textId="77777777" w:rsidR="00A85D8A" w:rsidRPr="00614B7A" w:rsidRDefault="00A85D8A" w:rsidP="00BE3F9E">
            <w:pPr>
              <w:pStyle w:val="TAL"/>
              <w:rPr>
                <w:lang w:eastAsia="zh-CN"/>
              </w:rPr>
            </w:pPr>
            <w:r w:rsidRPr="00614B7A">
              <w:rPr>
                <w:lang w:eastAsia="zh-CN"/>
              </w:rPr>
              <w:t>2Rx</w:t>
            </w:r>
          </w:p>
          <w:p w14:paraId="6F522FE7" w14:textId="77777777" w:rsidR="00A85D8A" w:rsidRPr="00614B7A" w:rsidRDefault="00A85D8A" w:rsidP="00BE3F9E">
            <w:pPr>
              <w:pStyle w:val="TAL"/>
              <w:rPr>
                <w:lang w:eastAsia="zh-CN"/>
              </w:rPr>
            </w:pPr>
            <w:r w:rsidRPr="00614B7A">
              <w:rPr>
                <w:lang w:eastAsia="zh-CN"/>
              </w:rPr>
              <w:t>4Rx</w:t>
            </w:r>
          </w:p>
        </w:tc>
      </w:tr>
      <w:tr w:rsidR="00A85D8A" w:rsidRPr="00614B7A" w14:paraId="19A0619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1D85D7" w14:textId="77777777" w:rsidR="00A85D8A" w:rsidRPr="00614B7A" w:rsidRDefault="00A85D8A" w:rsidP="00BE3F9E">
            <w:pPr>
              <w:pStyle w:val="TAL"/>
              <w:rPr>
                <w:b/>
              </w:rPr>
            </w:pPr>
            <w:r w:rsidRPr="00614B7A">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A44B7F" w14:textId="77777777" w:rsidR="00A85D8A" w:rsidRPr="00614B7A" w:rsidRDefault="00A85D8A" w:rsidP="00BE3F9E">
            <w:pPr>
              <w:pStyle w:val="TAL"/>
              <w:rPr>
                <w:b/>
              </w:rPr>
            </w:pPr>
            <w:r w:rsidRPr="00614B7A">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F0F811"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6696F1A"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D82ADD"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F121C5"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A97953" w14:textId="77777777" w:rsidR="00A85D8A" w:rsidRPr="00614B7A" w:rsidRDefault="00A85D8A" w:rsidP="00BE3F9E">
            <w:pPr>
              <w:pStyle w:val="TAL"/>
              <w:rPr>
                <w:b/>
                <w:lang w:eastAsia="zh-CN"/>
              </w:rPr>
            </w:pPr>
          </w:p>
        </w:tc>
      </w:tr>
      <w:tr w:rsidR="00A85D8A" w:rsidRPr="00614B7A" w14:paraId="2735D02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8CD6C46" w14:textId="77777777" w:rsidR="00A85D8A" w:rsidRPr="00614B7A" w:rsidRDefault="00A85D8A" w:rsidP="00BE3F9E">
            <w:pPr>
              <w:pStyle w:val="TAL"/>
              <w:rPr>
                <w:lang w:eastAsia="zh-CN"/>
              </w:rPr>
            </w:pPr>
            <w:r w:rsidRPr="00614B7A">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3BBF81A9" w14:textId="77777777" w:rsidR="00A85D8A" w:rsidRPr="00614B7A" w:rsidRDefault="00A85D8A" w:rsidP="00BE3F9E">
            <w:pPr>
              <w:pStyle w:val="TAL"/>
              <w:rPr>
                <w:lang w:eastAsia="zh-CN"/>
              </w:rPr>
            </w:pPr>
            <w:r w:rsidRPr="00614B7A">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CDE0E21" w14:textId="77777777" w:rsidR="00A85D8A" w:rsidRPr="00614B7A" w:rsidRDefault="00A85D8A" w:rsidP="00BE3F9E">
            <w:pPr>
              <w:pStyle w:val="TAC"/>
              <w:rPr>
                <w:lang w:eastAsia="zh-CN"/>
              </w:rPr>
            </w:pPr>
            <w:r w:rsidRPr="00614B7A">
              <w:t>Rel-15</w:t>
            </w:r>
          </w:p>
        </w:tc>
        <w:tc>
          <w:tcPr>
            <w:tcW w:w="1157" w:type="dxa"/>
            <w:tcBorders>
              <w:top w:val="single" w:sz="4" w:space="0" w:color="auto"/>
              <w:left w:val="single" w:sz="4" w:space="0" w:color="auto"/>
              <w:bottom w:val="single" w:sz="4" w:space="0" w:color="auto"/>
              <w:right w:val="single" w:sz="4" w:space="0" w:color="auto"/>
            </w:tcBorders>
            <w:hideMark/>
          </w:tcPr>
          <w:p w14:paraId="2DD0EABF" w14:textId="77777777" w:rsidR="00A85D8A" w:rsidRPr="00614B7A" w:rsidRDefault="00A85D8A" w:rsidP="00BE3F9E">
            <w:pPr>
              <w:pStyle w:val="TAL"/>
              <w:rPr>
                <w:lang w:eastAsia="zh-CN"/>
              </w:rPr>
            </w:pPr>
            <w:r w:rsidRPr="00614B7A">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42CA644C" w14:textId="77777777" w:rsidR="00A85D8A" w:rsidRPr="00614B7A" w:rsidRDefault="00A85D8A" w:rsidP="00BE3F9E">
            <w:pPr>
              <w:pStyle w:val="TAL"/>
              <w:rPr>
                <w:lang w:eastAsia="zh-CN"/>
              </w:rPr>
            </w:pPr>
            <w:r w:rsidRPr="00614B7A">
              <w:rPr>
                <w:lang w:eastAsia="zh-CN"/>
              </w:rPr>
              <w:t>UEs supporting 5GS</w:t>
            </w:r>
            <w:r w:rsidRPr="00614B7A">
              <w:rPr>
                <w:rFonts w:eastAsia="SimSun"/>
                <w:lang w:eastAsia="zh-CN"/>
              </w:rPr>
              <w:t xml:space="preserve"> NR</w:t>
            </w:r>
            <w:r w:rsidRPr="00614B7A">
              <w:rPr>
                <w:lang w:eastAsia="zh-CN"/>
              </w:rPr>
              <w:t xml:space="preserve"> </w:t>
            </w:r>
            <w:r w:rsidRPr="00614B7A">
              <w:rPr>
                <w:rFonts w:eastAsia="SimSun"/>
                <w:lang w:eastAsia="zh-CN"/>
              </w:rPr>
              <w:t xml:space="preserve">SA </w:t>
            </w:r>
            <w:r w:rsidRPr="00614B7A">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69769950" w14:textId="77777777" w:rsidR="00A85D8A" w:rsidRPr="00614B7A"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5E48CE0" w14:textId="77777777" w:rsidR="00A85D8A" w:rsidRPr="00614B7A" w:rsidRDefault="00A85D8A" w:rsidP="00BE3F9E">
            <w:pPr>
              <w:pStyle w:val="TAL"/>
              <w:rPr>
                <w:lang w:eastAsia="zh-CN"/>
              </w:rPr>
            </w:pPr>
            <w:r w:rsidRPr="00614B7A">
              <w:rPr>
                <w:lang w:eastAsia="zh-CN"/>
              </w:rPr>
              <w:t>2Rx</w:t>
            </w:r>
          </w:p>
          <w:p w14:paraId="2BFD15B0" w14:textId="77777777" w:rsidR="00A85D8A" w:rsidRPr="00614B7A" w:rsidRDefault="00A85D8A" w:rsidP="00BE3F9E">
            <w:pPr>
              <w:pStyle w:val="TAL"/>
              <w:rPr>
                <w:lang w:eastAsia="zh-CN"/>
              </w:rPr>
            </w:pPr>
            <w:r w:rsidRPr="00614B7A">
              <w:rPr>
                <w:lang w:eastAsia="zh-CN"/>
              </w:rPr>
              <w:t>4Rx</w:t>
            </w:r>
          </w:p>
        </w:tc>
      </w:tr>
      <w:tr w:rsidR="00A85D8A" w:rsidRPr="00614B7A" w14:paraId="3AD2BBB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67EA854" w14:textId="77777777" w:rsidR="00A85D8A" w:rsidRPr="00614B7A" w:rsidRDefault="00A85D8A" w:rsidP="00BE3F9E">
            <w:pPr>
              <w:pStyle w:val="TAL"/>
              <w:rPr>
                <w:lang w:eastAsia="zh-CN"/>
              </w:rPr>
            </w:pPr>
            <w:r w:rsidRPr="00614B7A">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540C81A5" w14:textId="77777777" w:rsidR="00A85D8A" w:rsidRPr="00614B7A" w:rsidRDefault="00A85D8A" w:rsidP="00BE3F9E">
            <w:pPr>
              <w:pStyle w:val="TAL"/>
              <w:rPr>
                <w:lang w:eastAsia="zh-CN"/>
              </w:rPr>
            </w:pPr>
            <w:r w:rsidRPr="00614B7A">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ED67CB1" w14:textId="77777777" w:rsidR="00A85D8A" w:rsidRPr="00614B7A" w:rsidRDefault="00A85D8A" w:rsidP="00BE3F9E">
            <w:pPr>
              <w:pStyle w:val="TAC"/>
              <w:rPr>
                <w:lang w:eastAsia="zh-CN"/>
              </w:rPr>
            </w:pPr>
            <w:r w:rsidRPr="00614B7A">
              <w:t>Rel-15</w:t>
            </w:r>
          </w:p>
        </w:tc>
        <w:tc>
          <w:tcPr>
            <w:tcW w:w="1157" w:type="dxa"/>
            <w:tcBorders>
              <w:top w:val="single" w:sz="4" w:space="0" w:color="auto"/>
              <w:left w:val="single" w:sz="4" w:space="0" w:color="auto"/>
              <w:bottom w:val="single" w:sz="4" w:space="0" w:color="auto"/>
              <w:right w:val="single" w:sz="4" w:space="0" w:color="auto"/>
            </w:tcBorders>
            <w:hideMark/>
          </w:tcPr>
          <w:p w14:paraId="057A85C5" w14:textId="77777777" w:rsidR="00A85D8A" w:rsidRPr="00614B7A" w:rsidRDefault="00A85D8A" w:rsidP="00BE3F9E">
            <w:pPr>
              <w:pStyle w:val="TAL"/>
              <w:rPr>
                <w:lang w:eastAsia="zh-CN"/>
              </w:rPr>
            </w:pPr>
            <w:r w:rsidRPr="00614B7A">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486A8698" w14:textId="77777777" w:rsidR="00A85D8A" w:rsidRPr="00614B7A" w:rsidRDefault="00A85D8A" w:rsidP="00BE3F9E">
            <w:pPr>
              <w:pStyle w:val="TAL"/>
              <w:rPr>
                <w:lang w:eastAsia="zh-CN"/>
              </w:rPr>
            </w:pPr>
            <w:r w:rsidRPr="00614B7A">
              <w:rPr>
                <w:lang w:eastAsia="zh-CN"/>
              </w:rPr>
              <w:t>UEs supporting 5GS</w:t>
            </w:r>
            <w:r w:rsidRPr="00614B7A">
              <w:rPr>
                <w:rFonts w:eastAsia="SimSun"/>
                <w:lang w:eastAsia="zh-CN"/>
              </w:rPr>
              <w:t xml:space="preserve"> NR</w:t>
            </w:r>
            <w:r w:rsidRPr="00614B7A">
              <w:rPr>
                <w:lang w:eastAsia="zh-CN"/>
              </w:rPr>
              <w:t xml:space="preserve"> </w:t>
            </w:r>
            <w:r w:rsidRPr="00614B7A">
              <w:rPr>
                <w:rFonts w:eastAsia="SimSun"/>
                <w:lang w:eastAsia="zh-CN"/>
              </w:rPr>
              <w:t xml:space="preserve">SA </w:t>
            </w:r>
            <w:r w:rsidRPr="00614B7A">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9BA5F9E" w14:textId="77777777" w:rsidR="00A85D8A" w:rsidRPr="00614B7A"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F3078A" w14:textId="77777777" w:rsidR="00A85D8A" w:rsidRPr="00614B7A" w:rsidRDefault="00A85D8A" w:rsidP="00BE3F9E">
            <w:pPr>
              <w:pStyle w:val="TAL"/>
              <w:rPr>
                <w:lang w:eastAsia="zh-CN"/>
              </w:rPr>
            </w:pPr>
            <w:r w:rsidRPr="00614B7A">
              <w:rPr>
                <w:lang w:eastAsia="zh-CN"/>
              </w:rPr>
              <w:t>2Rx</w:t>
            </w:r>
          </w:p>
          <w:p w14:paraId="2F751C7D" w14:textId="77777777" w:rsidR="00A85D8A" w:rsidRPr="00614B7A" w:rsidRDefault="00A85D8A" w:rsidP="00BE3F9E">
            <w:pPr>
              <w:pStyle w:val="TAL"/>
              <w:rPr>
                <w:lang w:eastAsia="zh-CN"/>
              </w:rPr>
            </w:pPr>
            <w:r w:rsidRPr="00614B7A">
              <w:rPr>
                <w:lang w:eastAsia="zh-CN"/>
              </w:rPr>
              <w:t>4Rx</w:t>
            </w:r>
          </w:p>
        </w:tc>
      </w:tr>
      <w:tr w:rsidR="00A85D8A" w:rsidRPr="00614B7A" w14:paraId="309F4CF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177CF7E" w14:textId="77777777" w:rsidR="00A85D8A" w:rsidRPr="00614B7A" w:rsidRDefault="00A85D8A" w:rsidP="00BE3F9E">
            <w:pPr>
              <w:pStyle w:val="TAL"/>
            </w:pPr>
            <w:r w:rsidRPr="00614B7A">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2C5FEC37" w14:textId="77777777" w:rsidR="00A85D8A" w:rsidRPr="00614B7A" w:rsidRDefault="00A85D8A" w:rsidP="00BE3F9E">
            <w:pPr>
              <w:pStyle w:val="TAL"/>
            </w:pPr>
            <w:r w:rsidRPr="00614B7A">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6F5D2D8"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A692A4" w14:textId="77777777" w:rsidR="00A85D8A" w:rsidRPr="00614B7A" w:rsidRDefault="00A85D8A" w:rsidP="00BE3F9E">
            <w:pPr>
              <w:pStyle w:val="TAL"/>
              <w:rPr>
                <w:lang w:eastAsia="zh-CN"/>
              </w:rPr>
            </w:pPr>
            <w:r w:rsidRPr="00614B7A">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44548641"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9AF3BEF"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9B353C" w14:textId="77777777" w:rsidR="00A85D8A" w:rsidRPr="00614B7A" w:rsidRDefault="00A85D8A" w:rsidP="00BE3F9E">
            <w:pPr>
              <w:pStyle w:val="TAL"/>
              <w:rPr>
                <w:lang w:eastAsia="zh-CN"/>
              </w:rPr>
            </w:pPr>
            <w:r w:rsidRPr="00614B7A">
              <w:rPr>
                <w:lang w:eastAsia="zh-CN"/>
              </w:rPr>
              <w:t>2Rx</w:t>
            </w:r>
          </w:p>
          <w:p w14:paraId="275630EA" w14:textId="77777777" w:rsidR="00A85D8A" w:rsidRPr="00614B7A" w:rsidRDefault="00A85D8A" w:rsidP="00BE3F9E">
            <w:pPr>
              <w:pStyle w:val="TAL"/>
              <w:rPr>
                <w:lang w:eastAsia="zh-CN"/>
              </w:rPr>
            </w:pPr>
            <w:r w:rsidRPr="00614B7A">
              <w:rPr>
                <w:lang w:eastAsia="zh-CN"/>
              </w:rPr>
              <w:t>4Rx</w:t>
            </w:r>
          </w:p>
        </w:tc>
      </w:tr>
      <w:tr w:rsidR="00A85D8A" w:rsidRPr="00614B7A" w14:paraId="26AEC12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A59406D" w14:textId="77777777" w:rsidR="00A85D8A" w:rsidRPr="00614B7A" w:rsidRDefault="00A85D8A" w:rsidP="00BE3F9E">
            <w:pPr>
              <w:pStyle w:val="TAL"/>
            </w:pPr>
            <w:r w:rsidRPr="00614B7A">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7D09907A" w14:textId="77777777" w:rsidR="00A85D8A" w:rsidRPr="00614B7A" w:rsidRDefault="00A85D8A" w:rsidP="00BE3F9E">
            <w:pPr>
              <w:pStyle w:val="TAL"/>
            </w:pPr>
            <w:r w:rsidRPr="00614B7A">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2F89453"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5F25AB" w14:textId="77777777" w:rsidR="00A85D8A" w:rsidRPr="00614B7A" w:rsidRDefault="00A85D8A" w:rsidP="00BE3F9E">
            <w:pPr>
              <w:pStyle w:val="TAL"/>
              <w:rPr>
                <w:lang w:eastAsia="zh-CN"/>
              </w:rPr>
            </w:pPr>
            <w:r w:rsidRPr="00614B7A">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6E34F227"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03AA4A1"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CA5BAD" w14:textId="77777777" w:rsidR="00A85D8A" w:rsidRPr="00614B7A" w:rsidRDefault="00A85D8A" w:rsidP="00BE3F9E">
            <w:pPr>
              <w:pStyle w:val="TAL"/>
              <w:rPr>
                <w:lang w:eastAsia="zh-CN"/>
              </w:rPr>
            </w:pPr>
            <w:r w:rsidRPr="00614B7A">
              <w:rPr>
                <w:lang w:eastAsia="zh-CN"/>
              </w:rPr>
              <w:t>2Rx</w:t>
            </w:r>
          </w:p>
          <w:p w14:paraId="422BD59D" w14:textId="77777777" w:rsidR="00A85D8A" w:rsidRPr="00614B7A" w:rsidRDefault="00A85D8A" w:rsidP="00BE3F9E">
            <w:pPr>
              <w:pStyle w:val="TAL"/>
              <w:rPr>
                <w:lang w:eastAsia="zh-CN"/>
              </w:rPr>
            </w:pPr>
            <w:r w:rsidRPr="00614B7A">
              <w:rPr>
                <w:lang w:eastAsia="zh-CN"/>
              </w:rPr>
              <w:t>4Rx</w:t>
            </w:r>
          </w:p>
        </w:tc>
      </w:tr>
      <w:tr w:rsidR="00A85D8A" w:rsidRPr="00614B7A" w14:paraId="32953AD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33C158" w14:textId="77777777" w:rsidR="00A85D8A" w:rsidRPr="00614B7A" w:rsidRDefault="00A85D8A" w:rsidP="00BE3F9E">
            <w:pPr>
              <w:pStyle w:val="TAL"/>
              <w:rPr>
                <w:b/>
                <w:lang w:eastAsia="zh-TW"/>
              </w:rPr>
            </w:pPr>
            <w:r w:rsidRPr="00614B7A">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8D02D7" w14:textId="77777777" w:rsidR="00A85D8A" w:rsidRPr="00614B7A" w:rsidRDefault="00A85D8A" w:rsidP="00BE3F9E">
            <w:pPr>
              <w:pStyle w:val="TAL"/>
              <w:rPr>
                <w:b/>
                <w:lang w:eastAsia="zh-CN"/>
              </w:rPr>
            </w:pPr>
            <w:r w:rsidRPr="00614B7A">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B2E2F2" w14:textId="77777777" w:rsidR="00A85D8A" w:rsidRPr="00614B7A" w:rsidRDefault="00A85D8A" w:rsidP="00BE3F9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B94D08"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CD140E"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874982" w14:textId="77777777" w:rsidR="00A85D8A" w:rsidRPr="00614B7A"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1BD3B2" w14:textId="77777777" w:rsidR="00A85D8A" w:rsidRPr="00614B7A" w:rsidRDefault="00A85D8A" w:rsidP="00BE3F9E">
            <w:pPr>
              <w:pStyle w:val="TAL"/>
              <w:rPr>
                <w:b/>
                <w:lang w:eastAsia="zh-CN"/>
              </w:rPr>
            </w:pPr>
          </w:p>
        </w:tc>
      </w:tr>
      <w:tr w:rsidR="00A85D8A" w:rsidRPr="00614B7A" w14:paraId="7DB2029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FF2884" w14:textId="77777777" w:rsidR="00A85D8A" w:rsidRPr="00614B7A" w:rsidRDefault="00A85D8A" w:rsidP="00BE3F9E">
            <w:pPr>
              <w:pStyle w:val="TAL"/>
              <w:rPr>
                <w:b/>
                <w:lang w:eastAsia="zh-TW"/>
              </w:rPr>
            </w:pPr>
            <w:r w:rsidRPr="00614B7A">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C224B2" w14:textId="77777777" w:rsidR="00A85D8A" w:rsidRPr="00614B7A" w:rsidRDefault="00A85D8A" w:rsidP="00BE3F9E">
            <w:pPr>
              <w:pStyle w:val="TAL"/>
              <w:rPr>
                <w:b/>
                <w:lang w:eastAsia="zh-CN"/>
              </w:rPr>
            </w:pPr>
            <w:r w:rsidRPr="00614B7A">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06AB37" w14:textId="77777777" w:rsidR="00A85D8A" w:rsidRPr="00614B7A" w:rsidRDefault="00A85D8A" w:rsidP="00BE3F9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E31BB3"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AA56C7"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CFE556" w14:textId="77777777" w:rsidR="00A85D8A" w:rsidRPr="00614B7A"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9DF44D" w14:textId="77777777" w:rsidR="00A85D8A" w:rsidRPr="00614B7A" w:rsidRDefault="00A85D8A" w:rsidP="00BE3F9E">
            <w:pPr>
              <w:pStyle w:val="TAL"/>
              <w:rPr>
                <w:b/>
                <w:lang w:eastAsia="zh-CN"/>
              </w:rPr>
            </w:pPr>
          </w:p>
        </w:tc>
      </w:tr>
      <w:tr w:rsidR="00A85D8A" w:rsidRPr="00614B7A" w14:paraId="7685BBF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119514A" w14:textId="77777777" w:rsidR="00A85D8A" w:rsidRPr="00614B7A" w:rsidRDefault="00A85D8A" w:rsidP="00BE3F9E">
            <w:pPr>
              <w:pStyle w:val="TAL"/>
            </w:pPr>
            <w:r w:rsidRPr="00614B7A">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33504AD7" w14:textId="77777777" w:rsidR="00A85D8A" w:rsidRPr="00614B7A" w:rsidRDefault="00A85D8A" w:rsidP="00BE3F9E">
            <w:pPr>
              <w:pStyle w:val="TAL"/>
            </w:pPr>
            <w:r w:rsidRPr="00614B7A">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A53F478"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1D67BAE" w14:textId="77777777" w:rsidR="00A85D8A" w:rsidRPr="00614B7A" w:rsidRDefault="00A85D8A" w:rsidP="00BE3F9E">
            <w:pPr>
              <w:pStyle w:val="TAL"/>
              <w:rPr>
                <w:lang w:eastAsia="zh-CN"/>
              </w:rPr>
            </w:pPr>
            <w:r w:rsidRPr="00614B7A">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C53A51E"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 and (DCI and timer based active BWP switching delay type1 or type2) and (Support of BWP adaptation upto2 or upto4)</w:t>
            </w:r>
            <w:r w:rsidRPr="00614B7A">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FF240BF"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AAB8DA" w14:textId="77777777" w:rsidR="00A85D8A" w:rsidRPr="00614B7A" w:rsidRDefault="00A85D8A" w:rsidP="00BE3F9E">
            <w:pPr>
              <w:pStyle w:val="TAL"/>
              <w:rPr>
                <w:lang w:eastAsia="zh-CN"/>
              </w:rPr>
            </w:pPr>
            <w:r w:rsidRPr="00614B7A">
              <w:rPr>
                <w:lang w:eastAsia="zh-CN"/>
              </w:rPr>
              <w:t>2Rx</w:t>
            </w:r>
          </w:p>
          <w:p w14:paraId="6F825863" w14:textId="77777777" w:rsidR="00A85D8A" w:rsidRPr="00614B7A" w:rsidRDefault="00A85D8A" w:rsidP="00BE3F9E">
            <w:pPr>
              <w:pStyle w:val="TAL"/>
              <w:rPr>
                <w:lang w:eastAsia="zh-CN"/>
              </w:rPr>
            </w:pPr>
            <w:r w:rsidRPr="00614B7A">
              <w:rPr>
                <w:lang w:eastAsia="zh-CN"/>
              </w:rPr>
              <w:t>4Rx</w:t>
            </w:r>
          </w:p>
        </w:tc>
      </w:tr>
      <w:tr w:rsidR="00A85D8A" w:rsidRPr="00614B7A" w14:paraId="5703F47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38898B9" w14:textId="77777777" w:rsidR="00A85D8A" w:rsidRPr="00614B7A" w:rsidRDefault="00A85D8A" w:rsidP="00BE3F9E">
            <w:pPr>
              <w:pStyle w:val="TAL"/>
              <w:rPr>
                <w:lang w:eastAsia="zh-CN"/>
              </w:rPr>
            </w:pPr>
            <w:r w:rsidRPr="00614B7A">
              <w:t>6.5.6.1.2</w:t>
            </w:r>
          </w:p>
        </w:tc>
        <w:tc>
          <w:tcPr>
            <w:tcW w:w="4521" w:type="dxa"/>
            <w:tcBorders>
              <w:top w:val="single" w:sz="4" w:space="0" w:color="auto"/>
              <w:left w:val="single" w:sz="4" w:space="0" w:color="auto"/>
              <w:bottom w:val="single" w:sz="4" w:space="0" w:color="auto"/>
              <w:right w:val="single" w:sz="4" w:space="0" w:color="auto"/>
            </w:tcBorders>
            <w:hideMark/>
          </w:tcPr>
          <w:p w14:paraId="2A57A848" w14:textId="77777777" w:rsidR="00A85D8A" w:rsidRPr="00614B7A" w:rsidRDefault="00A85D8A" w:rsidP="00BE3F9E">
            <w:pPr>
              <w:pStyle w:val="TAL"/>
              <w:rPr>
                <w:lang w:eastAsia="zh-CN"/>
              </w:rPr>
            </w:pPr>
            <w:r w:rsidRPr="00614B7A">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FDF9909" w14:textId="77777777" w:rsidR="00A85D8A" w:rsidRPr="00614B7A" w:rsidRDefault="00A85D8A" w:rsidP="00BE3F9E">
            <w:pPr>
              <w:pStyle w:val="TAC"/>
              <w:rPr>
                <w:lang w:eastAsia="zh-CN"/>
              </w:rPr>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FEE807" w14:textId="77777777" w:rsidR="00A85D8A" w:rsidRPr="00614B7A" w:rsidRDefault="00A85D8A" w:rsidP="00BE3F9E">
            <w:pPr>
              <w:pStyle w:val="TAL"/>
              <w:rPr>
                <w:lang w:eastAsia="zh-CN"/>
              </w:rPr>
            </w:pPr>
            <w:r w:rsidRPr="00614B7A">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311834D4"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w:t>
            </w:r>
            <w:r w:rsidRPr="00614B7A">
              <w:rPr>
                <w:rFonts w:eastAsia="SimSun"/>
                <w:lang w:eastAsia="zh-CN"/>
              </w:rPr>
              <w:t xml:space="preserve"> </w:t>
            </w:r>
            <w:r w:rsidRPr="00614B7A">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8AF6C28" w14:textId="77777777" w:rsidR="00A85D8A" w:rsidRPr="00614B7A"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CD4E46A" w14:textId="77777777" w:rsidR="00A85D8A" w:rsidRPr="00614B7A" w:rsidRDefault="00A85D8A" w:rsidP="00BE3F9E">
            <w:pPr>
              <w:pStyle w:val="TAL"/>
              <w:rPr>
                <w:lang w:eastAsia="zh-CN"/>
              </w:rPr>
            </w:pPr>
            <w:r w:rsidRPr="00614B7A">
              <w:rPr>
                <w:lang w:eastAsia="zh-CN"/>
              </w:rPr>
              <w:t>2Rx</w:t>
            </w:r>
          </w:p>
          <w:p w14:paraId="1E4BA4F4" w14:textId="77777777" w:rsidR="00A85D8A" w:rsidRPr="00614B7A" w:rsidRDefault="00A85D8A" w:rsidP="00BE3F9E">
            <w:pPr>
              <w:pStyle w:val="TAL"/>
              <w:rPr>
                <w:lang w:eastAsia="zh-CN"/>
              </w:rPr>
            </w:pPr>
            <w:r w:rsidRPr="00614B7A">
              <w:rPr>
                <w:lang w:eastAsia="zh-CN"/>
              </w:rPr>
              <w:t>4Rx</w:t>
            </w:r>
          </w:p>
        </w:tc>
      </w:tr>
      <w:tr w:rsidR="00A85D8A" w:rsidRPr="00614B7A" w14:paraId="26B49F1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C557AF" w14:textId="77777777" w:rsidR="00A85D8A" w:rsidRPr="00614B7A" w:rsidRDefault="00A85D8A" w:rsidP="00BE3F9E">
            <w:pPr>
              <w:pStyle w:val="TAL"/>
              <w:rPr>
                <w:b/>
                <w:lang w:eastAsia="zh-TW"/>
              </w:rPr>
            </w:pPr>
            <w:r w:rsidRPr="00614B7A">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C1BD1A" w14:textId="77777777" w:rsidR="00A85D8A" w:rsidRPr="00614B7A" w:rsidRDefault="00A85D8A" w:rsidP="00BE3F9E">
            <w:pPr>
              <w:pStyle w:val="TAL"/>
              <w:rPr>
                <w:b/>
                <w:lang w:eastAsia="zh-CN"/>
              </w:rPr>
            </w:pPr>
            <w:r w:rsidRPr="00614B7A">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8050D4" w14:textId="77777777" w:rsidR="00A85D8A" w:rsidRPr="00614B7A"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A9D2AB" w14:textId="77777777" w:rsidR="00A85D8A" w:rsidRPr="00614B7A"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03DB7D" w14:textId="77777777" w:rsidR="00A85D8A" w:rsidRPr="00614B7A" w:rsidRDefault="00A85D8A" w:rsidP="00BE3F9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081D6E" w14:textId="77777777" w:rsidR="00A85D8A" w:rsidRPr="00614B7A"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5DE8B1" w14:textId="77777777" w:rsidR="00A85D8A" w:rsidRPr="00614B7A" w:rsidRDefault="00A85D8A" w:rsidP="00BE3F9E">
            <w:pPr>
              <w:pStyle w:val="TAL"/>
              <w:rPr>
                <w:b/>
                <w:lang w:eastAsia="zh-CN"/>
              </w:rPr>
            </w:pPr>
          </w:p>
        </w:tc>
      </w:tr>
      <w:tr w:rsidR="00A85D8A" w:rsidRPr="00614B7A" w14:paraId="4B13D77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A476E65" w14:textId="77777777" w:rsidR="00A85D8A" w:rsidRPr="00614B7A" w:rsidRDefault="00A85D8A" w:rsidP="00BE3F9E">
            <w:pPr>
              <w:pStyle w:val="TAL"/>
            </w:pPr>
            <w:r w:rsidRPr="00614B7A">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2163185F" w14:textId="77777777" w:rsidR="00A85D8A" w:rsidRPr="00614B7A" w:rsidRDefault="00A85D8A" w:rsidP="00BE3F9E">
            <w:pPr>
              <w:pStyle w:val="TAL"/>
            </w:pPr>
            <w:r w:rsidRPr="00614B7A">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1AABBC4"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F24471" w14:textId="77777777" w:rsidR="00A85D8A" w:rsidRPr="00614B7A" w:rsidRDefault="00A85D8A" w:rsidP="00BE3F9E">
            <w:pPr>
              <w:pStyle w:val="TAL"/>
              <w:rPr>
                <w:lang w:eastAsia="zh-CN"/>
              </w:rPr>
            </w:pPr>
            <w:r w:rsidRPr="00614B7A">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12386ECE"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w:t>
            </w:r>
            <w:r w:rsidRPr="00614B7A">
              <w:rPr>
                <w:lang w:eastAsia="zh-TW"/>
              </w:rPr>
              <w:t xml:space="preserve"> </w:t>
            </w:r>
            <w:r w:rsidRPr="00614B7A">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9FFA0D1"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C92C71" w14:textId="77777777" w:rsidR="00A85D8A" w:rsidRPr="00614B7A" w:rsidRDefault="00A85D8A" w:rsidP="00BE3F9E">
            <w:pPr>
              <w:pStyle w:val="TAL"/>
              <w:rPr>
                <w:lang w:eastAsia="zh-CN"/>
              </w:rPr>
            </w:pPr>
            <w:r w:rsidRPr="00614B7A">
              <w:rPr>
                <w:lang w:eastAsia="zh-CN"/>
              </w:rPr>
              <w:t>2Rx</w:t>
            </w:r>
          </w:p>
          <w:p w14:paraId="06BAE5F0" w14:textId="77777777" w:rsidR="00A85D8A" w:rsidRPr="00614B7A" w:rsidRDefault="00A85D8A" w:rsidP="00BE3F9E">
            <w:pPr>
              <w:pStyle w:val="TAL"/>
              <w:rPr>
                <w:lang w:eastAsia="zh-CN"/>
              </w:rPr>
            </w:pPr>
            <w:r w:rsidRPr="00614B7A">
              <w:rPr>
                <w:lang w:eastAsia="zh-CN"/>
              </w:rPr>
              <w:t>4Rx</w:t>
            </w:r>
          </w:p>
        </w:tc>
      </w:tr>
      <w:tr w:rsidR="00A85D8A" w:rsidRPr="00614B7A" w14:paraId="06A715A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33DE1AC" w14:textId="77777777" w:rsidR="00A85D8A" w:rsidRPr="00614B7A" w:rsidRDefault="00A85D8A" w:rsidP="00BE3F9E">
            <w:pPr>
              <w:keepNext/>
              <w:keepLines/>
              <w:spacing w:after="0"/>
              <w:rPr>
                <w:rFonts w:ascii="Arial" w:hAnsi="Arial"/>
                <w:b/>
                <w:sz w:val="18"/>
                <w:lang w:eastAsia="zh-TW"/>
              </w:rPr>
            </w:pPr>
            <w:r w:rsidRPr="00614B7A">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8075D7A" w14:textId="77777777" w:rsidR="00A85D8A" w:rsidRPr="00614B7A" w:rsidRDefault="00A85D8A" w:rsidP="00BE3F9E">
            <w:pPr>
              <w:keepNext/>
              <w:keepLines/>
              <w:spacing w:after="0"/>
              <w:rPr>
                <w:rFonts w:ascii="Arial" w:hAnsi="Arial"/>
                <w:b/>
                <w:sz w:val="18"/>
                <w:lang w:eastAsia="zh-CN"/>
              </w:rPr>
            </w:pPr>
            <w:r w:rsidRPr="00614B7A">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99CA91" w14:textId="77777777" w:rsidR="00A85D8A" w:rsidRPr="00614B7A" w:rsidRDefault="00A85D8A" w:rsidP="00BE3F9E">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FCEDD3" w14:textId="77777777" w:rsidR="00A85D8A" w:rsidRPr="00614B7A" w:rsidRDefault="00A85D8A" w:rsidP="00BE3F9E">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3C86A1" w14:textId="77777777" w:rsidR="00A85D8A" w:rsidRPr="00614B7A" w:rsidRDefault="00A85D8A" w:rsidP="00BE3F9E">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059332" w14:textId="77777777" w:rsidR="00A85D8A" w:rsidRPr="00614B7A" w:rsidRDefault="00A85D8A" w:rsidP="00BE3F9E">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ECD4A8" w14:textId="77777777" w:rsidR="00A85D8A" w:rsidRPr="00614B7A" w:rsidRDefault="00A85D8A" w:rsidP="00BE3F9E">
            <w:pPr>
              <w:keepNext/>
              <w:keepLines/>
              <w:spacing w:after="0"/>
              <w:rPr>
                <w:rFonts w:ascii="Arial" w:hAnsi="Arial"/>
                <w:b/>
                <w:sz w:val="18"/>
                <w:lang w:eastAsia="zh-CN"/>
              </w:rPr>
            </w:pPr>
          </w:p>
        </w:tc>
      </w:tr>
      <w:tr w:rsidR="00A85D8A" w:rsidRPr="00614B7A" w14:paraId="7BE179E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2F6CC0F" w14:textId="77777777" w:rsidR="00A85D8A" w:rsidRPr="00614B7A" w:rsidRDefault="00A85D8A" w:rsidP="00BE3F9E">
            <w:pPr>
              <w:keepNext/>
              <w:keepLines/>
              <w:spacing w:after="0"/>
              <w:rPr>
                <w:rFonts w:ascii="Arial" w:hAnsi="Arial"/>
                <w:bCs/>
                <w:sz w:val="18"/>
                <w:lang w:eastAsia="zh-TW"/>
              </w:rPr>
            </w:pPr>
            <w:r w:rsidRPr="00614B7A">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FF4938" w14:textId="77777777" w:rsidR="00A85D8A" w:rsidRPr="00614B7A" w:rsidRDefault="00A85D8A" w:rsidP="00BE3F9E">
            <w:pPr>
              <w:keepNext/>
              <w:keepLines/>
              <w:spacing w:after="0"/>
              <w:rPr>
                <w:rFonts w:ascii="Arial" w:hAnsi="Arial"/>
                <w:b/>
                <w:sz w:val="18"/>
                <w:lang w:eastAsia="zh-CN"/>
              </w:rPr>
            </w:pPr>
            <w:r w:rsidRPr="00614B7A">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CA8C728" w14:textId="77777777" w:rsidR="00A85D8A" w:rsidRPr="00614B7A" w:rsidRDefault="00A85D8A" w:rsidP="00BE3F9E">
            <w:pPr>
              <w:keepNext/>
              <w:keepLines/>
              <w:spacing w:after="0"/>
              <w:jc w:val="center"/>
              <w:rPr>
                <w:rFonts w:ascii="Arial" w:eastAsia="SimSun" w:hAnsi="Arial"/>
                <w:b/>
                <w:sz w:val="18"/>
                <w:lang w:eastAsia="zh-CN"/>
              </w:rPr>
            </w:pPr>
            <w:r w:rsidRPr="00614B7A">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1ED0CE5" w14:textId="77777777" w:rsidR="00A85D8A" w:rsidRPr="00614B7A" w:rsidRDefault="00A85D8A" w:rsidP="00BE3F9E">
            <w:pPr>
              <w:keepNext/>
              <w:keepLines/>
              <w:spacing w:after="0"/>
              <w:rPr>
                <w:rFonts w:ascii="Arial" w:eastAsia="SimSun" w:hAnsi="Arial"/>
                <w:b/>
                <w:sz w:val="18"/>
                <w:lang w:eastAsia="zh-CN"/>
              </w:rPr>
            </w:pPr>
            <w:r w:rsidRPr="00614B7A">
              <w:rPr>
                <w:rFonts w:ascii="Arial" w:hAnsi="Arial"/>
                <w:sz w:val="18"/>
              </w:rPr>
              <w:t>C001d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E146BFB" w14:textId="77777777" w:rsidR="00A85D8A" w:rsidRPr="00614B7A" w:rsidRDefault="00A85D8A" w:rsidP="00BE3F9E">
            <w:pPr>
              <w:keepNext/>
              <w:keepLines/>
              <w:spacing w:after="0"/>
              <w:rPr>
                <w:rFonts w:ascii="Arial" w:eastAsia="SimSun" w:hAnsi="Arial"/>
                <w:b/>
                <w:sz w:val="18"/>
                <w:lang w:eastAsia="zh-CN"/>
              </w:rPr>
            </w:pPr>
            <w:r w:rsidRPr="00614B7A">
              <w:rPr>
                <w:rFonts w:ascii="Arial" w:hAnsi="Arial"/>
                <w:sz w:val="18"/>
                <w:lang w:eastAsia="zh-CN"/>
              </w:rPr>
              <w:t>UEs supporting 5GS</w:t>
            </w:r>
            <w:r w:rsidRPr="00614B7A">
              <w:rPr>
                <w:rFonts w:ascii="Arial" w:eastAsia="SimSun" w:hAnsi="Arial"/>
                <w:sz w:val="18"/>
                <w:lang w:eastAsia="zh-CN"/>
              </w:rPr>
              <w:t xml:space="preserve"> NR</w:t>
            </w:r>
            <w:r w:rsidRPr="00614B7A">
              <w:rPr>
                <w:rFonts w:ascii="Arial" w:hAnsi="Arial"/>
                <w:sz w:val="18"/>
                <w:lang w:eastAsia="zh-CN"/>
              </w:rPr>
              <w:t xml:space="preserve"> </w:t>
            </w:r>
            <w:r w:rsidRPr="00614B7A">
              <w:rPr>
                <w:rFonts w:ascii="Arial" w:eastAsia="SimSun" w:hAnsi="Arial"/>
                <w:sz w:val="18"/>
                <w:lang w:eastAsia="zh-CN"/>
              </w:rPr>
              <w:t xml:space="preserve">SA </w:t>
            </w:r>
            <w:r w:rsidRPr="00614B7A">
              <w:rPr>
                <w:rFonts w:ascii="Arial" w:hAnsi="Arial"/>
                <w:sz w:val="18"/>
                <w:lang w:eastAsia="zh-CN"/>
              </w:rPr>
              <w:t xml:space="preserve">FR1 and </w:t>
            </w:r>
            <w:r w:rsidRPr="00614B7A">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7F5E44" w14:textId="77777777" w:rsidR="00A85D8A" w:rsidRPr="00614B7A" w:rsidRDefault="00A85D8A" w:rsidP="00BE3F9E">
            <w:pPr>
              <w:keepNext/>
              <w:keepLines/>
              <w:spacing w:after="0"/>
              <w:rPr>
                <w:rFonts w:ascii="Arial" w:hAnsi="Arial"/>
                <w:bCs/>
                <w:sz w:val="18"/>
              </w:rPr>
            </w:pPr>
            <w:r w:rsidRPr="00614B7A">
              <w:rPr>
                <w:rFonts w:ascii="Arial" w:hAnsi="Arial"/>
                <w:bCs/>
                <w:sz w:val="18"/>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15027B3" w14:textId="77777777" w:rsidR="00A85D8A" w:rsidRPr="00614B7A" w:rsidRDefault="00A85D8A" w:rsidP="00BE3F9E">
            <w:pPr>
              <w:keepNext/>
              <w:keepLines/>
              <w:spacing w:after="0"/>
              <w:rPr>
                <w:rFonts w:ascii="Arial" w:hAnsi="Arial"/>
                <w:sz w:val="18"/>
                <w:lang w:eastAsia="zh-CN"/>
              </w:rPr>
            </w:pPr>
            <w:r w:rsidRPr="00614B7A">
              <w:rPr>
                <w:rFonts w:ascii="Arial" w:hAnsi="Arial"/>
                <w:sz w:val="18"/>
                <w:lang w:eastAsia="zh-CN"/>
              </w:rPr>
              <w:t>2Rx</w:t>
            </w:r>
          </w:p>
          <w:p w14:paraId="0B0FE56F" w14:textId="77777777" w:rsidR="00A85D8A" w:rsidRPr="00614B7A" w:rsidRDefault="00A85D8A" w:rsidP="00BE3F9E">
            <w:pPr>
              <w:keepNext/>
              <w:keepLines/>
              <w:spacing w:after="0"/>
              <w:rPr>
                <w:rFonts w:ascii="Arial" w:hAnsi="Arial"/>
                <w:b/>
                <w:sz w:val="18"/>
                <w:lang w:eastAsia="zh-CN"/>
              </w:rPr>
            </w:pPr>
          </w:p>
        </w:tc>
      </w:tr>
      <w:tr w:rsidR="00A85D8A" w:rsidRPr="00614B7A" w14:paraId="21E8AE3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0ECE64" w14:textId="77777777" w:rsidR="00A85D8A" w:rsidRPr="00614B7A" w:rsidRDefault="00A85D8A" w:rsidP="00BE3F9E">
            <w:pPr>
              <w:keepNext/>
              <w:keepLines/>
              <w:spacing w:after="0"/>
              <w:rPr>
                <w:rFonts w:ascii="Arial" w:hAnsi="Arial"/>
                <w:bCs/>
                <w:sz w:val="18"/>
                <w:lang w:eastAsia="zh-TW"/>
              </w:rPr>
            </w:pPr>
            <w:r w:rsidRPr="00614B7A">
              <w:rPr>
                <w:rFonts w:ascii="Arial" w:hAnsi="Arial"/>
                <w:bCs/>
                <w:sz w:val="18"/>
                <w:lang w:eastAsia="zh-TW"/>
              </w:rPr>
              <w:lastRenderedPageBreak/>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71097CA" w14:textId="77777777" w:rsidR="00A85D8A" w:rsidRPr="00614B7A" w:rsidRDefault="00A85D8A" w:rsidP="00BE3F9E">
            <w:pPr>
              <w:keepNext/>
              <w:keepLines/>
              <w:spacing w:after="0"/>
              <w:rPr>
                <w:rFonts w:ascii="Arial" w:hAnsi="Arial"/>
                <w:b/>
                <w:sz w:val="18"/>
                <w:lang w:eastAsia="zh-CN"/>
              </w:rPr>
            </w:pPr>
            <w:r w:rsidRPr="00614B7A">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29BE278" w14:textId="77777777" w:rsidR="00A85D8A" w:rsidRPr="00614B7A" w:rsidRDefault="00A85D8A" w:rsidP="00BE3F9E">
            <w:pPr>
              <w:keepNext/>
              <w:keepLines/>
              <w:spacing w:after="0"/>
              <w:jc w:val="center"/>
              <w:rPr>
                <w:rFonts w:ascii="Arial" w:eastAsia="SimSun" w:hAnsi="Arial"/>
                <w:b/>
                <w:sz w:val="18"/>
                <w:lang w:eastAsia="zh-CN"/>
              </w:rPr>
            </w:pPr>
            <w:r w:rsidRPr="00614B7A">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14BF760" w14:textId="77777777" w:rsidR="00A85D8A" w:rsidRPr="00614B7A" w:rsidRDefault="00A85D8A" w:rsidP="00BE3F9E">
            <w:pPr>
              <w:keepNext/>
              <w:keepLines/>
              <w:spacing w:after="0"/>
              <w:rPr>
                <w:rFonts w:ascii="Arial" w:eastAsia="SimSun" w:hAnsi="Arial"/>
                <w:b/>
                <w:sz w:val="18"/>
                <w:lang w:eastAsia="zh-CN"/>
              </w:rPr>
            </w:pPr>
            <w:r w:rsidRPr="00614B7A">
              <w:rPr>
                <w:rFonts w:ascii="Arial" w:hAnsi="Arial"/>
                <w:sz w:val="18"/>
              </w:rPr>
              <w:t>C001d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5DF95D" w14:textId="77777777" w:rsidR="00A85D8A" w:rsidRPr="00614B7A" w:rsidRDefault="00A85D8A" w:rsidP="00BE3F9E">
            <w:pPr>
              <w:keepNext/>
              <w:keepLines/>
              <w:spacing w:after="0"/>
              <w:rPr>
                <w:rFonts w:ascii="Arial" w:eastAsia="SimSun" w:hAnsi="Arial"/>
                <w:b/>
                <w:sz w:val="18"/>
                <w:lang w:eastAsia="zh-CN"/>
              </w:rPr>
            </w:pPr>
            <w:r w:rsidRPr="00614B7A">
              <w:rPr>
                <w:rFonts w:ascii="Arial" w:hAnsi="Arial"/>
                <w:sz w:val="18"/>
                <w:lang w:eastAsia="zh-CN"/>
              </w:rPr>
              <w:t>UEs supporting 5GS</w:t>
            </w:r>
            <w:r w:rsidRPr="00614B7A">
              <w:rPr>
                <w:rFonts w:ascii="Arial" w:eastAsia="SimSun" w:hAnsi="Arial"/>
                <w:sz w:val="18"/>
                <w:lang w:eastAsia="zh-CN"/>
              </w:rPr>
              <w:t xml:space="preserve"> NR</w:t>
            </w:r>
            <w:r w:rsidRPr="00614B7A">
              <w:rPr>
                <w:rFonts w:ascii="Arial" w:hAnsi="Arial"/>
                <w:sz w:val="18"/>
                <w:lang w:eastAsia="zh-CN"/>
              </w:rPr>
              <w:t xml:space="preserve"> </w:t>
            </w:r>
            <w:r w:rsidRPr="00614B7A">
              <w:rPr>
                <w:rFonts w:ascii="Arial" w:eastAsia="SimSun" w:hAnsi="Arial"/>
                <w:sz w:val="18"/>
                <w:lang w:eastAsia="zh-CN"/>
              </w:rPr>
              <w:t xml:space="preserve">SA </w:t>
            </w:r>
            <w:r w:rsidRPr="00614B7A">
              <w:rPr>
                <w:rFonts w:ascii="Arial" w:hAnsi="Arial"/>
                <w:sz w:val="18"/>
                <w:lang w:eastAsia="zh-CN"/>
              </w:rPr>
              <w:t xml:space="preserve">FR1 and </w:t>
            </w:r>
            <w:r w:rsidRPr="00614B7A">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234364F" w14:textId="77777777" w:rsidR="00A85D8A" w:rsidRPr="00614B7A" w:rsidRDefault="00A85D8A" w:rsidP="00BE3F9E">
            <w:pPr>
              <w:keepNext/>
              <w:keepLines/>
              <w:spacing w:after="0"/>
              <w:rPr>
                <w:rFonts w:ascii="Arial" w:hAnsi="Arial"/>
                <w:bCs/>
                <w:sz w:val="18"/>
              </w:rPr>
            </w:pPr>
            <w:r w:rsidRPr="00614B7A">
              <w:rPr>
                <w:rFonts w:ascii="Arial" w:hAnsi="Arial"/>
                <w:bCs/>
                <w:sz w:val="18"/>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8144026" w14:textId="77777777" w:rsidR="00A85D8A" w:rsidRPr="00614B7A" w:rsidRDefault="00A85D8A" w:rsidP="00BE3F9E">
            <w:pPr>
              <w:keepNext/>
              <w:keepLines/>
              <w:spacing w:after="0"/>
              <w:rPr>
                <w:rFonts w:ascii="Arial" w:hAnsi="Arial"/>
                <w:sz w:val="18"/>
                <w:lang w:eastAsia="zh-CN"/>
              </w:rPr>
            </w:pPr>
            <w:r w:rsidRPr="00614B7A">
              <w:rPr>
                <w:rFonts w:ascii="Arial" w:hAnsi="Arial"/>
                <w:sz w:val="18"/>
                <w:lang w:eastAsia="zh-CN"/>
              </w:rPr>
              <w:t>2Rx</w:t>
            </w:r>
          </w:p>
          <w:p w14:paraId="6BEDEEA2" w14:textId="77777777" w:rsidR="00A85D8A" w:rsidRPr="00614B7A" w:rsidRDefault="00A85D8A" w:rsidP="00BE3F9E">
            <w:pPr>
              <w:keepNext/>
              <w:keepLines/>
              <w:spacing w:after="0"/>
              <w:rPr>
                <w:rFonts w:ascii="Arial" w:hAnsi="Arial"/>
                <w:b/>
                <w:sz w:val="18"/>
                <w:lang w:eastAsia="zh-CN"/>
              </w:rPr>
            </w:pPr>
          </w:p>
        </w:tc>
      </w:tr>
      <w:tr w:rsidR="00A85D8A" w:rsidRPr="00614B7A" w14:paraId="00016B3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706D70" w14:textId="77777777" w:rsidR="00A85D8A" w:rsidRPr="00614B7A" w:rsidRDefault="00A85D8A" w:rsidP="00BE3F9E">
            <w:pPr>
              <w:pStyle w:val="TAL"/>
              <w:rPr>
                <w:b/>
              </w:rPr>
            </w:pPr>
            <w:r w:rsidRPr="00614B7A">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234C62" w14:textId="77777777" w:rsidR="00A85D8A" w:rsidRPr="00614B7A" w:rsidRDefault="00A85D8A" w:rsidP="00BE3F9E">
            <w:pPr>
              <w:pStyle w:val="TAL"/>
              <w:rPr>
                <w:b/>
              </w:rPr>
            </w:pPr>
            <w:r w:rsidRPr="00614B7A">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363E9E"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F0D0645"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B65ADC"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C882F1"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5402F0" w14:textId="77777777" w:rsidR="00A85D8A" w:rsidRPr="00614B7A" w:rsidRDefault="00A85D8A" w:rsidP="00BE3F9E">
            <w:pPr>
              <w:pStyle w:val="TAL"/>
              <w:rPr>
                <w:b/>
                <w:lang w:eastAsia="zh-CN"/>
              </w:rPr>
            </w:pPr>
          </w:p>
        </w:tc>
      </w:tr>
      <w:tr w:rsidR="00A85D8A" w:rsidRPr="00614B7A" w14:paraId="4DB945A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79B42D" w14:textId="77777777" w:rsidR="00A85D8A" w:rsidRPr="00614B7A" w:rsidRDefault="00A85D8A" w:rsidP="00BE3F9E">
            <w:pPr>
              <w:pStyle w:val="TAL"/>
              <w:rPr>
                <w:b/>
              </w:rPr>
            </w:pPr>
            <w:r w:rsidRPr="00614B7A">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50214D7" w14:textId="77777777" w:rsidR="00A85D8A" w:rsidRPr="00614B7A" w:rsidRDefault="00A85D8A" w:rsidP="00BE3F9E">
            <w:pPr>
              <w:pStyle w:val="TAL"/>
              <w:rPr>
                <w:b/>
              </w:rPr>
            </w:pPr>
            <w:r w:rsidRPr="00614B7A">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E6526B"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F4DCAA"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C24118"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481FAB"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F3B6D2" w14:textId="77777777" w:rsidR="00A85D8A" w:rsidRPr="00614B7A" w:rsidRDefault="00A85D8A" w:rsidP="00BE3F9E">
            <w:pPr>
              <w:pStyle w:val="TAL"/>
              <w:rPr>
                <w:b/>
                <w:lang w:eastAsia="zh-CN"/>
              </w:rPr>
            </w:pPr>
          </w:p>
        </w:tc>
      </w:tr>
      <w:tr w:rsidR="00A85D8A" w:rsidRPr="00614B7A" w14:paraId="1396CB3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7B19CFD" w14:textId="77777777" w:rsidR="00A85D8A" w:rsidRPr="00614B7A" w:rsidRDefault="00A85D8A" w:rsidP="00BE3F9E">
            <w:pPr>
              <w:pStyle w:val="TAL"/>
            </w:pPr>
            <w:r w:rsidRPr="00614B7A">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53E06BC7" w14:textId="77777777" w:rsidR="00A85D8A" w:rsidRPr="00614B7A" w:rsidRDefault="00A85D8A" w:rsidP="00BE3F9E">
            <w:pPr>
              <w:pStyle w:val="TAL"/>
            </w:pPr>
            <w:r w:rsidRPr="00614B7A">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63939146"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391E6C" w14:textId="77777777" w:rsidR="00A85D8A" w:rsidRPr="00614B7A" w:rsidRDefault="00A85D8A" w:rsidP="00BE3F9E">
            <w:pPr>
              <w:pStyle w:val="TAL"/>
              <w:rPr>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50CF9B"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03933E4"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888FB7" w14:textId="77777777" w:rsidR="00A85D8A" w:rsidRPr="00614B7A" w:rsidRDefault="00A85D8A" w:rsidP="00BE3F9E">
            <w:pPr>
              <w:pStyle w:val="TAL"/>
              <w:rPr>
                <w:lang w:eastAsia="zh-CN"/>
              </w:rPr>
            </w:pPr>
            <w:r w:rsidRPr="00614B7A">
              <w:rPr>
                <w:lang w:eastAsia="zh-CN"/>
              </w:rPr>
              <w:t>2Rx</w:t>
            </w:r>
          </w:p>
          <w:p w14:paraId="4AFE29CF" w14:textId="77777777" w:rsidR="00A85D8A" w:rsidRPr="00614B7A" w:rsidRDefault="00A85D8A" w:rsidP="00BE3F9E">
            <w:pPr>
              <w:pStyle w:val="TAL"/>
              <w:rPr>
                <w:lang w:eastAsia="zh-CN"/>
              </w:rPr>
            </w:pPr>
            <w:r w:rsidRPr="00614B7A">
              <w:rPr>
                <w:lang w:eastAsia="zh-CN"/>
              </w:rPr>
              <w:t>4Rx</w:t>
            </w:r>
          </w:p>
        </w:tc>
      </w:tr>
      <w:tr w:rsidR="00A85D8A" w:rsidRPr="00614B7A" w14:paraId="637CAB3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AFF78E4" w14:textId="77777777" w:rsidR="00A85D8A" w:rsidRPr="00614B7A" w:rsidRDefault="00A85D8A" w:rsidP="00BE3F9E">
            <w:pPr>
              <w:pStyle w:val="TAL"/>
            </w:pPr>
            <w:r w:rsidRPr="00614B7A">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55CD903A" w14:textId="77777777" w:rsidR="00A85D8A" w:rsidRPr="00614B7A" w:rsidRDefault="00A85D8A" w:rsidP="00BE3F9E">
            <w:pPr>
              <w:pStyle w:val="TAL"/>
            </w:pPr>
            <w:r w:rsidRPr="00614B7A">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4A22F343"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DB2449" w14:textId="77777777" w:rsidR="00A85D8A" w:rsidRPr="00614B7A" w:rsidRDefault="00A85D8A" w:rsidP="00BE3F9E">
            <w:pPr>
              <w:pStyle w:val="TAL"/>
              <w:rPr>
                <w:lang w:eastAsia="zh-CN"/>
              </w:rPr>
            </w:pPr>
            <w:r w:rsidRPr="00614B7A">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70BE148"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DCE5C0E"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AE30D8" w14:textId="77777777" w:rsidR="00A85D8A" w:rsidRPr="00614B7A" w:rsidRDefault="00A85D8A" w:rsidP="00BE3F9E">
            <w:pPr>
              <w:pStyle w:val="TAL"/>
              <w:rPr>
                <w:lang w:eastAsia="zh-CN"/>
              </w:rPr>
            </w:pPr>
            <w:r w:rsidRPr="00614B7A">
              <w:rPr>
                <w:lang w:eastAsia="zh-CN"/>
              </w:rPr>
              <w:t>2Rx</w:t>
            </w:r>
          </w:p>
          <w:p w14:paraId="7594AB4D" w14:textId="77777777" w:rsidR="00A85D8A" w:rsidRPr="00614B7A" w:rsidRDefault="00A85D8A" w:rsidP="00BE3F9E">
            <w:pPr>
              <w:pStyle w:val="TAL"/>
              <w:rPr>
                <w:lang w:eastAsia="zh-CN"/>
              </w:rPr>
            </w:pPr>
            <w:r w:rsidRPr="00614B7A">
              <w:rPr>
                <w:lang w:eastAsia="zh-CN"/>
              </w:rPr>
              <w:t>4Rx</w:t>
            </w:r>
          </w:p>
        </w:tc>
      </w:tr>
      <w:tr w:rsidR="00A85D8A" w:rsidRPr="00614B7A" w14:paraId="6B09E3F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0C091AE" w14:textId="77777777" w:rsidR="00A85D8A" w:rsidRPr="00614B7A" w:rsidRDefault="00A85D8A" w:rsidP="00BE3F9E">
            <w:pPr>
              <w:pStyle w:val="TAL"/>
            </w:pPr>
            <w:r w:rsidRPr="00614B7A">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36A184FF" w14:textId="77777777" w:rsidR="00A85D8A" w:rsidRPr="00614B7A" w:rsidRDefault="00A85D8A" w:rsidP="00BE3F9E">
            <w:pPr>
              <w:pStyle w:val="TAL"/>
            </w:pPr>
            <w:r w:rsidRPr="00614B7A">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6D77FABC"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DADECE" w14:textId="77777777" w:rsidR="00A85D8A" w:rsidRPr="00614B7A" w:rsidRDefault="00A85D8A" w:rsidP="00BE3F9E">
            <w:pPr>
              <w:pStyle w:val="TAL"/>
              <w:rPr>
                <w:lang w:eastAsia="zh-CN"/>
              </w:rPr>
            </w:pPr>
            <w:r w:rsidRPr="00614B7A">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DA25CE1"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w:t>
            </w:r>
            <w:r w:rsidRPr="00614B7A">
              <w:rPr>
                <w:rFonts w:eastAsia="SimSun"/>
                <w:lang w:eastAsia="zh-CN"/>
              </w:rPr>
              <w:t xml:space="preserve"> and </w:t>
            </w:r>
            <w:r w:rsidRPr="00614B7A">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78D1E79F"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AFAE55" w14:textId="77777777" w:rsidR="00A85D8A" w:rsidRPr="00614B7A" w:rsidRDefault="00A85D8A" w:rsidP="00BE3F9E">
            <w:pPr>
              <w:pStyle w:val="TAL"/>
              <w:rPr>
                <w:lang w:eastAsia="zh-CN"/>
              </w:rPr>
            </w:pPr>
            <w:r w:rsidRPr="00614B7A">
              <w:rPr>
                <w:lang w:eastAsia="zh-CN"/>
              </w:rPr>
              <w:t>2Rx</w:t>
            </w:r>
          </w:p>
          <w:p w14:paraId="19BFB831" w14:textId="77777777" w:rsidR="00A85D8A" w:rsidRPr="00614B7A" w:rsidRDefault="00A85D8A" w:rsidP="00BE3F9E">
            <w:pPr>
              <w:pStyle w:val="TAL"/>
              <w:rPr>
                <w:lang w:eastAsia="zh-CN"/>
              </w:rPr>
            </w:pPr>
            <w:r w:rsidRPr="00614B7A">
              <w:rPr>
                <w:lang w:eastAsia="zh-CN"/>
              </w:rPr>
              <w:t>4Rx</w:t>
            </w:r>
          </w:p>
        </w:tc>
      </w:tr>
      <w:tr w:rsidR="00A85D8A" w:rsidRPr="00614B7A" w14:paraId="5B93315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57ACB4C" w14:textId="77777777" w:rsidR="00A85D8A" w:rsidRPr="00614B7A" w:rsidRDefault="00A85D8A" w:rsidP="00BE3F9E">
            <w:pPr>
              <w:pStyle w:val="TAL"/>
            </w:pPr>
            <w:r w:rsidRPr="00614B7A">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02D623B7" w14:textId="77777777" w:rsidR="00A85D8A" w:rsidRPr="00614B7A" w:rsidRDefault="00A85D8A" w:rsidP="00BE3F9E">
            <w:pPr>
              <w:pStyle w:val="TAL"/>
            </w:pPr>
            <w:r w:rsidRPr="00614B7A">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6C24D5C1"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2948BF" w14:textId="77777777" w:rsidR="00A85D8A" w:rsidRPr="00614B7A" w:rsidRDefault="00A85D8A" w:rsidP="00BE3F9E">
            <w:pPr>
              <w:pStyle w:val="TAL"/>
              <w:rPr>
                <w:lang w:eastAsia="zh-CN"/>
              </w:rPr>
            </w:pPr>
            <w:r w:rsidRPr="00614B7A">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36D8AD11"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w:t>
            </w:r>
            <w:r w:rsidRPr="00614B7A">
              <w:rPr>
                <w:rFonts w:eastAsia="SimSun"/>
                <w:lang w:eastAsia="zh-CN"/>
              </w:rPr>
              <w:t xml:space="preserve"> </w:t>
            </w:r>
            <w:r w:rsidRPr="00614B7A">
              <w:t xml:space="preserve">CSI-RS-based RLM, BWP operation without bandwidth restriction </w:t>
            </w:r>
            <w:r w:rsidRPr="00614B7A">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1742B4F"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AE5023" w14:textId="77777777" w:rsidR="00A85D8A" w:rsidRPr="00614B7A" w:rsidRDefault="00A85D8A" w:rsidP="00BE3F9E">
            <w:pPr>
              <w:pStyle w:val="TAL"/>
              <w:rPr>
                <w:lang w:eastAsia="zh-CN"/>
              </w:rPr>
            </w:pPr>
            <w:r w:rsidRPr="00614B7A">
              <w:rPr>
                <w:lang w:eastAsia="zh-CN"/>
              </w:rPr>
              <w:t>2Rx</w:t>
            </w:r>
          </w:p>
          <w:p w14:paraId="4A4531C5" w14:textId="77777777" w:rsidR="00A85D8A" w:rsidRPr="00614B7A" w:rsidRDefault="00A85D8A" w:rsidP="00BE3F9E">
            <w:pPr>
              <w:pStyle w:val="TAL"/>
              <w:rPr>
                <w:lang w:eastAsia="zh-CN"/>
              </w:rPr>
            </w:pPr>
            <w:r w:rsidRPr="00614B7A">
              <w:rPr>
                <w:lang w:eastAsia="zh-CN"/>
              </w:rPr>
              <w:t>4Rx</w:t>
            </w:r>
          </w:p>
        </w:tc>
      </w:tr>
      <w:tr w:rsidR="00A85D8A" w:rsidRPr="00614B7A" w14:paraId="5875ABF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8D91AEB" w14:textId="77777777" w:rsidR="00A85D8A" w:rsidRPr="00614B7A" w:rsidRDefault="00A85D8A" w:rsidP="00BE3F9E">
            <w:pPr>
              <w:pStyle w:val="TAL"/>
            </w:pPr>
            <w:r w:rsidRPr="00614B7A">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7BEA7F4F" w14:textId="77777777" w:rsidR="00A85D8A" w:rsidRPr="00614B7A" w:rsidRDefault="00A85D8A" w:rsidP="00BE3F9E">
            <w:pPr>
              <w:pStyle w:val="TAL"/>
            </w:pPr>
            <w:r w:rsidRPr="00614B7A">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E230703"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D0EE1B" w14:textId="77777777" w:rsidR="00A85D8A" w:rsidRPr="00614B7A" w:rsidRDefault="00A85D8A" w:rsidP="00BE3F9E">
            <w:pPr>
              <w:pStyle w:val="TAL"/>
              <w:rPr>
                <w:lang w:eastAsia="zh-CN"/>
              </w:rPr>
            </w:pPr>
            <w:r w:rsidRPr="00614B7A">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7A4B70ED"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FDD SA </w:t>
            </w:r>
            <w:r w:rsidRPr="00614B7A">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B381C40"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A0894E" w14:textId="77777777" w:rsidR="00A85D8A" w:rsidRPr="00614B7A" w:rsidRDefault="00A85D8A" w:rsidP="00BE3F9E">
            <w:pPr>
              <w:pStyle w:val="TAL"/>
              <w:rPr>
                <w:lang w:eastAsia="zh-CN"/>
              </w:rPr>
            </w:pPr>
            <w:r w:rsidRPr="00614B7A">
              <w:rPr>
                <w:lang w:eastAsia="zh-CN"/>
              </w:rPr>
              <w:t>2Rx</w:t>
            </w:r>
          </w:p>
          <w:p w14:paraId="13C06F2C" w14:textId="77777777" w:rsidR="00A85D8A" w:rsidRPr="00614B7A" w:rsidRDefault="00A85D8A" w:rsidP="00BE3F9E">
            <w:pPr>
              <w:pStyle w:val="TAL"/>
              <w:rPr>
                <w:lang w:eastAsia="zh-CN"/>
              </w:rPr>
            </w:pPr>
            <w:r w:rsidRPr="00614B7A">
              <w:rPr>
                <w:lang w:eastAsia="zh-CN"/>
              </w:rPr>
              <w:t>4Rx</w:t>
            </w:r>
          </w:p>
        </w:tc>
      </w:tr>
      <w:tr w:rsidR="00A85D8A" w:rsidRPr="00614B7A" w14:paraId="60592A4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5524F43" w14:textId="77777777" w:rsidR="00A85D8A" w:rsidRPr="00614B7A" w:rsidRDefault="00A85D8A" w:rsidP="00BE3F9E">
            <w:pPr>
              <w:pStyle w:val="TAL"/>
            </w:pPr>
            <w:r w:rsidRPr="00614B7A">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31B789D8" w14:textId="77777777" w:rsidR="00A85D8A" w:rsidRPr="00614B7A" w:rsidRDefault="00A85D8A" w:rsidP="00BE3F9E">
            <w:pPr>
              <w:pStyle w:val="TAL"/>
            </w:pPr>
            <w:r w:rsidRPr="00614B7A">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92FE867"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F39573" w14:textId="77777777" w:rsidR="00A85D8A" w:rsidRPr="00614B7A" w:rsidRDefault="00A85D8A" w:rsidP="00BE3F9E">
            <w:pPr>
              <w:pStyle w:val="TAL"/>
              <w:rPr>
                <w:lang w:eastAsia="zh-CN"/>
              </w:rPr>
            </w:pPr>
            <w:r w:rsidRPr="00614B7A">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34B95B68"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FDD SA </w:t>
            </w:r>
            <w:r w:rsidRPr="00614B7A">
              <w:rPr>
                <w:lang w:eastAsia="zh-CN"/>
              </w:rPr>
              <w:t>FR1</w:t>
            </w:r>
            <w:r w:rsidRPr="00614B7A">
              <w:rPr>
                <w:rFonts w:eastAsia="SimSun"/>
                <w:lang w:eastAsia="zh-CN"/>
              </w:rPr>
              <w:t xml:space="preserve"> and </w:t>
            </w:r>
            <w:r w:rsidRPr="00614B7A">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5F47DB9"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87ECFC" w14:textId="77777777" w:rsidR="00A85D8A" w:rsidRPr="00614B7A" w:rsidRDefault="00A85D8A" w:rsidP="00BE3F9E">
            <w:pPr>
              <w:pStyle w:val="TAL"/>
              <w:rPr>
                <w:lang w:eastAsia="zh-CN"/>
              </w:rPr>
            </w:pPr>
            <w:r w:rsidRPr="00614B7A">
              <w:rPr>
                <w:lang w:eastAsia="zh-CN"/>
              </w:rPr>
              <w:t>2Rx</w:t>
            </w:r>
          </w:p>
          <w:p w14:paraId="2C9B6407" w14:textId="77777777" w:rsidR="00A85D8A" w:rsidRPr="00614B7A" w:rsidRDefault="00A85D8A" w:rsidP="00BE3F9E">
            <w:pPr>
              <w:pStyle w:val="TAL"/>
              <w:rPr>
                <w:lang w:eastAsia="zh-CN"/>
              </w:rPr>
            </w:pPr>
            <w:r w:rsidRPr="00614B7A">
              <w:rPr>
                <w:lang w:eastAsia="zh-CN"/>
              </w:rPr>
              <w:t>4Rx</w:t>
            </w:r>
          </w:p>
        </w:tc>
      </w:tr>
      <w:tr w:rsidR="00A85D8A" w:rsidRPr="00614B7A" w14:paraId="34774C5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7B78F14" w14:textId="77777777" w:rsidR="00A85D8A" w:rsidRPr="00614B7A" w:rsidRDefault="00A85D8A" w:rsidP="00BE3F9E">
            <w:pPr>
              <w:pStyle w:val="TAL"/>
              <w:rPr>
                <w:lang w:eastAsia="zh-CN"/>
              </w:rPr>
            </w:pPr>
            <w:r w:rsidRPr="00614B7A">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37F8CF54" w14:textId="77777777" w:rsidR="00A85D8A" w:rsidRPr="00614B7A" w:rsidRDefault="00A85D8A" w:rsidP="00BE3F9E">
            <w:pPr>
              <w:pStyle w:val="TAL"/>
              <w:rPr>
                <w:lang w:eastAsia="zh-CN"/>
              </w:rPr>
            </w:pPr>
            <w:r w:rsidRPr="00614B7A">
              <w:rPr>
                <w:lang w:eastAsia="sv-SE"/>
              </w:rPr>
              <w:t>NR SA FR1 event-triggered reporting without gap in DRX</w:t>
            </w:r>
            <w:r w:rsidRPr="00614B7A">
              <w:rPr>
                <w:lang w:eastAsia="zh-CN"/>
              </w:rPr>
              <w:t xml:space="preserve"> </w:t>
            </w:r>
            <w:r w:rsidRPr="00614B7A">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F3693EB" w14:textId="77777777" w:rsidR="00A85D8A" w:rsidRPr="00614B7A" w:rsidRDefault="00A85D8A" w:rsidP="00BE3F9E">
            <w:pPr>
              <w:pStyle w:val="TAC"/>
              <w:rPr>
                <w:lang w:eastAsia="zh-CN"/>
              </w:rPr>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D5865F" w14:textId="77777777" w:rsidR="00A85D8A" w:rsidRPr="00614B7A" w:rsidRDefault="00A85D8A" w:rsidP="00BE3F9E">
            <w:pPr>
              <w:pStyle w:val="TAL"/>
              <w:rPr>
                <w:lang w:eastAsia="zh-CN"/>
              </w:rPr>
            </w:pPr>
            <w:r w:rsidRPr="00614B7A">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990C8D8"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275FA9C"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1BFAFB" w14:textId="77777777" w:rsidR="00A85D8A" w:rsidRPr="00614B7A" w:rsidRDefault="00A85D8A" w:rsidP="00BE3F9E">
            <w:pPr>
              <w:pStyle w:val="TAL"/>
              <w:rPr>
                <w:lang w:eastAsia="zh-CN"/>
              </w:rPr>
            </w:pPr>
            <w:r w:rsidRPr="00614B7A">
              <w:rPr>
                <w:lang w:eastAsia="zh-CN"/>
              </w:rPr>
              <w:t>2Rx</w:t>
            </w:r>
          </w:p>
          <w:p w14:paraId="03782D87" w14:textId="77777777" w:rsidR="00A85D8A" w:rsidRPr="00614B7A" w:rsidRDefault="00A85D8A" w:rsidP="00BE3F9E">
            <w:pPr>
              <w:pStyle w:val="TAL"/>
              <w:rPr>
                <w:lang w:eastAsia="zh-CN"/>
              </w:rPr>
            </w:pPr>
            <w:r w:rsidRPr="00614B7A">
              <w:rPr>
                <w:lang w:eastAsia="zh-CN"/>
              </w:rPr>
              <w:t>4Rx</w:t>
            </w:r>
          </w:p>
        </w:tc>
      </w:tr>
      <w:tr w:rsidR="00A85D8A" w:rsidRPr="00614B7A" w14:paraId="20DD812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B782B6" w14:textId="77777777" w:rsidR="00A85D8A" w:rsidRPr="00614B7A" w:rsidRDefault="00A85D8A" w:rsidP="00BE3F9E">
            <w:pPr>
              <w:pStyle w:val="TAL"/>
              <w:rPr>
                <w:b/>
              </w:rPr>
            </w:pPr>
            <w:r w:rsidRPr="00614B7A">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1E5E4E" w14:textId="77777777" w:rsidR="00A85D8A" w:rsidRPr="00614B7A" w:rsidRDefault="00A85D8A" w:rsidP="00BE3F9E">
            <w:pPr>
              <w:pStyle w:val="TAL"/>
              <w:rPr>
                <w:b/>
              </w:rPr>
            </w:pPr>
            <w:r w:rsidRPr="00614B7A">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14962E"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6D20CE5"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459126"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DE1E1F"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365166" w14:textId="77777777" w:rsidR="00A85D8A" w:rsidRPr="00614B7A" w:rsidRDefault="00A85D8A" w:rsidP="00BE3F9E">
            <w:pPr>
              <w:pStyle w:val="TAL"/>
              <w:rPr>
                <w:b/>
                <w:lang w:eastAsia="zh-CN"/>
              </w:rPr>
            </w:pPr>
          </w:p>
        </w:tc>
      </w:tr>
      <w:tr w:rsidR="00A85D8A" w:rsidRPr="00614B7A" w14:paraId="473315B5" w14:textId="77777777" w:rsidTr="00BE3F9E">
        <w:trPr>
          <w:jc w:val="center"/>
        </w:trPr>
        <w:tc>
          <w:tcPr>
            <w:tcW w:w="1171" w:type="dxa"/>
            <w:tcBorders>
              <w:top w:val="single" w:sz="4" w:space="0" w:color="auto"/>
              <w:left w:val="single" w:sz="4" w:space="0" w:color="auto"/>
              <w:bottom w:val="nil"/>
              <w:right w:val="single" w:sz="4" w:space="0" w:color="auto"/>
            </w:tcBorders>
            <w:hideMark/>
          </w:tcPr>
          <w:p w14:paraId="6CAFCF57" w14:textId="77777777" w:rsidR="00A85D8A" w:rsidRPr="00614B7A" w:rsidRDefault="00A85D8A" w:rsidP="00BE3F9E">
            <w:pPr>
              <w:pStyle w:val="TAL"/>
            </w:pPr>
            <w:r w:rsidRPr="00614B7A">
              <w:rPr>
                <w:rFonts w:eastAsia="MS Mincho"/>
              </w:rPr>
              <w:t>6.6.2.1</w:t>
            </w:r>
          </w:p>
        </w:tc>
        <w:tc>
          <w:tcPr>
            <w:tcW w:w="4521" w:type="dxa"/>
            <w:tcBorders>
              <w:top w:val="single" w:sz="4" w:space="0" w:color="auto"/>
              <w:left w:val="single" w:sz="4" w:space="0" w:color="auto"/>
              <w:bottom w:val="nil"/>
              <w:right w:val="single" w:sz="4" w:space="0" w:color="auto"/>
            </w:tcBorders>
            <w:hideMark/>
          </w:tcPr>
          <w:p w14:paraId="2FB21C37" w14:textId="77777777" w:rsidR="00A85D8A" w:rsidRPr="00614B7A" w:rsidRDefault="00A85D8A" w:rsidP="00BE3F9E">
            <w:pPr>
              <w:pStyle w:val="TAL"/>
            </w:pPr>
            <w:r w:rsidRPr="00614B7A">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5EF13B20" w14:textId="77777777" w:rsidR="00A85D8A" w:rsidRPr="00614B7A" w:rsidRDefault="00A85D8A" w:rsidP="00BE3F9E">
            <w:pPr>
              <w:pStyle w:val="TAC"/>
            </w:pPr>
            <w:r w:rsidRPr="00614B7A">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7762FF6" w14:textId="77777777" w:rsidR="00A85D8A" w:rsidRPr="00614B7A" w:rsidRDefault="00A85D8A" w:rsidP="00BE3F9E">
            <w:pPr>
              <w:pStyle w:val="TAL"/>
              <w:rPr>
                <w:lang w:eastAsia="zh-CN"/>
              </w:rPr>
            </w:pPr>
            <w:r w:rsidRPr="00614B7A">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C1ADB71" w14:textId="77777777" w:rsidR="00A85D8A" w:rsidRPr="00614B7A" w:rsidRDefault="00A85D8A" w:rsidP="00BE3F9E">
            <w:pPr>
              <w:pStyle w:val="TAL"/>
              <w:rPr>
                <w:lang w:eastAsia="zh-CN"/>
              </w:rPr>
            </w:pPr>
            <w:r w:rsidRPr="00614B7A">
              <w:rPr>
                <w:rFonts w:eastAsia="MS Mincho"/>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D61472E"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F49457" w14:textId="77777777" w:rsidR="00A85D8A" w:rsidRPr="00614B7A" w:rsidRDefault="00A85D8A" w:rsidP="00BE3F9E">
            <w:pPr>
              <w:pStyle w:val="TAL"/>
              <w:rPr>
                <w:lang w:eastAsia="zh-CN"/>
              </w:rPr>
            </w:pPr>
            <w:r w:rsidRPr="00614B7A">
              <w:rPr>
                <w:lang w:eastAsia="zh-CN"/>
              </w:rPr>
              <w:t>2Rx</w:t>
            </w:r>
          </w:p>
          <w:p w14:paraId="0CEBA55A" w14:textId="77777777" w:rsidR="00A85D8A" w:rsidRPr="00614B7A" w:rsidRDefault="00A85D8A" w:rsidP="00BE3F9E">
            <w:pPr>
              <w:pStyle w:val="TAL"/>
              <w:rPr>
                <w:lang w:eastAsia="zh-CN"/>
              </w:rPr>
            </w:pPr>
            <w:r w:rsidRPr="00614B7A">
              <w:rPr>
                <w:lang w:eastAsia="zh-CN"/>
              </w:rPr>
              <w:t>4Rx</w:t>
            </w:r>
          </w:p>
        </w:tc>
      </w:tr>
      <w:tr w:rsidR="00A85D8A" w:rsidRPr="00614B7A" w14:paraId="794E726B" w14:textId="77777777" w:rsidTr="00BE3F9E">
        <w:trPr>
          <w:jc w:val="center"/>
        </w:trPr>
        <w:tc>
          <w:tcPr>
            <w:tcW w:w="1171" w:type="dxa"/>
            <w:tcBorders>
              <w:top w:val="single" w:sz="4" w:space="0" w:color="auto"/>
              <w:left w:val="single" w:sz="4" w:space="0" w:color="auto"/>
              <w:bottom w:val="nil"/>
              <w:right w:val="single" w:sz="4" w:space="0" w:color="auto"/>
            </w:tcBorders>
            <w:hideMark/>
          </w:tcPr>
          <w:p w14:paraId="0DD49A72" w14:textId="77777777" w:rsidR="00A85D8A" w:rsidRPr="00614B7A" w:rsidRDefault="00A85D8A" w:rsidP="00BE3F9E">
            <w:pPr>
              <w:pStyle w:val="TAL"/>
            </w:pPr>
            <w:r w:rsidRPr="00614B7A">
              <w:rPr>
                <w:rFonts w:eastAsia="MS Mincho"/>
              </w:rPr>
              <w:t>6.6.2.2</w:t>
            </w:r>
          </w:p>
        </w:tc>
        <w:tc>
          <w:tcPr>
            <w:tcW w:w="4521" w:type="dxa"/>
            <w:tcBorders>
              <w:top w:val="single" w:sz="4" w:space="0" w:color="auto"/>
              <w:left w:val="single" w:sz="4" w:space="0" w:color="auto"/>
              <w:bottom w:val="nil"/>
              <w:right w:val="single" w:sz="4" w:space="0" w:color="auto"/>
            </w:tcBorders>
            <w:hideMark/>
          </w:tcPr>
          <w:p w14:paraId="3035CB27" w14:textId="77777777" w:rsidR="00A85D8A" w:rsidRPr="00614B7A" w:rsidRDefault="00A85D8A" w:rsidP="00BE3F9E">
            <w:pPr>
              <w:pStyle w:val="TAL"/>
            </w:pPr>
            <w:r w:rsidRPr="00614B7A">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ABF5270" w14:textId="77777777" w:rsidR="00A85D8A" w:rsidRPr="00614B7A" w:rsidRDefault="00A85D8A" w:rsidP="00BE3F9E">
            <w:pPr>
              <w:pStyle w:val="TAC"/>
            </w:pPr>
            <w:r w:rsidRPr="00614B7A">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8CA602A" w14:textId="77777777" w:rsidR="00A85D8A" w:rsidRPr="00614B7A" w:rsidRDefault="00A85D8A" w:rsidP="00BE3F9E">
            <w:pPr>
              <w:pStyle w:val="TAL"/>
              <w:rPr>
                <w:lang w:eastAsia="zh-CN"/>
              </w:rPr>
            </w:pPr>
            <w:r w:rsidRPr="00614B7A">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6D7FE0E" w14:textId="77777777" w:rsidR="00A85D8A" w:rsidRPr="00614B7A" w:rsidRDefault="00A85D8A" w:rsidP="00BE3F9E">
            <w:pPr>
              <w:pStyle w:val="TAL"/>
              <w:rPr>
                <w:lang w:eastAsia="zh-CN"/>
              </w:rPr>
            </w:pPr>
            <w:r w:rsidRPr="00614B7A">
              <w:rPr>
                <w:rFonts w:eastAsia="MS Mincho"/>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FR1 </w:t>
            </w:r>
            <w:r w:rsidRPr="00614B7A">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73A2DE9"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0020C8" w14:textId="77777777" w:rsidR="00A85D8A" w:rsidRPr="00614B7A" w:rsidRDefault="00A85D8A" w:rsidP="00BE3F9E">
            <w:pPr>
              <w:pStyle w:val="TAL"/>
              <w:rPr>
                <w:lang w:eastAsia="zh-CN"/>
              </w:rPr>
            </w:pPr>
            <w:r w:rsidRPr="00614B7A">
              <w:rPr>
                <w:lang w:eastAsia="zh-CN"/>
              </w:rPr>
              <w:t>2Rx</w:t>
            </w:r>
          </w:p>
          <w:p w14:paraId="25F66A08" w14:textId="77777777" w:rsidR="00A85D8A" w:rsidRPr="00614B7A" w:rsidRDefault="00A85D8A" w:rsidP="00BE3F9E">
            <w:pPr>
              <w:pStyle w:val="TAL"/>
              <w:rPr>
                <w:lang w:eastAsia="zh-CN"/>
              </w:rPr>
            </w:pPr>
            <w:r w:rsidRPr="00614B7A">
              <w:rPr>
                <w:lang w:eastAsia="zh-CN"/>
              </w:rPr>
              <w:t>4Rx</w:t>
            </w:r>
          </w:p>
        </w:tc>
      </w:tr>
      <w:tr w:rsidR="00A85D8A" w:rsidRPr="00614B7A" w14:paraId="533773EF" w14:textId="77777777" w:rsidTr="00BE3F9E">
        <w:trPr>
          <w:jc w:val="center"/>
        </w:trPr>
        <w:tc>
          <w:tcPr>
            <w:tcW w:w="1171" w:type="dxa"/>
            <w:tcBorders>
              <w:top w:val="single" w:sz="4" w:space="0" w:color="auto"/>
              <w:left w:val="single" w:sz="4" w:space="0" w:color="auto"/>
              <w:bottom w:val="nil"/>
              <w:right w:val="single" w:sz="4" w:space="0" w:color="auto"/>
            </w:tcBorders>
            <w:hideMark/>
          </w:tcPr>
          <w:p w14:paraId="518877F1" w14:textId="77777777" w:rsidR="00A85D8A" w:rsidRPr="00614B7A" w:rsidRDefault="00A85D8A" w:rsidP="00BE3F9E">
            <w:pPr>
              <w:pStyle w:val="TAL"/>
            </w:pPr>
            <w:r w:rsidRPr="00614B7A">
              <w:rPr>
                <w:rFonts w:eastAsia="MS Mincho"/>
              </w:rPr>
              <w:t>6.6.2.</w:t>
            </w:r>
            <w:r w:rsidRPr="00614B7A">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B6E492A" w14:textId="77777777" w:rsidR="00A85D8A" w:rsidRPr="00614B7A" w:rsidRDefault="00A85D8A" w:rsidP="00BE3F9E">
            <w:pPr>
              <w:pStyle w:val="TAL"/>
            </w:pPr>
            <w:r w:rsidRPr="00614B7A">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50F9D0AF" w14:textId="77777777" w:rsidR="00A85D8A" w:rsidRPr="00614B7A" w:rsidRDefault="00A85D8A" w:rsidP="00BE3F9E">
            <w:pPr>
              <w:pStyle w:val="TAC"/>
            </w:pPr>
            <w:r w:rsidRPr="00614B7A">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AC7B04E" w14:textId="77777777" w:rsidR="00A85D8A" w:rsidRPr="00614B7A" w:rsidRDefault="00A85D8A" w:rsidP="00BE3F9E">
            <w:pPr>
              <w:pStyle w:val="TAL"/>
              <w:rPr>
                <w:lang w:eastAsia="zh-CN"/>
              </w:rPr>
            </w:pPr>
            <w:r w:rsidRPr="00614B7A">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9C354EF" w14:textId="77777777" w:rsidR="00A85D8A" w:rsidRPr="00614B7A" w:rsidRDefault="00A85D8A" w:rsidP="00BE3F9E">
            <w:pPr>
              <w:pStyle w:val="TAL"/>
              <w:rPr>
                <w:lang w:eastAsia="zh-CN"/>
              </w:rPr>
            </w:pPr>
            <w:r w:rsidRPr="00614B7A">
              <w:rPr>
                <w:rFonts w:eastAsia="MS Mincho"/>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59E424B"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621F9F" w14:textId="77777777" w:rsidR="00A85D8A" w:rsidRPr="00614B7A" w:rsidRDefault="00A85D8A" w:rsidP="00BE3F9E">
            <w:pPr>
              <w:pStyle w:val="TAL"/>
              <w:rPr>
                <w:lang w:eastAsia="zh-CN"/>
              </w:rPr>
            </w:pPr>
            <w:r w:rsidRPr="00614B7A">
              <w:rPr>
                <w:lang w:eastAsia="zh-CN"/>
              </w:rPr>
              <w:t>2Rx</w:t>
            </w:r>
          </w:p>
          <w:p w14:paraId="5663F193" w14:textId="77777777" w:rsidR="00A85D8A" w:rsidRPr="00614B7A" w:rsidRDefault="00A85D8A" w:rsidP="00BE3F9E">
            <w:pPr>
              <w:pStyle w:val="TAL"/>
              <w:rPr>
                <w:lang w:eastAsia="zh-CN"/>
              </w:rPr>
            </w:pPr>
            <w:r w:rsidRPr="00614B7A">
              <w:rPr>
                <w:lang w:eastAsia="zh-CN"/>
              </w:rPr>
              <w:t>4Rx</w:t>
            </w:r>
          </w:p>
        </w:tc>
      </w:tr>
      <w:tr w:rsidR="00A85D8A" w:rsidRPr="00614B7A" w14:paraId="180EAD15" w14:textId="77777777" w:rsidTr="00BE3F9E">
        <w:trPr>
          <w:jc w:val="center"/>
        </w:trPr>
        <w:tc>
          <w:tcPr>
            <w:tcW w:w="1171" w:type="dxa"/>
            <w:tcBorders>
              <w:top w:val="single" w:sz="4" w:space="0" w:color="auto"/>
              <w:left w:val="single" w:sz="4" w:space="0" w:color="auto"/>
              <w:bottom w:val="nil"/>
              <w:right w:val="single" w:sz="4" w:space="0" w:color="auto"/>
            </w:tcBorders>
            <w:hideMark/>
          </w:tcPr>
          <w:p w14:paraId="1167885F" w14:textId="77777777" w:rsidR="00A85D8A" w:rsidRPr="00614B7A" w:rsidRDefault="00A85D8A" w:rsidP="00BE3F9E">
            <w:pPr>
              <w:pStyle w:val="TAL"/>
            </w:pPr>
            <w:r w:rsidRPr="00614B7A">
              <w:rPr>
                <w:rFonts w:eastAsia="MS Mincho"/>
              </w:rPr>
              <w:t>6.6.2.</w:t>
            </w:r>
            <w:r w:rsidRPr="00614B7A">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4BE7513E" w14:textId="77777777" w:rsidR="00A85D8A" w:rsidRPr="00614B7A" w:rsidRDefault="00A85D8A" w:rsidP="00BE3F9E">
            <w:pPr>
              <w:pStyle w:val="TAL"/>
            </w:pPr>
            <w:r w:rsidRPr="00614B7A">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0424A23A" w14:textId="77777777" w:rsidR="00A85D8A" w:rsidRPr="00614B7A" w:rsidRDefault="00A85D8A" w:rsidP="00BE3F9E">
            <w:pPr>
              <w:pStyle w:val="TAC"/>
            </w:pPr>
            <w:r w:rsidRPr="00614B7A">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C70315D" w14:textId="77777777" w:rsidR="00A85D8A" w:rsidRPr="00614B7A" w:rsidRDefault="00A85D8A" w:rsidP="00BE3F9E">
            <w:pPr>
              <w:pStyle w:val="TAL"/>
              <w:rPr>
                <w:lang w:eastAsia="zh-CN"/>
              </w:rPr>
            </w:pPr>
            <w:r w:rsidRPr="00614B7A">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722694B" w14:textId="77777777" w:rsidR="00A85D8A" w:rsidRPr="00614B7A" w:rsidRDefault="00A85D8A" w:rsidP="00BE3F9E">
            <w:pPr>
              <w:pStyle w:val="TAL"/>
              <w:rPr>
                <w:lang w:eastAsia="zh-CN"/>
              </w:rPr>
            </w:pPr>
            <w:r w:rsidRPr="00614B7A">
              <w:rPr>
                <w:rFonts w:eastAsia="MS Mincho"/>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FR1 </w:t>
            </w:r>
            <w:r w:rsidRPr="00614B7A">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E2E380B"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28B0A6" w14:textId="77777777" w:rsidR="00A85D8A" w:rsidRPr="00614B7A" w:rsidRDefault="00A85D8A" w:rsidP="00BE3F9E">
            <w:pPr>
              <w:pStyle w:val="TAL"/>
              <w:rPr>
                <w:lang w:eastAsia="zh-CN"/>
              </w:rPr>
            </w:pPr>
            <w:r w:rsidRPr="00614B7A">
              <w:rPr>
                <w:lang w:eastAsia="zh-CN"/>
              </w:rPr>
              <w:t>2Rx</w:t>
            </w:r>
          </w:p>
          <w:p w14:paraId="1A0DA20E" w14:textId="77777777" w:rsidR="00A85D8A" w:rsidRPr="00614B7A" w:rsidRDefault="00A85D8A" w:rsidP="00BE3F9E">
            <w:pPr>
              <w:pStyle w:val="TAL"/>
              <w:rPr>
                <w:lang w:eastAsia="zh-CN"/>
              </w:rPr>
            </w:pPr>
            <w:r w:rsidRPr="00614B7A">
              <w:rPr>
                <w:lang w:eastAsia="zh-CN"/>
              </w:rPr>
              <w:t>4Rx</w:t>
            </w:r>
          </w:p>
        </w:tc>
      </w:tr>
      <w:tr w:rsidR="00A85D8A" w:rsidRPr="00614B7A" w14:paraId="0B6D1D6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12C8BD" w14:textId="77777777" w:rsidR="00A85D8A" w:rsidRPr="00614B7A" w:rsidRDefault="00A85D8A" w:rsidP="00BE3F9E">
            <w:pPr>
              <w:pStyle w:val="TAL"/>
              <w:rPr>
                <w:b/>
              </w:rPr>
            </w:pPr>
            <w:r w:rsidRPr="00614B7A">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ABA06D" w14:textId="77777777" w:rsidR="00A85D8A" w:rsidRPr="00614B7A" w:rsidRDefault="00A85D8A" w:rsidP="00BE3F9E">
            <w:pPr>
              <w:pStyle w:val="TAL"/>
              <w:rPr>
                <w:b/>
              </w:rPr>
            </w:pPr>
            <w:r w:rsidRPr="00614B7A">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363E0D"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F76B5E"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DEA52D"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7399C0"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DE0B88" w14:textId="77777777" w:rsidR="00A85D8A" w:rsidRPr="00614B7A" w:rsidRDefault="00A85D8A" w:rsidP="00BE3F9E">
            <w:pPr>
              <w:pStyle w:val="TAL"/>
              <w:rPr>
                <w:b/>
                <w:lang w:eastAsia="zh-CN"/>
              </w:rPr>
            </w:pPr>
          </w:p>
        </w:tc>
      </w:tr>
      <w:tr w:rsidR="00A85D8A" w:rsidRPr="00614B7A" w14:paraId="666FAA6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40DA659" w14:textId="77777777" w:rsidR="00A85D8A" w:rsidRPr="00614B7A" w:rsidRDefault="00A85D8A" w:rsidP="00BE3F9E">
            <w:pPr>
              <w:pStyle w:val="TAL"/>
            </w:pPr>
            <w:r w:rsidRPr="00614B7A">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AB38B6F" w14:textId="77777777" w:rsidR="00A85D8A" w:rsidRPr="00614B7A" w:rsidRDefault="00A85D8A" w:rsidP="00BE3F9E">
            <w:pPr>
              <w:pStyle w:val="TAL"/>
            </w:pPr>
            <w:r w:rsidRPr="00614B7A">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4F8F8C3" w14:textId="77777777" w:rsidR="00A85D8A" w:rsidRPr="00614B7A" w:rsidRDefault="00A85D8A" w:rsidP="00BE3F9E">
            <w:pPr>
              <w:pStyle w:val="TAC"/>
            </w:pPr>
            <w:r w:rsidRPr="00614B7A">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6C5012" w14:textId="77777777" w:rsidR="00A85D8A" w:rsidRPr="00614B7A" w:rsidRDefault="00A85D8A" w:rsidP="00BE3F9E">
            <w:pPr>
              <w:pStyle w:val="TAL"/>
              <w:rPr>
                <w:lang w:eastAsia="zh-CN"/>
              </w:rPr>
            </w:pPr>
            <w:r w:rsidRPr="00614B7A">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C488659"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r w:rsidRPr="00614B7A">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556ECEE"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CC562E" w14:textId="77777777" w:rsidR="00A85D8A" w:rsidRPr="00614B7A" w:rsidRDefault="00A85D8A" w:rsidP="00BE3F9E">
            <w:pPr>
              <w:pStyle w:val="TAL"/>
              <w:rPr>
                <w:lang w:eastAsia="zh-CN"/>
              </w:rPr>
            </w:pPr>
            <w:r w:rsidRPr="00614B7A">
              <w:rPr>
                <w:lang w:eastAsia="zh-CN"/>
              </w:rPr>
              <w:t>2Rx</w:t>
            </w:r>
          </w:p>
          <w:p w14:paraId="0412F5E3" w14:textId="77777777" w:rsidR="00A85D8A" w:rsidRPr="00614B7A" w:rsidRDefault="00A85D8A" w:rsidP="00BE3F9E">
            <w:pPr>
              <w:pStyle w:val="TAL"/>
              <w:rPr>
                <w:lang w:eastAsia="zh-CN"/>
              </w:rPr>
            </w:pPr>
            <w:r w:rsidRPr="00614B7A">
              <w:rPr>
                <w:lang w:eastAsia="zh-CN"/>
              </w:rPr>
              <w:t>4Rx</w:t>
            </w:r>
          </w:p>
        </w:tc>
      </w:tr>
      <w:tr w:rsidR="00A85D8A" w:rsidRPr="00614B7A" w14:paraId="2C04C63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4E9204F" w14:textId="77777777" w:rsidR="00A85D8A" w:rsidRPr="00614B7A" w:rsidRDefault="00A85D8A" w:rsidP="00BE3F9E">
            <w:pPr>
              <w:pStyle w:val="TAL"/>
              <w:rPr>
                <w:rFonts w:eastAsia="MS Mincho"/>
              </w:rPr>
            </w:pPr>
            <w:r w:rsidRPr="00614B7A">
              <w:t>6.6.3.2</w:t>
            </w:r>
          </w:p>
        </w:tc>
        <w:tc>
          <w:tcPr>
            <w:tcW w:w="4521" w:type="dxa"/>
            <w:tcBorders>
              <w:top w:val="single" w:sz="4" w:space="0" w:color="auto"/>
              <w:left w:val="single" w:sz="4" w:space="0" w:color="auto"/>
              <w:bottom w:val="single" w:sz="4" w:space="0" w:color="auto"/>
              <w:right w:val="single" w:sz="4" w:space="0" w:color="auto"/>
            </w:tcBorders>
            <w:hideMark/>
          </w:tcPr>
          <w:p w14:paraId="5E89704E" w14:textId="77777777" w:rsidR="00A85D8A" w:rsidRPr="00614B7A" w:rsidRDefault="00A85D8A" w:rsidP="00BE3F9E">
            <w:pPr>
              <w:pStyle w:val="TAL"/>
              <w:rPr>
                <w:rFonts w:eastAsia="MS Mincho"/>
              </w:rPr>
            </w:pPr>
            <w:r w:rsidRPr="00614B7A">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59A658F8" w14:textId="77777777" w:rsidR="00A85D8A" w:rsidRPr="00614B7A" w:rsidRDefault="00A85D8A" w:rsidP="00BE3F9E">
            <w:pPr>
              <w:pStyle w:val="TAC"/>
              <w:rPr>
                <w:rFonts w:eastAsia="SimSun"/>
                <w:lang w:eastAsia="zh-CN"/>
              </w:rPr>
            </w:pPr>
            <w:r w:rsidRPr="00614B7A">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B00CDD" w14:textId="77777777" w:rsidR="00A85D8A" w:rsidRPr="00614B7A" w:rsidRDefault="00A85D8A" w:rsidP="00BE3F9E">
            <w:pPr>
              <w:pStyle w:val="TAL"/>
              <w:rPr>
                <w:rFonts w:eastAsia="SimSun"/>
                <w:lang w:eastAsia="zh-CN"/>
              </w:rPr>
            </w:pPr>
            <w:r w:rsidRPr="00614B7A">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45EA7445" w14:textId="77777777" w:rsidR="00A85D8A" w:rsidRPr="00614B7A" w:rsidRDefault="00A85D8A" w:rsidP="00BE3F9E">
            <w:pPr>
              <w:pStyle w:val="TAL"/>
              <w:rPr>
                <w:rFonts w:eastAsia="SimSun"/>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r w:rsidRPr="00614B7A">
              <w:rPr>
                <w:rFonts w:eastAsia="SimSun"/>
                <w:szCs w:val="18"/>
                <w:lang w:eastAsia="zh-CN"/>
              </w:rPr>
              <w:t xml:space="preserve"> E-UTRAN </w:t>
            </w:r>
            <w:r w:rsidRPr="00614B7A">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E7B49D1" w14:textId="77777777" w:rsidR="00A85D8A" w:rsidRPr="00614B7A" w:rsidRDefault="00A85D8A" w:rsidP="00BE3F9E">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CBAD17" w14:textId="77777777" w:rsidR="00A85D8A" w:rsidRPr="00614B7A" w:rsidRDefault="00A85D8A" w:rsidP="00BE3F9E">
            <w:pPr>
              <w:pStyle w:val="TAL"/>
              <w:rPr>
                <w:lang w:eastAsia="zh-CN"/>
              </w:rPr>
            </w:pPr>
            <w:r w:rsidRPr="00614B7A">
              <w:rPr>
                <w:lang w:eastAsia="zh-CN"/>
              </w:rPr>
              <w:t>2Rx</w:t>
            </w:r>
          </w:p>
          <w:p w14:paraId="22BC4737" w14:textId="77777777" w:rsidR="00A85D8A" w:rsidRPr="00614B7A" w:rsidRDefault="00A85D8A" w:rsidP="00BE3F9E">
            <w:pPr>
              <w:pStyle w:val="TAL"/>
              <w:rPr>
                <w:lang w:eastAsia="zh-CN"/>
              </w:rPr>
            </w:pPr>
            <w:r w:rsidRPr="00614B7A">
              <w:rPr>
                <w:lang w:eastAsia="zh-CN"/>
              </w:rPr>
              <w:t>4Rx</w:t>
            </w:r>
          </w:p>
        </w:tc>
      </w:tr>
      <w:tr w:rsidR="00A85D8A" w:rsidRPr="00614B7A" w14:paraId="2FBE675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E34555D" w14:textId="77777777" w:rsidR="00A85D8A" w:rsidRPr="00614B7A" w:rsidRDefault="00A85D8A" w:rsidP="00BE3F9E">
            <w:pPr>
              <w:pStyle w:val="TAL"/>
            </w:pPr>
            <w:r w:rsidRPr="00614B7A">
              <w:t>6.6.3.3</w:t>
            </w:r>
          </w:p>
        </w:tc>
        <w:tc>
          <w:tcPr>
            <w:tcW w:w="4521" w:type="dxa"/>
            <w:tcBorders>
              <w:top w:val="single" w:sz="4" w:space="0" w:color="auto"/>
              <w:left w:val="single" w:sz="4" w:space="0" w:color="auto"/>
              <w:bottom w:val="single" w:sz="4" w:space="0" w:color="auto"/>
              <w:right w:val="single" w:sz="4" w:space="0" w:color="auto"/>
            </w:tcBorders>
            <w:hideMark/>
          </w:tcPr>
          <w:p w14:paraId="48BBAB86" w14:textId="77777777" w:rsidR="00A85D8A" w:rsidRPr="00614B7A" w:rsidRDefault="00A85D8A" w:rsidP="00BE3F9E">
            <w:pPr>
              <w:pStyle w:val="TAL"/>
            </w:pPr>
            <w:r w:rsidRPr="00614B7A">
              <w:rPr>
                <w:lang w:eastAsia="sv-SE"/>
              </w:rPr>
              <w:t xml:space="preserve">NR SA FR1 – E-UTRAN </w:t>
            </w:r>
            <w:r w:rsidRPr="00614B7A">
              <w:t xml:space="preserve">event-triggered reporting in DRX </w:t>
            </w:r>
            <w:r w:rsidRPr="00614B7A">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2B00C3E" w14:textId="77777777" w:rsidR="00A85D8A" w:rsidRPr="00614B7A" w:rsidRDefault="00A85D8A" w:rsidP="00BE3F9E">
            <w:pPr>
              <w:pStyle w:val="TAC"/>
              <w:rPr>
                <w:rFonts w:eastAsia="SimSun"/>
                <w:lang w:eastAsia="zh-CN"/>
              </w:rPr>
            </w:pPr>
            <w:r w:rsidRPr="00614B7A">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D29B31" w14:textId="77777777" w:rsidR="00A85D8A" w:rsidRPr="00614B7A" w:rsidRDefault="00A85D8A" w:rsidP="00BE3F9E">
            <w:pPr>
              <w:pStyle w:val="TAL"/>
              <w:rPr>
                <w:lang w:eastAsia="zh-CN"/>
              </w:rPr>
            </w:pPr>
            <w:r w:rsidRPr="00614B7A">
              <w:t>C052</w:t>
            </w:r>
          </w:p>
        </w:tc>
        <w:tc>
          <w:tcPr>
            <w:tcW w:w="3197" w:type="dxa"/>
            <w:tcBorders>
              <w:top w:val="single" w:sz="4" w:space="0" w:color="auto"/>
              <w:left w:val="single" w:sz="4" w:space="0" w:color="auto"/>
              <w:bottom w:val="single" w:sz="4" w:space="0" w:color="auto"/>
              <w:right w:val="single" w:sz="4" w:space="0" w:color="auto"/>
            </w:tcBorders>
            <w:hideMark/>
          </w:tcPr>
          <w:p w14:paraId="28985329"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r w:rsidRPr="00614B7A">
              <w:rPr>
                <w:rFonts w:eastAsia="SimSun"/>
                <w:szCs w:val="18"/>
                <w:lang w:eastAsia="zh-CN"/>
              </w:rPr>
              <w:t xml:space="preserve"> and E-UTRAN configured with </w:t>
            </w:r>
            <w:r w:rsidRPr="00614B7A">
              <w:t>highSpeedMeasFlag-r16</w:t>
            </w:r>
          </w:p>
        </w:tc>
        <w:tc>
          <w:tcPr>
            <w:tcW w:w="2078" w:type="dxa"/>
            <w:tcBorders>
              <w:top w:val="single" w:sz="4" w:space="0" w:color="auto"/>
              <w:left w:val="single" w:sz="4" w:space="0" w:color="auto"/>
              <w:bottom w:val="single" w:sz="4" w:space="0" w:color="auto"/>
              <w:right w:val="single" w:sz="4" w:space="0" w:color="auto"/>
            </w:tcBorders>
          </w:tcPr>
          <w:p w14:paraId="76BB13BF" w14:textId="77777777" w:rsidR="00A85D8A" w:rsidRPr="00614B7A" w:rsidRDefault="00A85D8A" w:rsidP="00BE3F9E">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F18E03" w14:textId="77777777" w:rsidR="00A85D8A" w:rsidRPr="00614B7A" w:rsidRDefault="00A85D8A" w:rsidP="00BE3F9E">
            <w:pPr>
              <w:pStyle w:val="TAL"/>
              <w:rPr>
                <w:lang w:eastAsia="zh-CN"/>
              </w:rPr>
            </w:pPr>
            <w:r w:rsidRPr="00614B7A">
              <w:rPr>
                <w:lang w:eastAsia="zh-CN"/>
              </w:rPr>
              <w:t>2Rx</w:t>
            </w:r>
          </w:p>
          <w:p w14:paraId="2AE1B3E0" w14:textId="77777777" w:rsidR="00A85D8A" w:rsidRPr="00614B7A" w:rsidRDefault="00A85D8A" w:rsidP="00BE3F9E">
            <w:pPr>
              <w:pStyle w:val="TAL"/>
              <w:rPr>
                <w:lang w:eastAsia="zh-CN"/>
              </w:rPr>
            </w:pPr>
            <w:r w:rsidRPr="00614B7A">
              <w:rPr>
                <w:lang w:eastAsia="zh-CN"/>
              </w:rPr>
              <w:t>4Rx</w:t>
            </w:r>
          </w:p>
        </w:tc>
      </w:tr>
      <w:tr w:rsidR="00A85D8A" w:rsidRPr="00614B7A" w14:paraId="3A7F179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68FC369" w14:textId="77777777" w:rsidR="00A85D8A" w:rsidRPr="00614B7A" w:rsidRDefault="00A85D8A" w:rsidP="00BE3F9E">
            <w:pPr>
              <w:pStyle w:val="TAL"/>
              <w:rPr>
                <w:b/>
              </w:rPr>
            </w:pPr>
            <w:r w:rsidRPr="00614B7A">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4485335" w14:textId="77777777" w:rsidR="00A85D8A" w:rsidRPr="00614B7A" w:rsidRDefault="00A85D8A" w:rsidP="00BE3F9E">
            <w:pPr>
              <w:pStyle w:val="TAL"/>
              <w:rPr>
                <w:b/>
              </w:rPr>
            </w:pPr>
            <w:r w:rsidRPr="00614B7A">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5ACFDB5" w14:textId="77777777" w:rsidR="00A85D8A" w:rsidRPr="00614B7A"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88DE058"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5E476C4"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8AD457F" w14:textId="77777777" w:rsidR="00A85D8A" w:rsidRPr="00614B7A" w:rsidRDefault="00A85D8A" w:rsidP="00BE3F9E">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A500290" w14:textId="77777777" w:rsidR="00A85D8A" w:rsidRPr="00614B7A" w:rsidRDefault="00A85D8A" w:rsidP="00BE3F9E">
            <w:pPr>
              <w:pStyle w:val="TAL"/>
              <w:rPr>
                <w:b/>
                <w:lang w:eastAsia="zh-CN"/>
              </w:rPr>
            </w:pPr>
          </w:p>
        </w:tc>
      </w:tr>
      <w:tr w:rsidR="00A85D8A" w:rsidRPr="00614B7A" w14:paraId="4F3992A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8B8EE6C" w14:textId="77777777" w:rsidR="00A85D8A" w:rsidRPr="00614B7A" w:rsidRDefault="00A85D8A" w:rsidP="00BE3F9E">
            <w:pPr>
              <w:pStyle w:val="TAL"/>
            </w:pPr>
            <w:r w:rsidRPr="00614B7A">
              <w:rPr>
                <w:rFonts w:cs="Arial"/>
                <w:szCs w:val="18"/>
              </w:rPr>
              <w:lastRenderedPageBreak/>
              <w:t>6.6.4.1</w:t>
            </w:r>
          </w:p>
        </w:tc>
        <w:tc>
          <w:tcPr>
            <w:tcW w:w="4521" w:type="dxa"/>
            <w:tcBorders>
              <w:top w:val="single" w:sz="4" w:space="0" w:color="auto"/>
              <w:left w:val="single" w:sz="4" w:space="0" w:color="auto"/>
              <w:bottom w:val="single" w:sz="4" w:space="0" w:color="auto"/>
              <w:right w:val="single" w:sz="4" w:space="0" w:color="auto"/>
            </w:tcBorders>
            <w:hideMark/>
          </w:tcPr>
          <w:p w14:paraId="299F74A9" w14:textId="77777777" w:rsidR="00A85D8A" w:rsidRPr="00614B7A" w:rsidRDefault="00A85D8A" w:rsidP="00BE3F9E">
            <w:pPr>
              <w:pStyle w:val="TAL"/>
            </w:pPr>
            <w:r w:rsidRPr="00614B7A">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54B3F8C" w14:textId="77777777" w:rsidR="00A85D8A" w:rsidRPr="00614B7A" w:rsidRDefault="00A85D8A" w:rsidP="00BE3F9E">
            <w:pPr>
              <w:pStyle w:val="TAC"/>
              <w:rPr>
                <w:rFonts w:eastAsia="SimSun"/>
                <w:lang w:eastAsia="zh-CN"/>
              </w:rPr>
            </w:pPr>
            <w:r w:rsidRPr="00614B7A">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2D1DAFE" w14:textId="77777777" w:rsidR="00A85D8A" w:rsidRPr="00614B7A" w:rsidRDefault="00A85D8A" w:rsidP="00BE3F9E">
            <w:pPr>
              <w:pStyle w:val="TAL"/>
              <w:rPr>
                <w:lang w:eastAsia="zh-CN"/>
              </w:rPr>
            </w:pPr>
            <w:r w:rsidRPr="00614B7A">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7CB02CA" w14:textId="77777777" w:rsidR="00A85D8A" w:rsidRPr="00614B7A" w:rsidRDefault="00A85D8A" w:rsidP="00BE3F9E">
            <w:pPr>
              <w:pStyle w:val="TAL"/>
              <w:rPr>
                <w:lang w:eastAsia="zh-CN"/>
              </w:rPr>
            </w:pPr>
            <w:r w:rsidRPr="00614B7A">
              <w:rPr>
                <w:rFonts w:eastAsia="MS Mincho"/>
              </w:rPr>
              <w:t>UE</w:t>
            </w:r>
            <w:r w:rsidRPr="00614B7A">
              <w:rPr>
                <w:rFonts w:eastAsia="SimSun"/>
                <w:lang w:eastAsia="zh-CN"/>
              </w:rPr>
              <w:t>s</w:t>
            </w:r>
            <w:r w:rsidRPr="00614B7A">
              <w:rPr>
                <w:rFonts w:eastAsia="MS Mincho"/>
              </w:rPr>
              <w:t xml:space="preserve">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236C1EB" w14:textId="77777777" w:rsidR="00A85D8A" w:rsidRPr="00614B7A"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9BA3999" w14:textId="77777777" w:rsidR="00A85D8A" w:rsidRPr="00614B7A" w:rsidRDefault="00A85D8A" w:rsidP="00BE3F9E">
            <w:pPr>
              <w:pStyle w:val="TAL"/>
              <w:rPr>
                <w:lang w:eastAsia="zh-CN"/>
              </w:rPr>
            </w:pPr>
            <w:r w:rsidRPr="00614B7A">
              <w:rPr>
                <w:lang w:eastAsia="zh-CN"/>
              </w:rPr>
              <w:t>2Rx</w:t>
            </w:r>
          </w:p>
          <w:p w14:paraId="28408BA2" w14:textId="77777777" w:rsidR="00A85D8A" w:rsidRPr="00614B7A" w:rsidRDefault="00A85D8A" w:rsidP="00BE3F9E">
            <w:pPr>
              <w:pStyle w:val="TAL"/>
              <w:rPr>
                <w:lang w:eastAsia="zh-CN"/>
              </w:rPr>
            </w:pPr>
            <w:r w:rsidRPr="00614B7A">
              <w:rPr>
                <w:lang w:eastAsia="zh-CN"/>
              </w:rPr>
              <w:t>4Rx</w:t>
            </w:r>
          </w:p>
        </w:tc>
      </w:tr>
      <w:tr w:rsidR="00A85D8A" w:rsidRPr="00614B7A" w14:paraId="3A1D2B8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EBBF179" w14:textId="77777777" w:rsidR="00A85D8A" w:rsidRPr="00614B7A" w:rsidRDefault="00A85D8A" w:rsidP="00BE3F9E">
            <w:pPr>
              <w:pStyle w:val="TAL"/>
            </w:pPr>
            <w:r w:rsidRPr="00614B7A">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3B2BA2DF" w14:textId="77777777" w:rsidR="00A85D8A" w:rsidRPr="00614B7A" w:rsidRDefault="00A85D8A" w:rsidP="00BE3F9E">
            <w:pPr>
              <w:pStyle w:val="TAL"/>
            </w:pPr>
            <w:r w:rsidRPr="00614B7A">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14141EDB" w14:textId="77777777" w:rsidR="00A85D8A" w:rsidRPr="00614B7A" w:rsidRDefault="00A85D8A" w:rsidP="00BE3F9E">
            <w:pPr>
              <w:pStyle w:val="TAC"/>
              <w:rPr>
                <w:rFonts w:eastAsia="SimSun"/>
                <w:lang w:eastAsia="zh-CN"/>
              </w:rPr>
            </w:pPr>
            <w:r w:rsidRPr="00614B7A">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2F062DE" w14:textId="77777777" w:rsidR="00A85D8A" w:rsidRPr="00614B7A" w:rsidRDefault="00A85D8A" w:rsidP="00BE3F9E">
            <w:pPr>
              <w:pStyle w:val="TAL"/>
              <w:rPr>
                <w:lang w:eastAsia="zh-CN"/>
              </w:rPr>
            </w:pPr>
            <w:r w:rsidRPr="00614B7A">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B0DB80A" w14:textId="77777777" w:rsidR="00A85D8A" w:rsidRPr="00614B7A" w:rsidRDefault="00A85D8A" w:rsidP="00BE3F9E">
            <w:pPr>
              <w:pStyle w:val="TAL"/>
              <w:rPr>
                <w:lang w:eastAsia="zh-CN"/>
              </w:rPr>
            </w:pPr>
            <w:r w:rsidRPr="00614B7A">
              <w:rPr>
                <w:rFonts w:eastAsia="MS Mincho"/>
              </w:rPr>
              <w:t>UE</w:t>
            </w:r>
            <w:r w:rsidRPr="00614B7A">
              <w:rPr>
                <w:rFonts w:eastAsia="SimSun"/>
                <w:lang w:eastAsia="zh-CN"/>
              </w:rPr>
              <w:t>s</w:t>
            </w:r>
            <w:r w:rsidRPr="00614B7A">
              <w:rPr>
                <w:rFonts w:eastAsia="MS Mincho"/>
              </w:rPr>
              <w:t xml:space="preserve">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FR1 </w:t>
            </w:r>
            <w:r w:rsidRPr="00614B7A">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85A25DC" w14:textId="77777777" w:rsidR="00A85D8A" w:rsidRPr="00614B7A"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56B34AC" w14:textId="77777777" w:rsidR="00A85D8A" w:rsidRPr="00614B7A" w:rsidRDefault="00A85D8A" w:rsidP="00BE3F9E">
            <w:pPr>
              <w:pStyle w:val="TAL"/>
              <w:rPr>
                <w:lang w:eastAsia="zh-CN"/>
              </w:rPr>
            </w:pPr>
            <w:r w:rsidRPr="00614B7A">
              <w:rPr>
                <w:lang w:eastAsia="zh-CN"/>
              </w:rPr>
              <w:t>2Rx</w:t>
            </w:r>
          </w:p>
          <w:p w14:paraId="0CD09CD4" w14:textId="77777777" w:rsidR="00A85D8A" w:rsidRPr="00614B7A" w:rsidRDefault="00A85D8A" w:rsidP="00BE3F9E">
            <w:pPr>
              <w:pStyle w:val="TAL"/>
              <w:rPr>
                <w:lang w:eastAsia="zh-CN"/>
              </w:rPr>
            </w:pPr>
            <w:r w:rsidRPr="00614B7A">
              <w:rPr>
                <w:lang w:eastAsia="zh-CN"/>
              </w:rPr>
              <w:t>4Rx</w:t>
            </w:r>
          </w:p>
        </w:tc>
      </w:tr>
      <w:tr w:rsidR="00A85D8A" w:rsidRPr="00614B7A" w14:paraId="0B43E24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C1BFB4B" w14:textId="77777777" w:rsidR="00A85D8A" w:rsidRPr="00614B7A" w:rsidRDefault="00A85D8A" w:rsidP="00BE3F9E">
            <w:pPr>
              <w:pStyle w:val="TAL"/>
            </w:pPr>
            <w:r w:rsidRPr="00614B7A">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28841B87" w14:textId="77777777" w:rsidR="00A85D8A" w:rsidRPr="00614B7A" w:rsidRDefault="00A85D8A" w:rsidP="00BE3F9E">
            <w:pPr>
              <w:pStyle w:val="TAL"/>
            </w:pPr>
            <w:r w:rsidRPr="00614B7A">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F20D51E" w14:textId="77777777" w:rsidR="00A85D8A" w:rsidRPr="00614B7A" w:rsidRDefault="00A85D8A" w:rsidP="00BE3F9E">
            <w:pPr>
              <w:pStyle w:val="TAC"/>
              <w:rPr>
                <w:rFonts w:eastAsia="SimSun"/>
                <w:lang w:eastAsia="zh-CN"/>
              </w:rPr>
            </w:pPr>
            <w:r w:rsidRPr="00614B7A">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99CE040" w14:textId="77777777" w:rsidR="00A85D8A" w:rsidRPr="00614B7A" w:rsidRDefault="00A85D8A" w:rsidP="00BE3F9E">
            <w:pPr>
              <w:pStyle w:val="TAL"/>
              <w:rPr>
                <w:lang w:eastAsia="zh-CN"/>
              </w:rPr>
            </w:pPr>
            <w:r w:rsidRPr="00614B7A">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253D6EE" w14:textId="77777777" w:rsidR="00A85D8A" w:rsidRPr="00614B7A" w:rsidRDefault="00A85D8A" w:rsidP="00BE3F9E">
            <w:pPr>
              <w:pStyle w:val="TAL"/>
              <w:rPr>
                <w:lang w:eastAsia="zh-CN"/>
              </w:rPr>
            </w:pPr>
            <w:r w:rsidRPr="00614B7A">
              <w:rPr>
                <w:rFonts w:eastAsia="MS Mincho"/>
              </w:rPr>
              <w:t>UE</w:t>
            </w:r>
            <w:r w:rsidRPr="00614B7A">
              <w:rPr>
                <w:rFonts w:eastAsia="SimSun"/>
                <w:lang w:eastAsia="zh-CN"/>
              </w:rPr>
              <w:t>s</w:t>
            </w:r>
            <w:r w:rsidRPr="00614B7A">
              <w:rPr>
                <w:rFonts w:eastAsia="MS Mincho"/>
              </w:rPr>
              <w:t xml:space="preserve">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56966F1" w14:textId="77777777" w:rsidR="00A85D8A" w:rsidRPr="00614B7A"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79EF668" w14:textId="77777777" w:rsidR="00A85D8A" w:rsidRPr="00614B7A" w:rsidRDefault="00A85D8A" w:rsidP="00BE3F9E">
            <w:pPr>
              <w:pStyle w:val="TAL"/>
              <w:rPr>
                <w:lang w:eastAsia="zh-CN"/>
              </w:rPr>
            </w:pPr>
            <w:r w:rsidRPr="00614B7A">
              <w:rPr>
                <w:lang w:eastAsia="zh-CN"/>
              </w:rPr>
              <w:t>2Rx</w:t>
            </w:r>
          </w:p>
          <w:p w14:paraId="785FB8DD" w14:textId="77777777" w:rsidR="00A85D8A" w:rsidRPr="00614B7A" w:rsidRDefault="00A85D8A" w:rsidP="00BE3F9E">
            <w:pPr>
              <w:pStyle w:val="TAL"/>
              <w:rPr>
                <w:lang w:eastAsia="zh-CN"/>
              </w:rPr>
            </w:pPr>
            <w:r w:rsidRPr="00614B7A">
              <w:rPr>
                <w:lang w:eastAsia="zh-CN"/>
              </w:rPr>
              <w:t>4Rx</w:t>
            </w:r>
          </w:p>
        </w:tc>
      </w:tr>
      <w:tr w:rsidR="00A85D8A" w:rsidRPr="00614B7A" w14:paraId="1C9E755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64BCE13" w14:textId="77777777" w:rsidR="00A85D8A" w:rsidRPr="00614B7A" w:rsidRDefault="00A85D8A" w:rsidP="00BE3F9E">
            <w:pPr>
              <w:pStyle w:val="TAL"/>
            </w:pPr>
            <w:r w:rsidRPr="00614B7A">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652D8F68" w14:textId="77777777" w:rsidR="00A85D8A" w:rsidRPr="00614B7A" w:rsidRDefault="00A85D8A" w:rsidP="00BE3F9E">
            <w:pPr>
              <w:pStyle w:val="TAL"/>
            </w:pPr>
            <w:r w:rsidRPr="00614B7A">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1FE38730" w14:textId="77777777" w:rsidR="00A85D8A" w:rsidRPr="00614B7A" w:rsidRDefault="00A85D8A" w:rsidP="00BE3F9E">
            <w:pPr>
              <w:pStyle w:val="TAC"/>
              <w:rPr>
                <w:rFonts w:eastAsia="SimSun"/>
                <w:lang w:eastAsia="zh-CN"/>
              </w:rPr>
            </w:pPr>
            <w:r w:rsidRPr="00614B7A">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6C60052" w14:textId="77777777" w:rsidR="00A85D8A" w:rsidRPr="00614B7A" w:rsidRDefault="00A85D8A" w:rsidP="00BE3F9E">
            <w:pPr>
              <w:pStyle w:val="TAL"/>
              <w:rPr>
                <w:lang w:eastAsia="zh-CN"/>
              </w:rPr>
            </w:pPr>
            <w:r w:rsidRPr="00614B7A">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507395C" w14:textId="77777777" w:rsidR="00A85D8A" w:rsidRPr="00614B7A" w:rsidRDefault="00A85D8A" w:rsidP="00BE3F9E">
            <w:pPr>
              <w:pStyle w:val="TAL"/>
              <w:rPr>
                <w:lang w:eastAsia="zh-CN"/>
              </w:rPr>
            </w:pPr>
            <w:r w:rsidRPr="00614B7A">
              <w:rPr>
                <w:rFonts w:eastAsia="MS Mincho"/>
              </w:rPr>
              <w:t>UE</w:t>
            </w:r>
            <w:r w:rsidRPr="00614B7A">
              <w:rPr>
                <w:rFonts w:eastAsia="SimSun"/>
                <w:lang w:eastAsia="zh-CN"/>
              </w:rPr>
              <w:t>s</w:t>
            </w:r>
            <w:r w:rsidRPr="00614B7A">
              <w:rPr>
                <w:rFonts w:eastAsia="MS Mincho"/>
              </w:rPr>
              <w:t xml:space="preserve">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FR1 </w:t>
            </w:r>
            <w:r w:rsidRPr="00614B7A">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13043BC" w14:textId="77777777" w:rsidR="00A85D8A" w:rsidRPr="00614B7A"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3A33772" w14:textId="77777777" w:rsidR="00A85D8A" w:rsidRPr="00614B7A" w:rsidRDefault="00A85D8A" w:rsidP="00BE3F9E">
            <w:pPr>
              <w:pStyle w:val="TAL"/>
              <w:rPr>
                <w:lang w:eastAsia="zh-CN"/>
              </w:rPr>
            </w:pPr>
            <w:r w:rsidRPr="00614B7A">
              <w:rPr>
                <w:lang w:eastAsia="zh-CN"/>
              </w:rPr>
              <w:t>2Rx</w:t>
            </w:r>
          </w:p>
          <w:p w14:paraId="3792FA70" w14:textId="77777777" w:rsidR="00A85D8A" w:rsidRPr="00614B7A" w:rsidRDefault="00A85D8A" w:rsidP="00BE3F9E">
            <w:pPr>
              <w:pStyle w:val="TAL"/>
              <w:rPr>
                <w:lang w:eastAsia="zh-CN"/>
              </w:rPr>
            </w:pPr>
            <w:r w:rsidRPr="00614B7A">
              <w:rPr>
                <w:lang w:eastAsia="zh-CN"/>
              </w:rPr>
              <w:t>4Rx</w:t>
            </w:r>
          </w:p>
        </w:tc>
      </w:tr>
      <w:tr w:rsidR="00A85D8A" w:rsidRPr="00614B7A" w14:paraId="3D2C2BD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608CF4C" w14:textId="77777777" w:rsidR="00A85D8A" w:rsidRPr="00614B7A" w:rsidRDefault="00A85D8A" w:rsidP="00BE3F9E">
            <w:pPr>
              <w:pStyle w:val="TAL"/>
              <w:rPr>
                <w:rFonts w:cs="Arial"/>
                <w:szCs w:val="18"/>
              </w:rPr>
            </w:pPr>
            <w:r w:rsidRPr="00614B7A">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1B0542AB" w14:textId="77777777" w:rsidR="00A85D8A" w:rsidRPr="00614B7A" w:rsidRDefault="00A85D8A" w:rsidP="00BE3F9E">
            <w:pPr>
              <w:pStyle w:val="TAL"/>
              <w:rPr>
                <w:rFonts w:cs="Arial"/>
                <w:szCs w:val="18"/>
              </w:rPr>
            </w:pPr>
            <w:r w:rsidRPr="00614B7A">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33DB6C78" w14:textId="77777777" w:rsidR="00A85D8A" w:rsidRPr="00614B7A" w:rsidRDefault="00A85D8A" w:rsidP="00BE3F9E">
            <w:pPr>
              <w:pStyle w:val="TAC"/>
              <w:rPr>
                <w:rFonts w:eastAsia="MS Mincho"/>
              </w:rPr>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03DD02FA" w14:textId="77777777" w:rsidR="00A85D8A" w:rsidRPr="00614B7A" w:rsidRDefault="00A85D8A" w:rsidP="00BE3F9E">
            <w:pPr>
              <w:pStyle w:val="TAL"/>
              <w:rPr>
                <w:rFonts w:eastAsia="MS Mincho"/>
              </w:rPr>
            </w:pPr>
            <w:r w:rsidRPr="00614B7A">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50C7D9F5" w14:textId="77777777" w:rsidR="00A85D8A" w:rsidRPr="00614B7A" w:rsidRDefault="00A85D8A" w:rsidP="00BE3F9E">
            <w:pPr>
              <w:pStyle w:val="TAL"/>
              <w:rPr>
                <w:rFonts w:eastAsia="MS Mincho"/>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E015B21" w14:textId="77777777" w:rsidR="00A85D8A" w:rsidRPr="00614B7A"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511D3A3" w14:textId="77777777" w:rsidR="00A85D8A" w:rsidRPr="00614B7A" w:rsidRDefault="00A85D8A" w:rsidP="00BE3F9E">
            <w:pPr>
              <w:pStyle w:val="TAL"/>
              <w:rPr>
                <w:lang w:eastAsia="zh-CN"/>
              </w:rPr>
            </w:pPr>
            <w:r w:rsidRPr="00614B7A">
              <w:rPr>
                <w:lang w:eastAsia="zh-CN"/>
              </w:rPr>
              <w:t>2Rx</w:t>
            </w:r>
          </w:p>
          <w:p w14:paraId="07F0D51B" w14:textId="77777777" w:rsidR="00A85D8A" w:rsidRPr="00614B7A" w:rsidRDefault="00A85D8A" w:rsidP="00BE3F9E">
            <w:pPr>
              <w:pStyle w:val="TAL"/>
              <w:rPr>
                <w:lang w:eastAsia="zh-CN"/>
              </w:rPr>
            </w:pPr>
            <w:r w:rsidRPr="00614B7A">
              <w:rPr>
                <w:lang w:eastAsia="zh-CN"/>
              </w:rPr>
              <w:t>4Rx</w:t>
            </w:r>
          </w:p>
        </w:tc>
      </w:tr>
      <w:tr w:rsidR="00A85D8A" w:rsidRPr="00614B7A" w14:paraId="5A4EC72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9A0E46" w14:textId="77777777" w:rsidR="00A85D8A" w:rsidRPr="00614B7A" w:rsidRDefault="00A85D8A" w:rsidP="00BE3F9E">
            <w:pPr>
              <w:pStyle w:val="TAL"/>
              <w:rPr>
                <w:b/>
              </w:rPr>
            </w:pPr>
            <w:r w:rsidRPr="00614B7A">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227E5A" w14:textId="77777777" w:rsidR="00A85D8A" w:rsidRPr="00614B7A" w:rsidRDefault="00A85D8A" w:rsidP="00BE3F9E">
            <w:pPr>
              <w:pStyle w:val="TAL"/>
              <w:rPr>
                <w:b/>
              </w:rPr>
            </w:pPr>
            <w:r w:rsidRPr="00614B7A">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562441"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B9981F"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F0DB42D"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C61728"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7360A0" w14:textId="77777777" w:rsidR="00A85D8A" w:rsidRPr="00614B7A" w:rsidRDefault="00A85D8A" w:rsidP="00BE3F9E">
            <w:pPr>
              <w:pStyle w:val="TAL"/>
              <w:rPr>
                <w:b/>
                <w:lang w:eastAsia="zh-CN"/>
              </w:rPr>
            </w:pPr>
          </w:p>
        </w:tc>
      </w:tr>
      <w:tr w:rsidR="00A85D8A" w:rsidRPr="00614B7A" w14:paraId="296D3BC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B3ABB5F" w14:textId="77777777" w:rsidR="00A85D8A" w:rsidRPr="00614B7A" w:rsidRDefault="00A85D8A" w:rsidP="00BE3F9E">
            <w:pPr>
              <w:pStyle w:val="TAL"/>
            </w:pPr>
            <w:r w:rsidRPr="00614B7A">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3732F8B0" w14:textId="77777777" w:rsidR="00A85D8A" w:rsidRPr="00614B7A" w:rsidRDefault="00A85D8A" w:rsidP="00BE3F9E">
            <w:pPr>
              <w:pStyle w:val="TAL"/>
            </w:pPr>
            <w:r w:rsidRPr="00614B7A">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97B5539" w14:textId="77777777" w:rsidR="00A85D8A" w:rsidRPr="00614B7A" w:rsidRDefault="00A85D8A" w:rsidP="00BE3F9E">
            <w:pPr>
              <w:pStyle w:val="TAC"/>
            </w:pPr>
            <w:r w:rsidRPr="00614B7A">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B814B04" w14:textId="77777777" w:rsidR="00A85D8A" w:rsidRPr="00614B7A" w:rsidRDefault="00A85D8A" w:rsidP="00BE3F9E">
            <w:pPr>
              <w:pStyle w:val="TAL"/>
              <w:rPr>
                <w:lang w:eastAsia="zh-CN"/>
              </w:rPr>
            </w:pPr>
            <w:r w:rsidRPr="00614B7A">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3A27B417" w14:textId="77777777" w:rsidR="00A85D8A" w:rsidRPr="00614B7A" w:rsidRDefault="00A85D8A" w:rsidP="00BE3F9E">
            <w:pPr>
              <w:pStyle w:val="TAL"/>
              <w:rPr>
                <w:lang w:eastAsia="zh-CN"/>
              </w:rPr>
            </w:pPr>
            <w:r w:rsidRPr="00614B7A">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034B5D1"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2FD623" w14:textId="77777777" w:rsidR="00A85D8A" w:rsidRPr="00614B7A" w:rsidRDefault="00A85D8A" w:rsidP="00BE3F9E">
            <w:pPr>
              <w:keepNext/>
              <w:keepLines/>
              <w:spacing w:after="0"/>
              <w:rPr>
                <w:rFonts w:ascii="Arial" w:hAnsi="Arial" w:cs="Arial"/>
                <w:sz w:val="18"/>
                <w:lang w:eastAsia="zh-CN"/>
              </w:rPr>
            </w:pPr>
            <w:r w:rsidRPr="00614B7A">
              <w:rPr>
                <w:rFonts w:ascii="Arial" w:hAnsi="Arial" w:cs="Arial"/>
                <w:sz w:val="18"/>
                <w:lang w:eastAsia="zh-CN"/>
              </w:rPr>
              <w:t>2Rx</w:t>
            </w:r>
          </w:p>
          <w:p w14:paraId="4336D3EE" w14:textId="77777777" w:rsidR="00A85D8A" w:rsidRPr="00614B7A" w:rsidRDefault="00A85D8A" w:rsidP="00BE3F9E">
            <w:pPr>
              <w:pStyle w:val="TAL"/>
              <w:rPr>
                <w:lang w:eastAsia="zh-CN"/>
              </w:rPr>
            </w:pPr>
            <w:r w:rsidRPr="00614B7A">
              <w:rPr>
                <w:rFonts w:cs="Arial"/>
                <w:lang w:eastAsia="zh-CN"/>
              </w:rPr>
              <w:t>4Rx</w:t>
            </w:r>
          </w:p>
        </w:tc>
      </w:tr>
      <w:tr w:rsidR="00A85D8A" w:rsidRPr="00614B7A" w14:paraId="68D6735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5E9B5E31" w14:textId="77777777" w:rsidR="00A85D8A" w:rsidRPr="00614B7A" w:rsidRDefault="00A85D8A" w:rsidP="00BE3F9E">
            <w:pPr>
              <w:pStyle w:val="TAL"/>
              <w:rPr>
                <w:b/>
              </w:rPr>
            </w:pPr>
            <w:r w:rsidRPr="00614B7A">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09796548" w14:textId="77777777" w:rsidR="00A85D8A" w:rsidRPr="00614B7A" w:rsidRDefault="00A85D8A" w:rsidP="00BE3F9E">
            <w:pPr>
              <w:pStyle w:val="TAL"/>
              <w:rPr>
                <w:b/>
              </w:rPr>
            </w:pPr>
            <w:r w:rsidRPr="00614B7A">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12F28B7" w14:textId="77777777" w:rsidR="00A85D8A" w:rsidRPr="00614B7A"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939B8BD"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67116B6"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B80F4C0" w14:textId="77777777" w:rsidR="00A85D8A" w:rsidRPr="00614B7A" w:rsidRDefault="00A85D8A" w:rsidP="00BE3F9E">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D3A18CD" w14:textId="77777777" w:rsidR="00A85D8A" w:rsidRPr="00614B7A" w:rsidRDefault="00A85D8A" w:rsidP="00BE3F9E">
            <w:pPr>
              <w:pStyle w:val="TAL"/>
              <w:rPr>
                <w:b/>
                <w:lang w:eastAsia="zh-CN"/>
              </w:rPr>
            </w:pPr>
          </w:p>
        </w:tc>
      </w:tr>
      <w:tr w:rsidR="00A85D8A" w:rsidRPr="00614B7A" w14:paraId="7B94FAF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614E9F1" w14:textId="77777777" w:rsidR="00A85D8A" w:rsidRPr="00614B7A" w:rsidRDefault="00A85D8A" w:rsidP="00BE3F9E">
            <w:pPr>
              <w:pStyle w:val="TAL"/>
            </w:pPr>
            <w:r w:rsidRPr="00614B7A">
              <w:rPr>
                <w:rFonts w:cs="Arial" w:hint="eastAsia"/>
                <w:szCs w:val="18"/>
                <w:lang w:eastAsia="zh-CN"/>
              </w:rPr>
              <w:t>6</w:t>
            </w:r>
            <w:r w:rsidRPr="00614B7A">
              <w:rPr>
                <w:rFonts w:cs="Arial"/>
                <w:szCs w:val="18"/>
                <w:lang w:eastAsia="zh-CN"/>
              </w:rPr>
              <w:t>.6.8.1</w:t>
            </w:r>
          </w:p>
        </w:tc>
        <w:tc>
          <w:tcPr>
            <w:tcW w:w="4521" w:type="dxa"/>
            <w:tcBorders>
              <w:top w:val="single" w:sz="4" w:space="0" w:color="auto"/>
              <w:left w:val="single" w:sz="4" w:space="0" w:color="auto"/>
              <w:bottom w:val="single" w:sz="4" w:space="0" w:color="auto"/>
              <w:right w:val="single" w:sz="4" w:space="0" w:color="auto"/>
            </w:tcBorders>
          </w:tcPr>
          <w:p w14:paraId="6B5F81A3" w14:textId="77777777" w:rsidR="00A85D8A" w:rsidRPr="00614B7A" w:rsidRDefault="00A85D8A" w:rsidP="00BE3F9E">
            <w:pPr>
              <w:pStyle w:val="TAL"/>
            </w:pPr>
            <w:r w:rsidRPr="00614B7A">
              <w:rPr>
                <w:snapToGrid w:val="0"/>
              </w:rPr>
              <w:t xml:space="preserve">NR SA FR1 CSI-RS based CMR </w:t>
            </w:r>
            <w:r w:rsidRPr="00614B7A">
              <w:t>and no dedicated IMR</w:t>
            </w:r>
            <w:r w:rsidRPr="00614B7A">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49FD482B" w14:textId="77777777" w:rsidR="00A85D8A" w:rsidRPr="00614B7A" w:rsidRDefault="00A85D8A" w:rsidP="00BE3F9E">
            <w:pPr>
              <w:pStyle w:val="TAC"/>
              <w:rPr>
                <w:rFonts w:eastAsia="SimSun"/>
                <w:lang w:eastAsia="zh-CN"/>
              </w:rPr>
            </w:pPr>
            <w:r w:rsidRPr="00614B7A">
              <w:t>Rel-16</w:t>
            </w:r>
          </w:p>
        </w:tc>
        <w:tc>
          <w:tcPr>
            <w:tcW w:w="1157" w:type="dxa"/>
            <w:tcBorders>
              <w:top w:val="single" w:sz="4" w:space="0" w:color="auto"/>
              <w:left w:val="single" w:sz="4" w:space="0" w:color="auto"/>
              <w:bottom w:val="single" w:sz="4" w:space="0" w:color="auto"/>
              <w:right w:val="single" w:sz="4" w:space="0" w:color="auto"/>
            </w:tcBorders>
          </w:tcPr>
          <w:p w14:paraId="14C68080" w14:textId="77777777" w:rsidR="00A85D8A" w:rsidRPr="00614B7A" w:rsidRDefault="00A85D8A" w:rsidP="00BE3F9E">
            <w:pPr>
              <w:pStyle w:val="TAL"/>
              <w:rPr>
                <w:lang w:eastAsia="zh-CN"/>
              </w:rPr>
            </w:pPr>
            <w:r w:rsidRPr="00614B7A">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1E3C710A" w14:textId="77777777" w:rsidR="00A85D8A" w:rsidRPr="00614B7A" w:rsidRDefault="00A85D8A" w:rsidP="00BE3F9E">
            <w:pPr>
              <w:pStyle w:val="TAL"/>
              <w:rPr>
                <w:lang w:eastAsia="zh-CN"/>
              </w:rPr>
            </w:pPr>
            <w:r w:rsidRPr="00614B7A">
              <w:rPr>
                <w:rFonts w:eastAsia="MS Mincho"/>
              </w:rPr>
              <w:t>UE</w:t>
            </w:r>
            <w:r w:rsidRPr="00614B7A">
              <w:rPr>
                <w:rFonts w:eastAsia="SimSun"/>
                <w:lang w:eastAsia="zh-CN"/>
              </w:rPr>
              <w:t>s</w:t>
            </w:r>
            <w:r w:rsidRPr="00614B7A">
              <w:rPr>
                <w:rFonts w:eastAsia="MS Mincho"/>
              </w:rPr>
              <w:t xml:space="preserve">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FR1</w:t>
            </w:r>
            <w:r w:rsidRPr="00614B7A">
              <w:rPr>
                <w:rFonts w:eastAsia="SimSun"/>
                <w:lang w:eastAsia="zh-CN"/>
              </w:rPr>
              <w:t xml:space="preserve"> </w:t>
            </w:r>
            <w:r w:rsidRPr="00614B7A">
              <w:rPr>
                <w:lang w:eastAsia="zh-CN"/>
              </w:rPr>
              <w:t>and long DRX cycle</w:t>
            </w:r>
            <w:r w:rsidRPr="00614B7A">
              <w:rPr>
                <w:rFonts w:eastAsia="SimSun"/>
                <w:lang w:eastAsia="zh-CN"/>
              </w:rPr>
              <w:t xml:space="preserve"> and</w:t>
            </w:r>
            <w:r w:rsidRPr="00614B7A">
              <w:rPr>
                <w:bCs/>
                <w:iCs/>
              </w:rPr>
              <w:t xml:space="preserve"> L1-SINR measurement based on </w:t>
            </w:r>
            <w:r w:rsidRPr="00614B7A">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FC94B80" w14:textId="77777777" w:rsidR="00A85D8A" w:rsidRPr="00614B7A"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8623030" w14:textId="77777777" w:rsidR="00A85D8A" w:rsidRPr="00614B7A" w:rsidRDefault="00A85D8A" w:rsidP="00BE3F9E">
            <w:pPr>
              <w:keepNext/>
              <w:keepLines/>
              <w:spacing w:after="0"/>
              <w:rPr>
                <w:rFonts w:ascii="Arial" w:hAnsi="Arial" w:cs="Arial"/>
                <w:sz w:val="18"/>
                <w:lang w:eastAsia="zh-CN"/>
              </w:rPr>
            </w:pPr>
            <w:r w:rsidRPr="00614B7A">
              <w:rPr>
                <w:rFonts w:ascii="Arial" w:hAnsi="Arial" w:cs="Arial"/>
                <w:sz w:val="18"/>
                <w:lang w:eastAsia="zh-CN"/>
              </w:rPr>
              <w:t>2Rx</w:t>
            </w:r>
          </w:p>
          <w:p w14:paraId="29DF6E3E" w14:textId="77777777" w:rsidR="00A85D8A" w:rsidRPr="00614B7A" w:rsidRDefault="00A85D8A" w:rsidP="00BE3F9E">
            <w:pPr>
              <w:pStyle w:val="TAL"/>
              <w:rPr>
                <w:lang w:eastAsia="zh-CN"/>
              </w:rPr>
            </w:pPr>
            <w:r w:rsidRPr="00614B7A">
              <w:rPr>
                <w:rFonts w:cs="Arial"/>
                <w:lang w:eastAsia="zh-CN"/>
              </w:rPr>
              <w:t>4Rx</w:t>
            </w:r>
          </w:p>
        </w:tc>
      </w:tr>
      <w:tr w:rsidR="00A85D8A" w:rsidRPr="00614B7A" w14:paraId="5C0FCAF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D6CC9A6" w14:textId="77777777" w:rsidR="00A85D8A" w:rsidRPr="00614B7A" w:rsidRDefault="00A85D8A" w:rsidP="00BE3F9E">
            <w:pPr>
              <w:pStyle w:val="TAL"/>
            </w:pPr>
            <w:r w:rsidRPr="00614B7A">
              <w:rPr>
                <w:rFonts w:cs="Arial" w:hint="eastAsia"/>
                <w:szCs w:val="18"/>
                <w:lang w:eastAsia="zh-CN"/>
              </w:rPr>
              <w:t>6</w:t>
            </w:r>
            <w:r w:rsidRPr="00614B7A">
              <w:rPr>
                <w:rFonts w:cs="Arial"/>
                <w:szCs w:val="18"/>
                <w:lang w:eastAsia="zh-CN"/>
              </w:rPr>
              <w:t>.6.8.2</w:t>
            </w:r>
          </w:p>
        </w:tc>
        <w:tc>
          <w:tcPr>
            <w:tcW w:w="4521" w:type="dxa"/>
            <w:tcBorders>
              <w:top w:val="single" w:sz="4" w:space="0" w:color="auto"/>
              <w:left w:val="single" w:sz="4" w:space="0" w:color="auto"/>
              <w:bottom w:val="single" w:sz="4" w:space="0" w:color="auto"/>
              <w:right w:val="single" w:sz="4" w:space="0" w:color="auto"/>
            </w:tcBorders>
          </w:tcPr>
          <w:p w14:paraId="718098C7" w14:textId="77777777" w:rsidR="00A85D8A" w:rsidRPr="00614B7A" w:rsidRDefault="00A85D8A" w:rsidP="00BE3F9E">
            <w:pPr>
              <w:pStyle w:val="TAL"/>
            </w:pPr>
            <w:r w:rsidRPr="00614B7A">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6D720253" w14:textId="77777777" w:rsidR="00A85D8A" w:rsidRPr="00614B7A" w:rsidRDefault="00A85D8A" w:rsidP="00BE3F9E">
            <w:pPr>
              <w:pStyle w:val="TAC"/>
              <w:rPr>
                <w:rFonts w:eastAsia="SimSun"/>
                <w:lang w:eastAsia="zh-CN"/>
              </w:rPr>
            </w:pPr>
            <w:r w:rsidRPr="00614B7A">
              <w:t>Rel-16</w:t>
            </w:r>
          </w:p>
        </w:tc>
        <w:tc>
          <w:tcPr>
            <w:tcW w:w="1157" w:type="dxa"/>
            <w:tcBorders>
              <w:top w:val="single" w:sz="4" w:space="0" w:color="auto"/>
              <w:left w:val="single" w:sz="4" w:space="0" w:color="auto"/>
              <w:bottom w:val="single" w:sz="4" w:space="0" w:color="auto"/>
              <w:right w:val="single" w:sz="4" w:space="0" w:color="auto"/>
            </w:tcBorders>
          </w:tcPr>
          <w:p w14:paraId="49D02A0E" w14:textId="77777777" w:rsidR="00A85D8A" w:rsidRPr="00614B7A" w:rsidRDefault="00A85D8A" w:rsidP="00BE3F9E">
            <w:pPr>
              <w:pStyle w:val="TAL"/>
              <w:rPr>
                <w:lang w:eastAsia="zh-CN"/>
              </w:rPr>
            </w:pPr>
            <w:r w:rsidRPr="00614B7A">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51EA3752" w14:textId="77777777" w:rsidR="00A85D8A" w:rsidRPr="00614B7A" w:rsidRDefault="00A85D8A" w:rsidP="00BE3F9E">
            <w:pPr>
              <w:pStyle w:val="TAL"/>
              <w:rPr>
                <w:lang w:eastAsia="zh-CN"/>
              </w:rPr>
            </w:pPr>
            <w:r w:rsidRPr="00614B7A">
              <w:t>UE</w:t>
            </w:r>
            <w:r w:rsidRPr="00614B7A">
              <w:rPr>
                <w:rFonts w:eastAsia="SimSun"/>
                <w:lang w:eastAsia="zh-CN"/>
              </w:rPr>
              <w:t>s</w:t>
            </w:r>
            <w:r w:rsidRPr="00614B7A">
              <w:t xml:space="preserve"> supporting </w:t>
            </w:r>
            <w:r w:rsidRPr="00614B7A">
              <w:rPr>
                <w:rFonts w:eastAsia="MS Mincho"/>
              </w:rPr>
              <w:t xml:space="preserve">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FR1</w:t>
            </w:r>
            <w:r w:rsidRPr="00614B7A">
              <w:rPr>
                <w:rFonts w:eastAsia="SimSun"/>
                <w:lang w:eastAsia="zh-CN"/>
              </w:rPr>
              <w:t xml:space="preserve"> and</w:t>
            </w:r>
            <w:r w:rsidRPr="00614B7A">
              <w:rPr>
                <w:bCs/>
                <w:iCs/>
              </w:rPr>
              <w:t xml:space="preserve"> L1-SINR measurement based on </w:t>
            </w:r>
            <w:r w:rsidRPr="00614B7A">
              <w:rPr>
                <w:rFonts w:cs="Arial"/>
                <w:szCs w:val="18"/>
              </w:rPr>
              <w:t xml:space="preserve">SSB as CMR and </w:t>
            </w:r>
            <w:r w:rsidRPr="00614B7A">
              <w:rPr>
                <w:snapToGrid w:val="0"/>
              </w:rPr>
              <w:t xml:space="preserve">dedicated </w:t>
            </w:r>
            <w:r w:rsidRPr="00614B7A">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215935A2" w14:textId="77777777" w:rsidR="00A85D8A" w:rsidRPr="00614B7A"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66B5074" w14:textId="77777777" w:rsidR="00A85D8A" w:rsidRPr="00614B7A" w:rsidRDefault="00A85D8A" w:rsidP="00BE3F9E">
            <w:pPr>
              <w:keepNext/>
              <w:keepLines/>
              <w:spacing w:after="0"/>
              <w:rPr>
                <w:rFonts w:ascii="Arial" w:hAnsi="Arial" w:cs="Arial"/>
                <w:sz w:val="18"/>
                <w:lang w:eastAsia="zh-CN"/>
              </w:rPr>
            </w:pPr>
            <w:r w:rsidRPr="00614B7A">
              <w:rPr>
                <w:rFonts w:ascii="Arial" w:hAnsi="Arial" w:cs="Arial"/>
                <w:sz w:val="18"/>
                <w:lang w:eastAsia="zh-CN"/>
              </w:rPr>
              <w:t>2Rx</w:t>
            </w:r>
          </w:p>
          <w:p w14:paraId="0DFA72B9" w14:textId="77777777" w:rsidR="00A85D8A" w:rsidRPr="00614B7A" w:rsidRDefault="00A85D8A" w:rsidP="00BE3F9E">
            <w:pPr>
              <w:pStyle w:val="TAL"/>
              <w:rPr>
                <w:lang w:eastAsia="zh-CN"/>
              </w:rPr>
            </w:pPr>
            <w:r w:rsidRPr="00614B7A">
              <w:rPr>
                <w:rFonts w:cs="Arial"/>
                <w:lang w:eastAsia="zh-CN"/>
              </w:rPr>
              <w:t>4Rx</w:t>
            </w:r>
          </w:p>
        </w:tc>
      </w:tr>
      <w:tr w:rsidR="00A85D8A" w:rsidRPr="00614B7A" w14:paraId="516CDFD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4EB5D6B" w14:textId="77777777" w:rsidR="00A85D8A" w:rsidRPr="00614B7A" w:rsidRDefault="00A85D8A" w:rsidP="00BE3F9E">
            <w:pPr>
              <w:pStyle w:val="TAL"/>
            </w:pPr>
            <w:r w:rsidRPr="00614B7A">
              <w:rPr>
                <w:rFonts w:cs="Arial" w:hint="eastAsia"/>
                <w:szCs w:val="18"/>
                <w:lang w:eastAsia="zh-CN"/>
              </w:rPr>
              <w:t>6</w:t>
            </w:r>
            <w:r w:rsidRPr="00614B7A">
              <w:rPr>
                <w:rFonts w:cs="Arial"/>
                <w:szCs w:val="18"/>
                <w:lang w:eastAsia="zh-CN"/>
              </w:rPr>
              <w:t>.6.8.3</w:t>
            </w:r>
          </w:p>
        </w:tc>
        <w:tc>
          <w:tcPr>
            <w:tcW w:w="4521" w:type="dxa"/>
            <w:tcBorders>
              <w:top w:val="single" w:sz="4" w:space="0" w:color="auto"/>
              <w:left w:val="single" w:sz="4" w:space="0" w:color="auto"/>
              <w:bottom w:val="single" w:sz="4" w:space="0" w:color="auto"/>
              <w:right w:val="single" w:sz="4" w:space="0" w:color="auto"/>
            </w:tcBorders>
          </w:tcPr>
          <w:p w14:paraId="346BC855" w14:textId="77777777" w:rsidR="00A85D8A" w:rsidRPr="00614B7A" w:rsidRDefault="00A85D8A" w:rsidP="00BE3F9E">
            <w:pPr>
              <w:pStyle w:val="TAL"/>
            </w:pPr>
            <w:r w:rsidRPr="00614B7A">
              <w:rPr>
                <w:snapToGrid w:val="0"/>
              </w:rPr>
              <w:t xml:space="preserve">NR SA FR1 CSI-RS based CMR </w:t>
            </w:r>
            <w:r w:rsidRPr="00614B7A">
              <w:t>and dedicated IMR</w:t>
            </w:r>
            <w:r w:rsidRPr="00614B7A">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25F14563" w14:textId="77777777" w:rsidR="00A85D8A" w:rsidRPr="00614B7A" w:rsidRDefault="00A85D8A" w:rsidP="00BE3F9E">
            <w:pPr>
              <w:pStyle w:val="TAC"/>
              <w:rPr>
                <w:rFonts w:eastAsia="SimSun"/>
                <w:lang w:eastAsia="zh-CN"/>
              </w:rPr>
            </w:pPr>
            <w:r w:rsidRPr="00614B7A">
              <w:t>Rel-16</w:t>
            </w:r>
          </w:p>
        </w:tc>
        <w:tc>
          <w:tcPr>
            <w:tcW w:w="1157" w:type="dxa"/>
            <w:tcBorders>
              <w:top w:val="single" w:sz="4" w:space="0" w:color="auto"/>
              <w:left w:val="single" w:sz="4" w:space="0" w:color="auto"/>
              <w:bottom w:val="single" w:sz="4" w:space="0" w:color="auto"/>
              <w:right w:val="single" w:sz="4" w:space="0" w:color="auto"/>
            </w:tcBorders>
          </w:tcPr>
          <w:p w14:paraId="33FFBF02" w14:textId="77777777" w:rsidR="00A85D8A" w:rsidRPr="00614B7A" w:rsidRDefault="00A85D8A" w:rsidP="00BE3F9E">
            <w:pPr>
              <w:pStyle w:val="TAL"/>
              <w:rPr>
                <w:lang w:eastAsia="zh-CN"/>
              </w:rPr>
            </w:pPr>
            <w:r w:rsidRPr="00614B7A">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754F739C" w14:textId="77777777" w:rsidR="00A85D8A" w:rsidRPr="00614B7A" w:rsidRDefault="00A85D8A" w:rsidP="00BE3F9E">
            <w:pPr>
              <w:pStyle w:val="TAL"/>
              <w:rPr>
                <w:lang w:eastAsia="zh-CN"/>
              </w:rPr>
            </w:pPr>
            <w:r w:rsidRPr="00614B7A">
              <w:t>UE</w:t>
            </w:r>
            <w:r w:rsidRPr="00614B7A">
              <w:rPr>
                <w:rFonts w:eastAsia="SimSun"/>
                <w:lang w:eastAsia="zh-CN"/>
              </w:rPr>
              <w:t>s</w:t>
            </w:r>
            <w:r w:rsidRPr="00614B7A">
              <w:t xml:space="preserve"> supporting </w:t>
            </w:r>
            <w:r w:rsidRPr="00614B7A">
              <w:rPr>
                <w:rFonts w:eastAsia="MS Mincho"/>
              </w:rPr>
              <w:t xml:space="preserve">5GS </w:t>
            </w:r>
            <w:r w:rsidRPr="00614B7A">
              <w:rPr>
                <w:rFonts w:eastAsia="SimSun"/>
                <w:lang w:eastAsia="zh-CN"/>
              </w:rPr>
              <w:t>NR</w:t>
            </w:r>
            <w:r w:rsidRPr="00614B7A">
              <w:rPr>
                <w:lang w:eastAsia="zh-CN"/>
              </w:rPr>
              <w:t xml:space="preserve"> </w:t>
            </w:r>
            <w:r w:rsidRPr="00614B7A">
              <w:rPr>
                <w:rFonts w:eastAsia="SimSun"/>
                <w:lang w:eastAsia="zh-CN"/>
              </w:rPr>
              <w:t>SA FR1 and</w:t>
            </w:r>
            <w:r w:rsidRPr="00614B7A">
              <w:rPr>
                <w:bCs/>
                <w:iCs/>
              </w:rPr>
              <w:t xml:space="preserve"> L1-SINR measurement based on </w:t>
            </w:r>
            <w:r w:rsidRPr="00614B7A">
              <w:rPr>
                <w:rFonts w:cs="Arial"/>
                <w:szCs w:val="18"/>
              </w:rPr>
              <w:t xml:space="preserve">CSI-RS as CMR and </w:t>
            </w:r>
            <w:r w:rsidRPr="00614B7A">
              <w:rPr>
                <w:snapToGrid w:val="0"/>
              </w:rPr>
              <w:t xml:space="preserve">dedicated </w:t>
            </w:r>
            <w:r w:rsidRPr="00614B7A">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0413173E" w14:textId="77777777" w:rsidR="00A85D8A" w:rsidRPr="00614B7A"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B6F6AD4" w14:textId="77777777" w:rsidR="00A85D8A" w:rsidRPr="00614B7A" w:rsidRDefault="00A85D8A" w:rsidP="00BE3F9E">
            <w:pPr>
              <w:keepNext/>
              <w:keepLines/>
              <w:spacing w:after="0"/>
              <w:rPr>
                <w:rFonts w:ascii="Arial" w:hAnsi="Arial" w:cs="Arial"/>
                <w:sz w:val="18"/>
                <w:lang w:eastAsia="zh-CN"/>
              </w:rPr>
            </w:pPr>
            <w:r w:rsidRPr="00614B7A">
              <w:rPr>
                <w:rFonts w:ascii="Arial" w:hAnsi="Arial" w:cs="Arial"/>
                <w:sz w:val="18"/>
                <w:lang w:eastAsia="zh-CN"/>
              </w:rPr>
              <w:t>2Rx</w:t>
            </w:r>
          </w:p>
          <w:p w14:paraId="2C6247E5" w14:textId="77777777" w:rsidR="00A85D8A" w:rsidRPr="00614B7A" w:rsidRDefault="00A85D8A" w:rsidP="00BE3F9E">
            <w:pPr>
              <w:pStyle w:val="TAL"/>
              <w:rPr>
                <w:lang w:eastAsia="zh-CN"/>
              </w:rPr>
            </w:pPr>
            <w:r w:rsidRPr="00614B7A">
              <w:rPr>
                <w:rFonts w:cs="Arial"/>
                <w:lang w:eastAsia="zh-CN"/>
              </w:rPr>
              <w:t>4Rx</w:t>
            </w:r>
          </w:p>
        </w:tc>
      </w:tr>
      <w:tr w:rsidR="00A85D8A" w:rsidRPr="00614B7A" w14:paraId="68868B4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D488DB" w14:textId="77777777" w:rsidR="00A85D8A" w:rsidRPr="00614B7A" w:rsidRDefault="00A85D8A" w:rsidP="00BE3F9E">
            <w:pPr>
              <w:pStyle w:val="TAL"/>
              <w:rPr>
                <w:b/>
              </w:rPr>
            </w:pPr>
            <w:r w:rsidRPr="00614B7A">
              <w:rPr>
                <w:b/>
                <w:lang w:val="fr-FR"/>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933184" w14:textId="77777777" w:rsidR="00A85D8A" w:rsidRPr="00614B7A" w:rsidRDefault="00A85D8A" w:rsidP="00BE3F9E">
            <w:pPr>
              <w:pStyle w:val="TAL"/>
              <w:rPr>
                <w:b/>
              </w:rPr>
            </w:pPr>
            <w:r w:rsidRPr="00614B7A">
              <w:rPr>
                <w:b/>
                <w:lang w:val="fr-FR"/>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5DF8DBC"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4D5E02"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1C3E1B"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876150"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ACE2D3" w14:textId="77777777" w:rsidR="00A85D8A" w:rsidRPr="00614B7A" w:rsidRDefault="00A85D8A" w:rsidP="00BE3F9E">
            <w:pPr>
              <w:pStyle w:val="TAL"/>
              <w:rPr>
                <w:b/>
                <w:lang w:eastAsia="zh-CN"/>
              </w:rPr>
            </w:pPr>
          </w:p>
        </w:tc>
      </w:tr>
      <w:tr w:rsidR="00A85D8A" w:rsidRPr="00614B7A" w14:paraId="34D1C32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C9AC9DD" w14:textId="77777777" w:rsidR="00A85D8A" w:rsidRPr="00614B7A" w:rsidRDefault="00A85D8A" w:rsidP="00BE3F9E">
            <w:pPr>
              <w:pStyle w:val="TAL"/>
            </w:pPr>
            <w:r w:rsidRPr="00614B7A">
              <w:rPr>
                <w:lang w:val="fr-FR"/>
              </w:rPr>
              <w:t>6.6.9.1</w:t>
            </w:r>
          </w:p>
        </w:tc>
        <w:tc>
          <w:tcPr>
            <w:tcW w:w="4521" w:type="dxa"/>
            <w:tcBorders>
              <w:top w:val="single" w:sz="4" w:space="0" w:color="auto"/>
              <w:left w:val="single" w:sz="4" w:space="0" w:color="auto"/>
              <w:bottom w:val="single" w:sz="4" w:space="0" w:color="auto"/>
              <w:right w:val="single" w:sz="4" w:space="0" w:color="auto"/>
            </w:tcBorders>
            <w:hideMark/>
          </w:tcPr>
          <w:p w14:paraId="293EE24D" w14:textId="77777777" w:rsidR="00A85D8A" w:rsidRPr="00614B7A" w:rsidRDefault="00A85D8A" w:rsidP="00BE3F9E">
            <w:pPr>
              <w:pStyle w:val="TAL"/>
            </w:pPr>
            <w:r w:rsidRPr="00614B7A">
              <w:rPr>
                <w:lang w:val="fr-FR"/>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6C7C7498" w14:textId="77777777" w:rsidR="00A85D8A" w:rsidRPr="00614B7A" w:rsidRDefault="00A85D8A" w:rsidP="00BE3F9E">
            <w:pPr>
              <w:pStyle w:val="TAC"/>
            </w:pPr>
            <w:r w:rsidRPr="00614B7A">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D91D623" w14:textId="77777777" w:rsidR="00A85D8A" w:rsidRPr="00614B7A" w:rsidRDefault="00A85D8A" w:rsidP="00BE3F9E">
            <w:pPr>
              <w:pStyle w:val="TAL"/>
              <w:rPr>
                <w:lang w:eastAsia="zh-CN"/>
              </w:rPr>
            </w:pPr>
            <w:r w:rsidRPr="00614B7A">
              <w:rPr>
                <w:rFonts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5ED104B5" w14:textId="77777777" w:rsidR="00A85D8A" w:rsidRPr="00614B7A" w:rsidRDefault="00A85D8A" w:rsidP="00BE3F9E">
            <w:pPr>
              <w:pStyle w:val="TAL"/>
              <w:rPr>
                <w:lang w:eastAsia="zh-CN"/>
              </w:rPr>
            </w:pPr>
            <w:r w:rsidRPr="00614B7A">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13AE87AC" w14:textId="77777777" w:rsidR="00A85D8A" w:rsidRPr="00614B7A" w:rsidRDefault="00A85D8A" w:rsidP="00BE3F9E">
            <w:pPr>
              <w:pStyle w:val="TAL"/>
              <w:rPr>
                <w:lang w:eastAsia="zh-CN"/>
              </w:rPr>
            </w:pPr>
            <w:r w:rsidRPr="00614B7A">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299784E3" w14:textId="77777777" w:rsidR="00A85D8A" w:rsidRPr="00614B7A" w:rsidRDefault="00A85D8A" w:rsidP="00BE3F9E">
            <w:pPr>
              <w:pStyle w:val="TAL"/>
              <w:rPr>
                <w:lang w:eastAsia="zh-CN"/>
              </w:rPr>
            </w:pPr>
          </w:p>
        </w:tc>
      </w:tr>
      <w:tr w:rsidR="00A85D8A" w:rsidRPr="00614B7A" w14:paraId="4DA8C73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392621" w14:textId="77777777" w:rsidR="00A85D8A" w:rsidRPr="00614B7A" w:rsidRDefault="00A85D8A" w:rsidP="00BE3F9E">
            <w:pPr>
              <w:pStyle w:val="TAL"/>
              <w:rPr>
                <w:b/>
              </w:rPr>
            </w:pPr>
            <w:r w:rsidRPr="00614B7A">
              <w:rPr>
                <w:b/>
                <w:bCs/>
                <w:lang w:val="fr-FR"/>
              </w:rPr>
              <w:t>6.6.9.1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78B434" w14:textId="77777777" w:rsidR="00A85D8A" w:rsidRPr="00614B7A" w:rsidRDefault="00A85D8A" w:rsidP="00BE3F9E">
            <w:pPr>
              <w:pStyle w:val="TAL"/>
              <w:rPr>
                <w:b/>
              </w:rPr>
            </w:pPr>
            <w:r w:rsidRPr="00614B7A">
              <w:rPr>
                <w:b/>
                <w:bCs/>
                <w:lang w:val="fr-FR"/>
              </w:rPr>
              <w:t xml:space="preserve">Idle Mode </w:t>
            </w:r>
            <w:r w:rsidRPr="00614B7A">
              <w:rPr>
                <w:rFonts w:eastAsia="MS Mincho"/>
                <w:b/>
                <w:bCs/>
                <w:lang w:val="fr-FR"/>
              </w:rPr>
              <w:t xml:space="preserve">inter-RAT </w:t>
            </w:r>
            <w:r w:rsidRPr="00614B7A">
              <w:rPr>
                <w:b/>
                <w:bCs/>
                <w:lang w:val="fr-FR"/>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A5FE3E"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1751B6"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A68E01"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A2A2DE"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4EE4B4" w14:textId="77777777" w:rsidR="00A85D8A" w:rsidRPr="00614B7A" w:rsidRDefault="00A85D8A" w:rsidP="00BE3F9E">
            <w:pPr>
              <w:pStyle w:val="TAL"/>
              <w:rPr>
                <w:b/>
                <w:lang w:eastAsia="zh-CN"/>
              </w:rPr>
            </w:pPr>
          </w:p>
        </w:tc>
      </w:tr>
      <w:tr w:rsidR="00A85D8A" w:rsidRPr="00614B7A" w14:paraId="6BF26E1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EEFBCE2" w14:textId="77777777" w:rsidR="00A85D8A" w:rsidRPr="00614B7A" w:rsidRDefault="00A85D8A" w:rsidP="00BE3F9E">
            <w:pPr>
              <w:pStyle w:val="TAL"/>
            </w:pPr>
            <w:r w:rsidRPr="00614B7A">
              <w:rPr>
                <w:lang w:val="fr-FR"/>
              </w:rPr>
              <w:t>6.6.15.1</w:t>
            </w:r>
          </w:p>
        </w:tc>
        <w:tc>
          <w:tcPr>
            <w:tcW w:w="4521" w:type="dxa"/>
            <w:tcBorders>
              <w:top w:val="single" w:sz="4" w:space="0" w:color="auto"/>
              <w:left w:val="single" w:sz="4" w:space="0" w:color="auto"/>
              <w:bottom w:val="single" w:sz="4" w:space="0" w:color="auto"/>
              <w:right w:val="single" w:sz="4" w:space="0" w:color="auto"/>
            </w:tcBorders>
            <w:hideMark/>
          </w:tcPr>
          <w:p w14:paraId="2E2E0883" w14:textId="77777777" w:rsidR="00A85D8A" w:rsidRPr="00614B7A" w:rsidRDefault="00A85D8A" w:rsidP="00BE3F9E">
            <w:pPr>
              <w:pStyle w:val="TAL"/>
            </w:pPr>
            <w:r w:rsidRPr="00614B7A">
              <w:rPr>
                <w:lang w:val="fr-FR"/>
              </w:rPr>
              <w:t xml:space="preserve">NR SA FR1 </w:t>
            </w:r>
            <w:r w:rsidRPr="00614B7A">
              <w:rPr>
                <w:rFonts w:eastAsia="MS Mincho"/>
                <w:lang w:val="fr-FR"/>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37095E56" w14:textId="77777777" w:rsidR="00A85D8A" w:rsidRPr="00614B7A" w:rsidRDefault="00A85D8A" w:rsidP="00BE3F9E">
            <w:pPr>
              <w:pStyle w:val="TAC"/>
            </w:pPr>
            <w:r w:rsidRPr="00614B7A">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D74CD6C" w14:textId="77777777" w:rsidR="00A85D8A" w:rsidRPr="00614B7A" w:rsidRDefault="00A85D8A" w:rsidP="00BE3F9E">
            <w:pPr>
              <w:pStyle w:val="TAL"/>
              <w:rPr>
                <w:lang w:eastAsia="zh-CN"/>
              </w:rPr>
            </w:pPr>
            <w:r w:rsidRPr="00614B7A">
              <w:rPr>
                <w:rFonts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04F9B3AE" w14:textId="77777777" w:rsidR="00A85D8A" w:rsidRPr="00614B7A" w:rsidRDefault="00A85D8A" w:rsidP="00BE3F9E">
            <w:pPr>
              <w:pStyle w:val="TAL"/>
              <w:rPr>
                <w:lang w:eastAsia="zh-CN"/>
              </w:rPr>
            </w:pPr>
            <w:r w:rsidRPr="00614B7A">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7A6ECF08" w14:textId="77777777" w:rsidR="00A85D8A" w:rsidRPr="00614B7A" w:rsidRDefault="00A85D8A" w:rsidP="00BE3F9E">
            <w:pPr>
              <w:pStyle w:val="TAL"/>
              <w:rPr>
                <w:lang w:eastAsia="zh-CN"/>
              </w:rPr>
            </w:pPr>
            <w:r w:rsidRPr="00614B7A">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08096849" w14:textId="77777777" w:rsidR="00A85D8A" w:rsidRPr="00614B7A" w:rsidRDefault="00A85D8A" w:rsidP="00BE3F9E">
            <w:pPr>
              <w:pStyle w:val="TAL"/>
              <w:rPr>
                <w:lang w:eastAsia="zh-CN"/>
              </w:rPr>
            </w:pPr>
          </w:p>
        </w:tc>
      </w:tr>
      <w:tr w:rsidR="00A85D8A" w:rsidRPr="00614B7A" w14:paraId="699C5A5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7663B0" w14:textId="77777777" w:rsidR="00A85D8A" w:rsidRPr="00614B7A" w:rsidRDefault="00A85D8A" w:rsidP="00BE3F9E">
            <w:pPr>
              <w:pStyle w:val="TAL"/>
              <w:rPr>
                <w:b/>
              </w:rPr>
            </w:pPr>
            <w:r w:rsidRPr="00614B7A">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DB302E" w14:textId="77777777" w:rsidR="00A85D8A" w:rsidRPr="00614B7A" w:rsidRDefault="00A85D8A" w:rsidP="00BE3F9E">
            <w:pPr>
              <w:pStyle w:val="TAL"/>
              <w:rPr>
                <w:b/>
              </w:rPr>
            </w:pPr>
            <w:r w:rsidRPr="00614B7A">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D41500"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3674FF"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3325DD"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407737"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2A2A10" w14:textId="77777777" w:rsidR="00A85D8A" w:rsidRPr="00614B7A" w:rsidRDefault="00A85D8A" w:rsidP="00BE3F9E">
            <w:pPr>
              <w:pStyle w:val="TAL"/>
              <w:rPr>
                <w:b/>
                <w:lang w:eastAsia="zh-CN"/>
              </w:rPr>
            </w:pPr>
          </w:p>
        </w:tc>
      </w:tr>
      <w:tr w:rsidR="00A85D8A" w:rsidRPr="00614B7A" w14:paraId="3BD9825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41A4BD" w14:textId="77777777" w:rsidR="00A85D8A" w:rsidRPr="00614B7A" w:rsidRDefault="00A85D8A" w:rsidP="00BE3F9E">
            <w:pPr>
              <w:pStyle w:val="TAL"/>
              <w:rPr>
                <w:b/>
              </w:rPr>
            </w:pPr>
            <w:r w:rsidRPr="00614B7A">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59B796" w14:textId="77777777" w:rsidR="00A85D8A" w:rsidRPr="00614B7A" w:rsidRDefault="00A85D8A" w:rsidP="00BE3F9E">
            <w:pPr>
              <w:pStyle w:val="TAL"/>
              <w:rPr>
                <w:b/>
              </w:rPr>
            </w:pPr>
            <w:r w:rsidRPr="00614B7A">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E4AF90"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2FF862"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58B5F8"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49DA4A"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4811A3" w14:textId="77777777" w:rsidR="00A85D8A" w:rsidRPr="00614B7A" w:rsidRDefault="00A85D8A" w:rsidP="00BE3F9E">
            <w:pPr>
              <w:pStyle w:val="TAL"/>
              <w:rPr>
                <w:b/>
                <w:lang w:eastAsia="zh-CN"/>
              </w:rPr>
            </w:pPr>
          </w:p>
        </w:tc>
      </w:tr>
      <w:tr w:rsidR="00A85D8A" w:rsidRPr="00614B7A" w14:paraId="354B50C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6B160F" w14:textId="77777777" w:rsidR="00A85D8A" w:rsidRPr="00614B7A" w:rsidRDefault="00A85D8A" w:rsidP="00BE3F9E">
            <w:pPr>
              <w:pStyle w:val="TAL"/>
              <w:rPr>
                <w:b/>
              </w:rPr>
            </w:pPr>
            <w:r w:rsidRPr="00614B7A">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13A02FD" w14:textId="77777777" w:rsidR="00A85D8A" w:rsidRPr="00614B7A" w:rsidRDefault="00A85D8A" w:rsidP="00BE3F9E">
            <w:pPr>
              <w:pStyle w:val="TAL"/>
              <w:rPr>
                <w:b/>
              </w:rPr>
            </w:pPr>
            <w:r w:rsidRPr="00614B7A">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91469B"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4E5F9B"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AB6A498"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D5574C"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82F705" w14:textId="77777777" w:rsidR="00A85D8A" w:rsidRPr="00614B7A" w:rsidRDefault="00A85D8A" w:rsidP="00BE3F9E">
            <w:pPr>
              <w:pStyle w:val="TAL"/>
              <w:rPr>
                <w:b/>
                <w:lang w:eastAsia="zh-CN"/>
              </w:rPr>
            </w:pPr>
          </w:p>
        </w:tc>
      </w:tr>
      <w:tr w:rsidR="00A85D8A" w:rsidRPr="00614B7A" w14:paraId="2EBCE21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566096E" w14:textId="77777777" w:rsidR="00A85D8A" w:rsidRPr="00614B7A" w:rsidRDefault="00A85D8A" w:rsidP="00BE3F9E">
            <w:pPr>
              <w:pStyle w:val="TAL"/>
            </w:pPr>
            <w:r w:rsidRPr="00614B7A">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56848A77" w14:textId="77777777" w:rsidR="00A85D8A" w:rsidRPr="00614B7A" w:rsidRDefault="00A85D8A" w:rsidP="00BE3F9E">
            <w:pPr>
              <w:pStyle w:val="TAL"/>
            </w:pPr>
            <w:r w:rsidRPr="00614B7A">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5C0D857"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3844AB" w14:textId="77777777" w:rsidR="00A85D8A" w:rsidRPr="00614B7A" w:rsidRDefault="00A85D8A" w:rsidP="00BE3F9E">
            <w:pPr>
              <w:pStyle w:val="TAL"/>
              <w:rPr>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AF1D68" w14:textId="77777777" w:rsidR="00A85D8A" w:rsidRPr="00614B7A" w:rsidRDefault="00A85D8A" w:rsidP="00BE3F9E">
            <w:pPr>
              <w:pStyle w:val="TAL"/>
              <w:rPr>
                <w:lang w:eastAsia="zh-CN"/>
              </w:rPr>
            </w:pPr>
            <w:bookmarkStart w:id="452" w:name="OLE_LINK11"/>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bookmarkEnd w:id="452"/>
          </w:p>
        </w:tc>
        <w:tc>
          <w:tcPr>
            <w:tcW w:w="2078" w:type="dxa"/>
            <w:tcBorders>
              <w:top w:val="single" w:sz="4" w:space="0" w:color="auto"/>
              <w:left w:val="single" w:sz="4" w:space="0" w:color="auto"/>
              <w:bottom w:val="single" w:sz="4" w:space="0" w:color="auto"/>
              <w:right w:val="single" w:sz="4" w:space="0" w:color="auto"/>
            </w:tcBorders>
          </w:tcPr>
          <w:p w14:paraId="7007C49E"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0ED72F" w14:textId="77777777" w:rsidR="00A85D8A" w:rsidRPr="00614B7A" w:rsidRDefault="00A85D8A" w:rsidP="00BE3F9E">
            <w:pPr>
              <w:pStyle w:val="TAL"/>
              <w:rPr>
                <w:lang w:eastAsia="zh-CN"/>
              </w:rPr>
            </w:pPr>
            <w:r w:rsidRPr="00614B7A">
              <w:rPr>
                <w:lang w:eastAsia="zh-CN"/>
              </w:rPr>
              <w:t>2Rx</w:t>
            </w:r>
          </w:p>
          <w:p w14:paraId="55621498" w14:textId="77777777" w:rsidR="00A85D8A" w:rsidRPr="00614B7A" w:rsidRDefault="00A85D8A" w:rsidP="00BE3F9E">
            <w:pPr>
              <w:pStyle w:val="TAL"/>
              <w:rPr>
                <w:lang w:eastAsia="zh-CN"/>
              </w:rPr>
            </w:pPr>
            <w:r w:rsidRPr="00614B7A">
              <w:rPr>
                <w:lang w:eastAsia="zh-CN"/>
              </w:rPr>
              <w:t>4Rx</w:t>
            </w:r>
          </w:p>
        </w:tc>
      </w:tr>
      <w:tr w:rsidR="00A85D8A" w:rsidRPr="00614B7A" w14:paraId="07E821F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F39474C" w14:textId="77777777" w:rsidR="00A85D8A" w:rsidRPr="00614B7A" w:rsidRDefault="00A85D8A" w:rsidP="00BE3F9E">
            <w:pPr>
              <w:pStyle w:val="TAL"/>
            </w:pPr>
            <w:r w:rsidRPr="00614B7A">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7370ED06" w14:textId="77777777" w:rsidR="00A85D8A" w:rsidRPr="00614B7A" w:rsidRDefault="00A85D8A" w:rsidP="00BE3F9E">
            <w:pPr>
              <w:pStyle w:val="TAL"/>
            </w:pPr>
            <w:r w:rsidRPr="00614B7A">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E41E4C8"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F2B22F" w14:textId="77777777" w:rsidR="00A85D8A" w:rsidRPr="00614B7A" w:rsidRDefault="00A85D8A" w:rsidP="00BE3F9E">
            <w:pPr>
              <w:pStyle w:val="TAL"/>
              <w:rPr>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9AA93A3"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FEE9088"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2B93B7" w14:textId="77777777" w:rsidR="00A85D8A" w:rsidRPr="00614B7A" w:rsidRDefault="00A85D8A" w:rsidP="00BE3F9E">
            <w:pPr>
              <w:pStyle w:val="TAL"/>
              <w:rPr>
                <w:lang w:eastAsia="zh-CN"/>
              </w:rPr>
            </w:pPr>
            <w:r w:rsidRPr="00614B7A">
              <w:rPr>
                <w:lang w:eastAsia="zh-CN"/>
              </w:rPr>
              <w:t>2Rx</w:t>
            </w:r>
          </w:p>
          <w:p w14:paraId="58CE92F2" w14:textId="77777777" w:rsidR="00A85D8A" w:rsidRPr="00614B7A" w:rsidRDefault="00A85D8A" w:rsidP="00BE3F9E">
            <w:pPr>
              <w:pStyle w:val="TAL"/>
              <w:rPr>
                <w:lang w:eastAsia="zh-CN"/>
              </w:rPr>
            </w:pPr>
            <w:r w:rsidRPr="00614B7A">
              <w:rPr>
                <w:lang w:eastAsia="zh-CN"/>
              </w:rPr>
              <w:t>4Rx</w:t>
            </w:r>
          </w:p>
        </w:tc>
      </w:tr>
      <w:tr w:rsidR="00A85D8A" w:rsidRPr="00614B7A" w14:paraId="1407C83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6C92BE" w14:textId="77777777" w:rsidR="00A85D8A" w:rsidRPr="00614B7A" w:rsidRDefault="00A85D8A" w:rsidP="00BE3F9E">
            <w:pPr>
              <w:pStyle w:val="TAL"/>
              <w:rPr>
                <w:b/>
              </w:rPr>
            </w:pPr>
            <w:r w:rsidRPr="00614B7A">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4666D4" w14:textId="77777777" w:rsidR="00A85D8A" w:rsidRPr="00614B7A" w:rsidRDefault="00A85D8A" w:rsidP="00BE3F9E">
            <w:pPr>
              <w:pStyle w:val="TAL"/>
              <w:rPr>
                <w:b/>
              </w:rPr>
            </w:pPr>
            <w:r w:rsidRPr="00614B7A">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E3AAC2" w14:textId="77777777" w:rsidR="00A85D8A" w:rsidRPr="00614B7A"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1AA2D9"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E65EE2"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D2EE45" w14:textId="77777777" w:rsidR="00A85D8A" w:rsidRPr="00614B7A"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0BDC1A" w14:textId="77777777" w:rsidR="00A85D8A" w:rsidRPr="00614B7A" w:rsidRDefault="00A85D8A" w:rsidP="00BE3F9E">
            <w:pPr>
              <w:pStyle w:val="TAL"/>
              <w:rPr>
                <w:b/>
                <w:lang w:eastAsia="zh-CN"/>
              </w:rPr>
            </w:pPr>
          </w:p>
        </w:tc>
      </w:tr>
      <w:tr w:rsidR="00A85D8A" w:rsidRPr="00614B7A" w14:paraId="28DD9ED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9986F46" w14:textId="77777777" w:rsidR="00A85D8A" w:rsidRPr="00614B7A" w:rsidRDefault="00A85D8A" w:rsidP="00BE3F9E">
            <w:pPr>
              <w:pStyle w:val="TAL"/>
            </w:pPr>
            <w:r w:rsidRPr="00614B7A">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7F197FD" w14:textId="77777777" w:rsidR="00A85D8A" w:rsidRPr="00614B7A" w:rsidRDefault="00A85D8A" w:rsidP="00BE3F9E">
            <w:pPr>
              <w:pStyle w:val="TAL"/>
            </w:pPr>
            <w:r w:rsidRPr="00614B7A">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A608A4B"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A640BA" w14:textId="77777777" w:rsidR="00A85D8A" w:rsidRPr="00614B7A" w:rsidRDefault="00A85D8A" w:rsidP="00BE3F9E">
            <w:pPr>
              <w:pStyle w:val="TAL"/>
              <w:rPr>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0E0579"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9F4CDFF"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8F7DB6" w14:textId="77777777" w:rsidR="00A85D8A" w:rsidRPr="00614B7A" w:rsidRDefault="00A85D8A" w:rsidP="00BE3F9E">
            <w:pPr>
              <w:pStyle w:val="TAL"/>
              <w:rPr>
                <w:lang w:eastAsia="zh-CN"/>
              </w:rPr>
            </w:pPr>
            <w:r w:rsidRPr="00614B7A">
              <w:rPr>
                <w:lang w:eastAsia="zh-CN"/>
              </w:rPr>
              <w:t>2Rx</w:t>
            </w:r>
          </w:p>
          <w:p w14:paraId="1ED6934C" w14:textId="77777777" w:rsidR="00A85D8A" w:rsidRPr="00614B7A" w:rsidRDefault="00A85D8A" w:rsidP="00BE3F9E">
            <w:pPr>
              <w:pStyle w:val="TAL"/>
              <w:rPr>
                <w:lang w:eastAsia="zh-CN"/>
              </w:rPr>
            </w:pPr>
            <w:r w:rsidRPr="00614B7A">
              <w:rPr>
                <w:lang w:eastAsia="zh-CN"/>
              </w:rPr>
              <w:t>4Rx</w:t>
            </w:r>
          </w:p>
        </w:tc>
      </w:tr>
      <w:tr w:rsidR="00A85D8A" w:rsidRPr="00614B7A" w14:paraId="3CC8012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9230B26" w14:textId="77777777" w:rsidR="00A85D8A" w:rsidRPr="00614B7A" w:rsidRDefault="00A85D8A" w:rsidP="00BE3F9E">
            <w:pPr>
              <w:pStyle w:val="TAL"/>
            </w:pPr>
            <w:r w:rsidRPr="00614B7A">
              <w:rPr>
                <w:lang w:eastAsia="zh-CN"/>
              </w:rPr>
              <w:lastRenderedPageBreak/>
              <w:t>6.7.1.2.2</w:t>
            </w:r>
          </w:p>
        </w:tc>
        <w:tc>
          <w:tcPr>
            <w:tcW w:w="4521" w:type="dxa"/>
            <w:tcBorders>
              <w:top w:val="single" w:sz="4" w:space="0" w:color="auto"/>
              <w:left w:val="single" w:sz="4" w:space="0" w:color="auto"/>
              <w:bottom w:val="single" w:sz="4" w:space="0" w:color="auto"/>
              <w:right w:val="single" w:sz="4" w:space="0" w:color="auto"/>
            </w:tcBorders>
            <w:hideMark/>
          </w:tcPr>
          <w:p w14:paraId="306F8C5E" w14:textId="77777777" w:rsidR="00A85D8A" w:rsidRPr="00614B7A" w:rsidRDefault="00A85D8A" w:rsidP="00BE3F9E">
            <w:pPr>
              <w:pStyle w:val="TAL"/>
            </w:pPr>
            <w:r w:rsidRPr="00614B7A">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268CAA4"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32BCE9" w14:textId="77777777" w:rsidR="00A85D8A" w:rsidRPr="00614B7A" w:rsidRDefault="00A85D8A" w:rsidP="00BE3F9E">
            <w:pPr>
              <w:pStyle w:val="TAL"/>
              <w:rPr>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A860D7D"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3C03BE4"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C67E9B" w14:textId="77777777" w:rsidR="00A85D8A" w:rsidRPr="00614B7A" w:rsidRDefault="00A85D8A" w:rsidP="00BE3F9E">
            <w:pPr>
              <w:pStyle w:val="TAL"/>
              <w:rPr>
                <w:lang w:eastAsia="zh-CN"/>
              </w:rPr>
            </w:pPr>
            <w:r w:rsidRPr="00614B7A">
              <w:rPr>
                <w:lang w:eastAsia="zh-CN"/>
              </w:rPr>
              <w:t>2Rx</w:t>
            </w:r>
          </w:p>
          <w:p w14:paraId="19F3E5EA" w14:textId="77777777" w:rsidR="00A85D8A" w:rsidRPr="00614B7A" w:rsidRDefault="00A85D8A" w:rsidP="00BE3F9E">
            <w:pPr>
              <w:pStyle w:val="TAL"/>
              <w:rPr>
                <w:lang w:eastAsia="zh-CN"/>
              </w:rPr>
            </w:pPr>
            <w:r w:rsidRPr="00614B7A">
              <w:rPr>
                <w:lang w:eastAsia="zh-CN"/>
              </w:rPr>
              <w:t>4Rx</w:t>
            </w:r>
          </w:p>
        </w:tc>
      </w:tr>
      <w:tr w:rsidR="00A85D8A" w:rsidRPr="00614B7A" w14:paraId="13A7AFD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E1D38B" w14:textId="77777777" w:rsidR="00A85D8A" w:rsidRPr="00614B7A" w:rsidRDefault="00A85D8A" w:rsidP="00BE3F9E">
            <w:pPr>
              <w:pStyle w:val="TAL"/>
              <w:rPr>
                <w:b/>
                <w:lang w:eastAsia="zh-TW"/>
              </w:rPr>
            </w:pPr>
            <w:r w:rsidRPr="00614B7A">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7D5E2C" w14:textId="77777777" w:rsidR="00A85D8A" w:rsidRPr="00614B7A" w:rsidRDefault="00A85D8A" w:rsidP="00BE3F9E">
            <w:pPr>
              <w:pStyle w:val="TAL"/>
              <w:rPr>
                <w:b/>
                <w:lang w:eastAsia="zh-CN"/>
              </w:rPr>
            </w:pPr>
            <w:r w:rsidRPr="00614B7A">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592C6A7" w14:textId="77777777" w:rsidR="00A85D8A" w:rsidRPr="00614B7A" w:rsidRDefault="00A85D8A" w:rsidP="00BE3F9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DBDA7F" w14:textId="77777777" w:rsidR="00A85D8A" w:rsidRPr="00614B7A"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F5A0E34" w14:textId="77777777" w:rsidR="00A85D8A" w:rsidRPr="00614B7A"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DFD973" w14:textId="77777777" w:rsidR="00A85D8A" w:rsidRPr="00614B7A"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A5F4A8" w14:textId="77777777" w:rsidR="00A85D8A" w:rsidRPr="00614B7A" w:rsidRDefault="00A85D8A" w:rsidP="00BE3F9E">
            <w:pPr>
              <w:pStyle w:val="TAL"/>
              <w:rPr>
                <w:b/>
                <w:lang w:eastAsia="zh-CN"/>
              </w:rPr>
            </w:pPr>
          </w:p>
        </w:tc>
      </w:tr>
      <w:tr w:rsidR="00A85D8A" w:rsidRPr="00614B7A" w14:paraId="38F0E2F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310B626" w14:textId="77777777" w:rsidR="00A85D8A" w:rsidRPr="00614B7A" w:rsidRDefault="00A85D8A" w:rsidP="00BE3F9E">
            <w:pPr>
              <w:pStyle w:val="TAL"/>
            </w:pPr>
            <w:r w:rsidRPr="00614B7A">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5328A5BF" w14:textId="77777777" w:rsidR="00A85D8A" w:rsidRPr="00614B7A" w:rsidRDefault="00A85D8A" w:rsidP="00BE3F9E">
            <w:pPr>
              <w:pStyle w:val="TAL"/>
            </w:pPr>
            <w:r w:rsidRPr="00614B7A">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96B7756" w14:textId="77777777" w:rsidR="00A85D8A" w:rsidRPr="00614B7A" w:rsidRDefault="00A85D8A" w:rsidP="00BE3F9E">
            <w:pPr>
              <w:pStyle w:val="TAC"/>
            </w:pPr>
            <w:r w:rsidRPr="00614B7A">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CE0E1D" w14:textId="77777777" w:rsidR="00A85D8A" w:rsidRPr="00614B7A" w:rsidRDefault="00A85D8A" w:rsidP="00BE3F9E">
            <w:pPr>
              <w:pStyle w:val="TAL"/>
              <w:rPr>
                <w:lang w:eastAsia="zh-CN"/>
              </w:rPr>
            </w:pPr>
            <w:r w:rsidRPr="00614B7A">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E002948"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73C7239"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F697A0" w14:textId="77777777" w:rsidR="00A85D8A" w:rsidRPr="00614B7A" w:rsidRDefault="00A85D8A" w:rsidP="00BE3F9E">
            <w:pPr>
              <w:pStyle w:val="TAL"/>
              <w:rPr>
                <w:lang w:eastAsia="zh-CN"/>
              </w:rPr>
            </w:pPr>
            <w:r w:rsidRPr="00614B7A">
              <w:rPr>
                <w:lang w:eastAsia="zh-CN"/>
              </w:rPr>
              <w:t>2Rx</w:t>
            </w:r>
          </w:p>
          <w:p w14:paraId="7323A153" w14:textId="77777777" w:rsidR="00A85D8A" w:rsidRPr="00614B7A" w:rsidRDefault="00A85D8A" w:rsidP="00BE3F9E">
            <w:pPr>
              <w:pStyle w:val="TAL"/>
              <w:rPr>
                <w:lang w:eastAsia="zh-CN"/>
              </w:rPr>
            </w:pPr>
            <w:r w:rsidRPr="00614B7A">
              <w:rPr>
                <w:lang w:eastAsia="zh-CN"/>
              </w:rPr>
              <w:t>4Rx</w:t>
            </w:r>
          </w:p>
        </w:tc>
      </w:tr>
      <w:tr w:rsidR="00A85D8A" w:rsidRPr="00614B7A" w14:paraId="0A841BE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C3EFFB6" w14:textId="77777777" w:rsidR="00A85D8A" w:rsidRPr="00614B7A" w:rsidRDefault="00A85D8A" w:rsidP="00BE3F9E">
            <w:pPr>
              <w:pStyle w:val="TAL"/>
            </w:pPr>
            <w:r w:rsidRPr="00614B7A">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67E49985" w14:textId="77777777" w:rsidR="00A85D8A" w:rsidRPr="00614B7A" w:rsidRDefault="00A85D8A" w:rsidP="00BE3F9E">
            <w:pPr>
              <w:pStyle w:val="TAL"/>
            </w:pPr>
            <w:r w:rsidRPr="00614B7A">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7E26A31" w14:textId="77777777" w:rsidR="00A85D8A" w:rsidRPr="00614B7A" w:rsidRDefault="00A85D8A" w:rsidP="00BE3F9E">
            <w:pPr>
              <w:pStyle w:val="TAC"/>
            </w:pPr>
            <w:r w:rsidRPr="00614B7A">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10C2B3" w14:textId="77777777" w:rsidR="00A85D8A" w:rsidRPr="00614B7A" w:rsidRDefault="00A85D8A" w:rsidP="00BE3F9E">
            <w:pPr>
              <w:pStyle w:val="TAL"/>
              <w:rPr>
                <w:lang w:eastAsia="zh-CN"/>
              </w:rPr>
            </w:pPr>
            <w:r w:rsidRPr="00614B7A">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0A3242"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C36D0A9"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EFD68F" w14:textId="77777777" w:rsidR="00A85D8A" w:rsidRPr="00614B7A" w:rsidRDefault="00A85D8A" w:rsidP="00BE3F9E">
            <w:pPr>
              <w:pStyle w:val="TAL"/>
              <w:rPr>
                <w:lang w:eastAsia="zh-CN"/>
              </w:rPr>
            </w:pPr>
            <w:r w:rsidRPr="00614B7A">
              <w:rPr>
                <w:lang w:eastAsia="zh-CN"/>
              </w:rPr>
              <w:t>2Rx</w:t>
            </w:r>
          </w:p>
          <w:p w14:paraId="55070CD5" w14:textId="77777777" w:rsidR="00A85D8A" w:rsidRPr="00614B7A" w:rsidRDefault="00A85D8A" w:rsidP="00BE3F9E">
            <w:pPr>
              <w:pStyle w:val="TAL"/>
              <w:rPr>
                <w:lang w:eastAsia="zh-CN"/>
              </w:rPr>
            </w:pPr>
            <w:r w:rsidRPr="00614B7A">
              <w:rPr>
                <w:lang w:eastAsia="zh-CN"/>
              </w:rPr>
              <w:t>4Rx</w:t>
            </w:r>
          </w:p>
        </w:tc>
      </w:tr>
      <w:tr w:rsidR="00A85D8A" w:rsidRPr="00614B7A" w14:paraId="6A345A2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92F1C34" w14:textId="77777777" w:rsidR="00A85D8A" w:rsidRPr="00614B7A" w:rsidRDefault="00A85D8A" w:rsidP="00BE3F9E">
            <w:pPr>
              <w:pStyle w:val="TAL"/>
              <w:rPr>
                <w:lang w:eastAsia="zh-CN"/>
              </w:rPr>
            </w:pPr>
            <w:r w:rsidRPr="00614B7A">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6F599B9A" w14:textId="77777777" w:rsidR="00A85D8A" w:rsidRPr="00614B7A" w:rsidRDefault="00A85D8A" w:rsidP="00BE3F9E">
            <w:pPr>
              <w:pStyle w:val="TAL"/>
              <w:rPr>
                <w:lang w:eastAsia="zh-CN"/>
              </w:rPr>
            </w:pPr>
            <w:r w:rsidRPr="00614B7A">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B3634C" w14:textId="77777777" w:rsidR="00A85D8A" w:rsidRPr="00614B7A" w:rsidRDefault="00A85D8A" w:rsidP="00BE3F9E">
            <w:pPr>
              <w:pStyle w:val="TAC"/>
              <w:rPr>
                <w:rFonts w:eastAsia="SimSun"/>
                <w:lang w:eastAsia="zh-CN"/>
              </w:rPr>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F53A4C" w14:textId="77777777" w:rsidR="00A85D8A" w:rsidRPr="00614B7A" w:rsidRDefault="00A85D8A" w:rsidP="00BE3F9E">
            <w:pPr>
              <w:pStyle w:val="TAL"/>
              <w:rPr>
                <w:rFonts w:eastAsia="SimSun"/>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CA275C"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B54E5A4" w14:textId="77777777" w:rsidR="00A85D8A" w:rsidRPr="00614B7A"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2FA89AA" w14:textId="77777777" w:rsidR="00A85D8A" w:rsidRPr="00614B7A" w:rsidRDefault="00A85D8A" w:rsidP="00BE3F9E">
            <w:pPr>
              <w:pStyle w:val="TAL"/>
              <w:rPr>
                <w:lang w:eastAsia="zh-CN"/>
              </w:rPr>
            </w:pPr>
            <w:r w:rsidRPr="00614B7A">
              <w:rPr>
                <w:lang w:eastAsia="zh-CN"/>
              </w:rPr>
              <w:t>2Rx</w:t>
            </w:r>
          </w:p>
          <w:p w14:paraId="2080045E" w14:textId="77777777" w:rsidR="00A85D8A" w:rsidRPr="00614B7A" w:rsidRDefault="00A85D8A" w:rsidP="00BE3F9E">
            <w:pPr>
              <w:pStyle w:val="TAL"/>
              <w:rPr>
                <w:lang w:eastAsia="zh-CN"/>
              </w:rPr>
            </w:pPr>
            <w:r w:rsidRPr="00614B7A">
              <w:rPr>
                <w:lang w:eastAsia="zh-CN"/>
              </w:rPr>
              <w:t>4Rx</w:t>
            </w:r>
          </w:p>
        </w:tc>
      </w:tr>
      <w:tr w:rsidR="00A85D8A" w:rsidRPr="00614B7A" w14:paraId="732BAD3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742385" w14:textId="77777777" w:rsidR="00A85D8A" w:rsidRPr="00614B7A" w:rsidRDefault="00A85D8A" w:rsidP="00BE3F9E">
            <w:pPr>
              <w:pStyle w:val="TAL"/>
              <w:rPr>
                <w:b/>
                <w:lang w:eastAsia="zh-TW"/>
              </w:rPr>
            </w:pPr>
            <w:r w:rsidRPr="00614B7A">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83A7D8" w14:textId="77777777" w:rsidR="00A85D8A" w:rsidRPr="00614B7A" w:rsidRDefault="00A85D8A" w:rsidP="00BE3F9E">
            <w:pPr>
              <w:pStyle w:val="TAL"/>
              <w:rPr>
                <w:b/>
                <w:lang w:eastAsia="zh-CN"/>
              </w:rPr>
            </w:pPr>
            <w:r w:rsidRPr="00614B7A">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CACD20" w14:textId="77777777" w:rsidR="00A85D8A" w:rsidRPr="00614B7A"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2C45A7" w14:textId="77777777" w:rsidR="00A85D8A" w:rsidRPr="00614B7A"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78E96B" w14:textId="77777777" w:rsidR="00A85D8A" w:rsidRPr="00614B7A" w:rsidRDefault="00A85D8A" w:rsidP="00BE3F9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9F67DE" w14:textId="77777777" w:rsidR="00A85D8A" w:rsidRPr="00614B7A"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6079C1" w14:textId="77777777" w:rsidR="00A85D8A" w:rsidRPr="00614B7A" w:rsidRDefault="00A85D8A" w:rsidP="00BE3F9E">
            <w:pPr>
              <w:pStyle w:val="TAL"/>
              <w:rPr>
                <w:b/>
                <w:lang w:eastAsia="zh-CN"/>
              </w:rPr>
            </w:pPr>
          </w:p>
        </w:tc>
      </w:tr>
      <w:tr w:rsidR="00A85D8A" w:rsidRPr="00614B7A" w14:paraId="6801E88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DA1EBFA" w14:textId="77777777" w:rsidR="00A85D8A" w:rsidRPr="00614B7A" w:rsidRDefault="00A85D8A" w:rsidP="00BE3F9E">
            <w:pPr>
              <w:pStyle w:val="TAL"/>
            </w:pPr>
            <w:r w:rsidRPr="00614B7A">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77E6C888" w14:textId="77777777" w:rsidR="00A85D8A" w:rsidRPr="00614B7A" w:rsidRDefault="00A85D8A" w:rsidP="00BE3F9E">
            <w:pPr>
              <w:pStyle w:val="TAL"/>
            </w:pPr>
            <w:r w:rsidRPr="00614B7A">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A80D34"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0F7136" w14:textId="77777777" w:rsidR="00A85D8A" w:rsidRPr="00614B7A" w:rsidRDefault="00A85D8A" w:rsidP="00BE3F9E">
            <w:pPr>
              <w:pStyle w:val="TAL"/>
              <w:rPr>
                <w:lang w:eastAsia="zh-CN"/>
              </w:rPr>
            </w:pPr>
            <w:r w:rsidRPr="00614B7A">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076FF0E"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r w:rsidRPr="00614B7A">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00239F25"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9D06DC" w14:textId="77777777" w:rsidR="00A85D8A" w:rsidRPr="00614B7A" w:rsidRDefault="00A85D8A" w:rsidP="00BE3F9E">
            <w:pPr>
              <w:pStyle w:val="TAL"/>
              <w:rPr>
                <w:lang w:eastAsia="zh-CN"/>
              </w:rPr>
            </w:pPr>
            <w:r w:rsidRPr="00614B7A">
              <w:rPr>
                <w:lang w:eastAsia="zh-CN"/>
              </w:rPr>
              <w:t>2Rx</w:t>
            </w:r>
          </w:p>
          <w:p w14:paraId="301D1D83" w14:textId="77777777" w:rsidR="00A85D8A" w:rsidRPr="00614B7A" w:rsidRDefault="00A85D8A" w:rsidP="00BE3F9E">
            <w:pPr>
              <w:pStyle w:val="TAL"/>
              <w:rPr>
                <w:lang w:eastAsia="zh-CN"/>
              </w:rPr>
            </w:pPr>
            <w:r w:rsidRPr="00614B7A">
              <w:rPr>
                <w:lang w:eastAsia="zh-CN"/>
              </w:rPr>
              <w:t>4Rx</w:t>
            </w:r>
          </w:p>
        </w:tc>
      </w:tr>
      <w:tr w:rsidR="00A85D8A" w:rsidRPr="00614B7A" w14:paraId="163184E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C4371BE" w14:textId="77777777" w:rsidR="00A85D8A" w:rsidRPr="00614B7A" w:rsidRDefault="00A85D8A" w:rsidP="00BE3F9E">
            <w:pPr>
              <w:pStyle w:val="TAL"/>
            </w:pPr>
            <w:r w:rsidRPr="00614B7A">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326F5DEA" w14:textId="77777777" w:rsidR="00A85D8A" w:rsidRPr="00614B7A" w:rsidRDefault="00A85D8A" w:rsidP="00BE3F9E">
            <w:pPr>
              <w:pStyle w:val="TAL"/>
            </w:pPr>
            <w:r w:rsidRPr="00614B7A">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572B651" w14:textId="77777777" w:rsidR="00A85D8A" w:rsidRPr="00614B7A" w:rsidRDefault="00A85D8A" w:rsidP="00BE3F9E">
            <w:pPr>
              <w:pStyle w:val="TAC"/>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C9393C" w14:textId="77777777" w:rsidR="00A85D8A" w:rsidRPr="00614B7A" w:rsidRDefault="00A85D8A" w:rsidP="00BE3F9E">
            <w:pPr>
              <w:pStyle w:val="TAL"/>
              <w:rPr>
                <w:lang w:eastAsia="zh-CN"/>
              </w:rPr>
            </w:pPr>
            <w:r w:rsidRPr="00614B7A">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EA59DB8"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r w:rsidRPr="00614B7A">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2A07D67" w14:textId="77777777" w:rsidR="00A85D8A" w:rsidRPr="00614B7A"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F79EED" w14:textId="77777777" w:rsidR="00A85D8A" w:rsidRPr="00614B7A" w:rsidRDefault="00A85D8A" w:rsidP="00BE3F9E">
            <w:pPr>
              <w:pStyle w:val="TAL"/>
              <w:rPr>
                <w:lang w:eastAsia="zh-CN"/>
              </w:rPr>
            </w:pPr>
            <w:r w:rsidRPr="00614B7A">
              <w:rPr>
                <w:lang w:eastAsia="zh-CN"/>
              </w:rPr>
              <w:t>2Rx</w:t>
            </w:r>
          </w:p>
          <w:p w14:paraId="0398C105" w14:textId="77777777" w:rsidR="00A85D8A" w:rsidRPr="00614B7A" w:rsidRDefault="00A85D8A" w:rsidP="00BE3F9E">
            <w:pPr>
              <w:pStyle w:val="TAL"/>
              <w:rPr>
                <w:lang w:eastAsia="zh-CN"/>
              </w:rPr>
            </w:pPr>
            <w:r w:rsidRPr="00614B7A">
              <w:rPr>
                <w:lang w:eastAsia="zh-CN"/>
              </w:rPr>
              <w:t>4Rx</w:t>
            </w:r>
          </w:p>
        </w:tc>
      </w:tr>
      <w:tr w:rsidR="00A85D8A" w:rsidRPr="00614B7A" w14:paraId="3E297AA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4C47294" w14:textId="77777777" w:rsidR="00A85D8A" w:rsidRPr="00614B7A" w:rsidRDefault="00A85D8A" w:rsidP="00BE3F9E">
            <w:pPr>
              <w:pStyle w:val="TAL"/>
              <w:rPr>
                <w:lang w:eastAsia="zh-CN"/>
              </w:rPr>
            </w:pPr>
            <w:r w:rsidRPr="00614B7A">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F6C5760" w14:textId="77777777" w:rsidR="00A85D8A" w:rsidRPr="00614B7A" w:rsidRDefault="00A85D8A" w:rsidP="00BE3F9E">
            <w:pPr>
              <w:pStyle w:val="TAL"/>
              <w:rPr>
                <w:lang w:eastAsia="zh-CN"/>
              </w:rPr>
            </w:pPr>
            <w:r w:rsidRPr="00614B7A">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61063E" w14:textId="77777777" w:rsidR="00A85D8A" w:rsidRPr="00614B7A" w:rsidRDefault="00A85D8A" w:rsidP="00BE3F9E">
            <w:pPr>
              <w:pStyle w:val="TAC"/>
              <w:rPr>
                <w:rFonts w:eastAsia="SimSun"/>
                <w:lang w:eastAsia="zh-CN"/>
              </w:rPr>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3968D7" w14:textId="77777777" w:rsidR="00A85D8A" w:rsidRPr="00614B7A" w:rsidRDefault="00A85D8A" w:rsidP="00BE3F9E">
            <w:pPr>
              <w:pStyle w:val="TAL"/>
              <w:rPr>
                <w:rFonts w:eastAsia="SimSun"/>
                <w:lang w:eastAsia="zh-CN"/>
              </w:rPr>
            </w:pPr>
            <w:r w:rsidRPr="00614B7A">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077E4BB"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r w:rsidRPr="00614B7A">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428ED80A" w14:textId="77777777" w:rsidR="00A85D8A" w:rsidRPr="00614B7A"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02C614" w14:textId="77777777" w:rsidR="00A85D8A" w:rsidRPr="00614B7A" w:rsidRDefault="00A85D8A" w:rsidP="00BE3F9E">
            <w:pPr>
              <w:pStyle w:val="TAL"/>
              <w:rPr>
                <w:lang w:eastAsia="zh-CN"/>
              </w:rPr>
            </w:pPr>
            <w:r w:rsidRPr="00614B7A">
              <w:rPr>
                <w:lang w:eastAsia="zh-CN"/>
              </w:rPr>
              <w:t>2Rx</w:t>
            </w:r>
          </w:p>
          <w:p w14:paraId="6E75F449" w14:textId="77777777" w:rsidR="00A85D8A" w:rsidRPr="00614B7A" w:rsidRDefault="00A85D8A" w:rsidP="00BE3F9E">
            <w:pPr>
              <w:pStyle w:val="TAL"/>
              <w:rPr>
                <w:lang w:eastAsia="zh-CN"/>
              </w:rPr>
            </w:pPr>
            <w:r w:rsidRPr="00614B7A">
              <w:rPr>
                <w:lang w:eastAsia="zh-CN"/>
              </w:rPr>
              <w:t>4Rx</w:t>
            </w:r>
          </w:p>
        </w:tc>
      </w:tr>
      <w:tr w:rsidR="00A85D8A" w:rsidRPr="00614B7A" w14:paraId="5849DE4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52FBF5" w14:textId="77777777" w:rsidR="00A85D8A" w:rsidRPr="00614B7A" w:rsidRDefault="00A85D8A" w:rsidP="00BE3F9E">
            <w:pPr>
              <w:pStyle w:val="TAL"/>
              <w:rPr>
                <w:b/>
                <w:lang w:eastAsia="zh-TW"/>
              </w:rPr>
            </w:pPr>
            <w:r w:rsidRPr="00614B7A">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98D50D" w14:textId="77777777" w:rsidR="00A85D8A" w:rsidRPr="00614B7A" w:rsidRDefault="00A85D8A" w:rsidP="00BE3F9E">
            <w:pPr>
              <w:pStyle w:val="TAL"/>
              <w:rPr>
                <w:b/>
                <w:lang w:eastAsia="zh-CN"/>
              </w:rPr>
            </w:pPr>
            <w:r w:rsidRPr="00614B7A">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320E8B" w14:textId="77777777" w:rsidR="00A85D8A" w:rsidRPr="00614B7A"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64B487" w14:textId="77777777" w:rsidR="00A85D8A" w:rsidRPr="00614B7A"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6E7B35" w14:textId="77777777" w:rsidR="00A85D8A" w:rsidRPr="00614B7A" w:rsidRDefault="00A85D8A" w:rsidP="00BE3F9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7963C4" w14:textId="77777777" w:rsidR="00A85D8A" w:rsidRPr="00614B7A"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F522ED" w14:textId="77777777" w:rsidR="00A85D8A" w:rsidRPr="00614B7A" w:rsidRDefault="00A85D8A" w:rsidP="00BE3F9E">
            <w:pPr>
              <w:pStyle w:val="TAL"/>
              <w:rPr>
                <w:b/>
                <w:lang w:eastAsia="zh-CN"/>
              </w:rPr>
            </w:pPr>
          </w:p>
        </w:tc>
      </w:tr>
      <w:tr w:rsidR="00A85D8A" w:rsidRPr="00614B7A" w14:paraId="2A9C5DF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4E201B9" w14:textId="77777777" w:rsidR="00A85D8A" w:rsidRPr="00614B7A" w:rsidRDefault="00A85D8A" w:rsidP="00BE3F9E">
            <w:pPr>
              <w:pStyle w:val="TAL"/>
              <w:rPr>
                <w:lang w:eastAsia="zh-CN"/>
              </w:rPr>
            </w:pPr>
            <w:r w:rsidRPr="00614B7A">
              <w:t>6.7.4.1.1</w:t>
            </w:r>
          </w:p>
        </w:tc>
        <w:tc>
          <w:tcPr>
            <w:tcW w:w="4521" w:type="dxa"/>
            <w:tcBorders>
              <w:top w:val="single" w:sz="4" w:space="0" w:color="auto"/>
              <w:left w:val="single" w:sz="4" w:space="0" w:color="auto"/>
              <w:bottom w:val="single" w:sz="4" w:space="0" w:color="auto"/>
              <w:right w:val="single" w:sz="4" w:space="0" w:color="auto"/>
            </w:tcBorders>
            <w:hideMark/>
          </w:tcPr>
          <w:p w14:paraId="0D68D034" w14:textId="77777777" w:rsidR="00A85D8A" w:rsidRPr="00614B7A" w:rsidRDefault="00A85D8A" w:rsidP="00BE3F9E">
            <w:pPr>
              <w:pStyle w:val="TAL"/>
              <w:rPr>
                <w:lang w:eastAsia="zh-CN"/>
              </w:rPr>
            </w:pPr>
            <w:r w:rsidRPr="00614B7A">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9082500" w14:textId="77777777" w:rsidR="00A85D8A" w:rsidRPr="00614B7A" w:rsidRDefault="00A85D8A" w:rsidP="00BE3F9E">
            <w:pPr>
              <w:pStyle w:val="TAC"/>
              <w:rPr>
                <w:rFonts w:eastAsia="SimSun"/>
                <w:lang w:eastAsia="zh-CN"/>
              </w:rPr>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8016C4" w14:textId="77777777" w:rsidR="00A85D8A" w:rsidRPr="00614B7A" w:rsidRDefault="00A85D8A" w:rsidP="00BE3F9E">
            <w:pPr>
              <w:pStyle w:val="TAL"/>
              <w:rPr>
                <w:rFonts w:eastAsia="SimSun"/>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F625AA" w14:textId="77777777" w:rsidR="00A85D8A" w:rsidRPr="00614B7A" w:rsidRDefault="00A85D8A" w:rsidP="00BE3F9E">
            <w:pPr>
              <w:pStyle w:val="TAL"/>
              <w:rPr>
                <w:rFonts w:eastAsia="SimSun"/>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20F90AB" w14:textId="77777777" w:rsidR="00A85D8A" w:rsidRPr="00614B7A"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A2DECE0" w14:textId="77777777" w:rsidR="00A85D8A" w:rsidRPr="00614B7A" w:rsidRDefault="00A85D8A" w:rsidP="00BE3F9E">
            <w:pPr>
              <w:pStyle w:val="TAL"/>
              <w:rPr>
                <w:lang w:eastAsia="zh-CN"/>
              </w:rPr>
            </w:pPr>
            <w:r w:rsidRPr="00614B7A">
              <w:rPr>
                <w:lang w:eastAsia="zh-CN"/>
              </w:rPr>
              <w:t>2Rx</w:t>
            </w:r>
          </w:p>
          <w:p w14:paraId="2EE537D9" w14:textId="77777777" w:rsidR="00A85D8A" w:rsidRPr="00614B7A" w:rsidRDefault="00A85D8A" w:rsidP="00BE3F9E">
            <w:pPr>
              <w:pStyle w:val="TAL"/>
              <w:rPr>
                <w:lang w:eastAsia="zh-CN"/>
              </w:rPr>
            </w:pPr>
            <w:r w:rsidRPr="00614B7A">
              <w:rPr>
                <w:lang w:eastAsia="zh-CN"/>
              </w:rPr>
              <w:t>4Rx</w:t>
            </w:r>
          </w:p>
        </w:tc>
      </w:tr>
      <w:tr w:rsidR="00A85D8A" w:rsidRPr="00614B7A" w14:paraId="385AD4B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BCCC5C9" w14:textId="77777777" w:rsidR="00A85D8A" w:rsidRPr="00614B7A" w:rsidRDefault="00A85D8A" w:rsidP="00BE3F9E">
            <w:pPr>
              <w:pStyle w:val="TAL"/>
            </w:pPr>
            <w:r w:rsidRPr="00614B7A">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09CC84B1" w14:textId="77777777" w:rsidR="00A85D8A" w:rsidRPr="00614B7A" w:rsidRDefault="00A85D8A" w:rsidP="00BE3F9E">
            <w:pPr>
              <w:pStyle w:val="TAL"/>
            </w:pPr>
            <w:r w:rsidRPr="00614B7A">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60B3785" w14:textId="77777777" w:rsidR="00A85D8A" w:rsidRPr="00614B7A" w:rsidRDefault="00A85D8A" w:rsidP="00BE3F9E">
            <w:pPr>
              <w:pStyle w:val="TAC"/>
              <w:rPr>
                <w:rFonts w:eastAsia="SimSun"/>
                <w:szCs w:val="18"/>
                <w:lang w:eastAsia="zh-CN"/>
              </w:rPr>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5DAC26" w14:textId="77777777" w:rsidR="00A85D8A" w:rsidRPr="00614B7A" w:rsidRDefault="00A85D8A" w:rsidP="00BE3F9E">
            <w:pPr>
              <w:pStyle w:val="TAL"/>
              <w:rPr>
                <w:rFonts w:eastAsia="SimSun"/>
                <w:szCs w:val="18"/>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FA22EE8" w14:textId="77777777" w:rsidR="00A85D8A" w:rsidRPr="00614B7A" w:rsidRDefault="00A85D8A" w:rsidP="00BE3F9E">
            <w:pPr>
              <w:pStyle w:val="TAL"/>
              <w:rPr>
                <w:rFonts w:eastAsia="SimSun"/>
                <w:szCs w:val="18"/>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BEE52EB" w14:textId="77777777" w:rsidR="00A85D8A" w:rsidRPr="00614B7A"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0EFFD01" w14:textId="77777777" w:rsidR="00A85D8A" w:rsidRPr="00614B7A" w:rsidRDefault="00A85D8A" w:rsidP="00BE3F9E">
            <w:pPr>
              <w:pStyle w:val="TAL"/>
              <w:rPr>
                <w:lang w:eastAsia="zh-CN"/>
              </w:rPr>
            </w:pPr>
            <w:r w:rsidRPr="00614B7A">
              <w:rPr>
                <w:lang w:eastAsia="zh-CN"/>
              </w:rPr>
              <w:t>2Rx</w:t>
            </w:r>
          </w:p>
          <w:p w14:paraId="01C9DE1E" w14:textId="77777777" w:rsidR="00A85D8A" w:rsidRPr="00614B7A" w:rsidRDefault="00A85D8A" w:rsidP="00BE3F9E">
            <w:pPr>
              <w:pStyle w:val="TAL"/>
              <w:rPr>
                <w:lang w:eastAsia="zh-CN"/>
              </w:rPr>
            </w:pPr>
            <w:r w:rsidRPr="00614B7A">
              <w:rPr>
                <w:lang w:eastAsia="zh-CN"/>
              </w:rPr>
              <w:t>4Rx</w:t>
            </w:r>
          </w:p>
        </w:tc>
      </w:tr>
      <w:tr w:rsidR="00A85D8A" w:rsidRPr="00614B7A" w14:paraId="3DCD37A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F9ED2E4" w14:textId="77777777" w:rsidR="00A85D8A" w:rsidRPr="00614B7A" w:rsidRDefault="00A85D8A" w:rsidP="00BE3F9E">
            <w:pPr>
              <w:pStyle w:val="TAL"/>
            </w:pPr>
            <w:r w:rsidRPr="00614B7A">
              <w:t>6.7.4.2.1</w:t>
            </w:r>
          </w:p>
        </w:tc>
        <w:tc>
          <w:tcPr>
            <w:tcW w:w="4521" w:type="dxa"/>
            <w:tcBorders>
              <w:top w:val="single" w:sz="4" w:space="0" w:color="auto"/>
              <w:left w:val="single" w:sz="4" w:space="0" w:color="auto"/>
              <w:bottom w:val="single" w:sz="4" w:space="0" w:color="auto"/>
              <w:right w:val="single" w:sz="4" w:space="0" w:color="auto"/>
            </w:tcBorders>
            <w:hideMark/>
          </w:tcPr>
          <w:p w14:paraId="5B0D229C" w14:textId="77777777" w:rsidR="00A85D8A" w:rsidRPr="00614B7A" w:rsidRDefault="00A85D8A" w:rsidP="00BE3F9E">
            <w:pPr>
              <w:pStyle w:val="TAL"/>
            </w:pPr>
            <w:r w:rsidRPr="00614B7A">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1F593D7" w14:textId="77777777" w:rsidR="00A85D8A" w:rsidRPr="00614B7A" w:rsidRDefault="00A85D8A" w:rsidP="00BE3F9E">
            <w:pPr>
              <w:pStyle w:val="TAC"/>
              <w:rPr>
                <w:rFonts w:eastAsia="SimSun"/>
                <w:szCs w:val="18"/>
                <w:lang w:eastAsia="zh-CN"/>
              </w:rPr>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35586C" w14:textId="77777777" w:rsidR="00A85D8A" w:rsidRPr="00614B7A" w:rsidRDefault="00A85D8A" w:rsidP="00BE3F9E">
            <w:pPr>
              <w:pStyle w:val="TAL"/>
              <w:rPr>
                <w:rFonts w:eastAsia="SimSun"/>
                <w:szCs w:val="18"/>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8E25B7" w14:textId="77777777" w:rsidR="00A85D8A" w:rsidRPr="00614B7A" w:rsidRDefault="00A85D8A" w:rsidP="00BE3F9E">
            <w:pPr>
              <w:pStyle w:val="TAL"/>
              <w:rPr>
                <w:rFonts w:eastAsia="SimSun"/>
                <w:szCs w:val="18"/>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A49A855" w14:textId="77777777" w:rsidR="00A85D8A" w:rsidRPr="00614B7A"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6CBB054" w14:textId="77777777" w:rsidR="00A85D8A" w:rsidRPr="00614B7A" w:rsidRDefault="00A85D8A" w:rsidP="00BE3F9E">
            <w:pPr>
              <w:pStyle w:val="TAL"/>
              <w:rPr>
                <w:lang w:eastAsia="zh-CN"/>
              </w:rPr>
            </w:pPr>
            <w:r w:rsidRPr="00614B7A">
              <w:rPr>
                <w:lang w:eastAsia="zh-CN"/>
              </w:rPr>
              <w:t>2Rx</w:t>
            </w:r>
          </w:p>
          <w:p w14:paraId="4F384C20" w14:textId="77777777" w:rsidR="00A85D8A" w:rsidRPr="00614B7A" w:rsidRDefault="00A85D8A" w:rsidP="00BE3F9E">
            <w:pPr>
              <w:pStyle w:val="TAL"/>
              <w:rPr>
                <w:lang w:eastAsia="zh-CN"/>
              </w:rPr>
            </w:pPr>
            <w:r w:rsidRPr="00614B7A">
              <w:rPr>
                <w:lang w:eastAsia="zh-CN"/>
              </w:rPr>
              <w:t>4Rx</w:t>
            </w:r>
          </w:p>
        </w:tc>
      </w:tr>
      <w:tr w:rsidR="00A85D8A" w:rsidRPr="00614B7A" w14:paraId="25A6254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4DCB4D9" w14:textId="77777777" w:rsidR="00A85D8A" w:rsidRPr="00614B7A" w:rsidRDefault="00A85D8A" w:rsidP="00BE3F9E">
            <w:pPr>
              <w:pStyle w:val="TAL"/>
              <w:rPr>
                <w:lang w:eastAsia="zh-CN"/>
              </w:rPr>
            </w:pPr>
            <w:r w:rsidRPr="00614B7A">
              <w:t>6.7.4.2.2</w:t>
            </w:r>
          </w:p>
        </w:tc>
        <w:tc>
          <w:tcPr>
            <w:tcW w:w="4521" w:type="dxa"/>
            <w:tcBorders>
              <w:top w:val="single" w:sz="4" w:space="0" w:color="auto"/>
              <w:left w:val="single" w:sz="4" w:space="0" w:color="auto"/>
              <w:bottom w:val="single" w:sz="4" w:space="0" w:color="auto"/>
              <w:right w:val="single" w:sz="4" w:space="0" w:color="auto"/>
            </w:tcBorders>
            <w:hideMark/>
          </w:tcPr>
          <w:p w14:paraId="22129EA2" w14:textId="77777777" w:rsidR="00A85D8A" w:rsidRPr="00614B7A" w:rsidRDefault="00A85D8A" w:rsidP="00BE3F9E">
            <w:pPr>
              <w:pStyle w:val="TAL"/>
              <w:rPr>
                <w:lang w:eastAsia="zh-CN"/>
              </w:rPr>
            </w:pPr>
            <w:r w:rsidRPr="00614B7A">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F5C705D" w14:textId="77777777" w:rsidR="00A85D8A" w:rsidRPr="00614B7A" w:rsidRDefault="00A85D8A" w:rsidP="00BE3F9E">
            <w:pPr>
              <w:pStyle w:val="TAC"/>
              <w:rPr>
                <w:rFonts w:eastAsia="SimSun"/>
                <w:lang w:eastAsia="zh-CN"/>
              </w:rPr>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4F6C83" w14:textId="77777777" w:rsidR="00A85D8A" w:rsidRPr="00614B7A" w:rsidRDefault="00A85D8A" w:rsidP="00BE3F9E">
            <w:pPr>
              <w:pStyle w:val="TAL"/>
              <w:rPr>
                <w:rFonts w:eastAsia="SimSun"/>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02B76D" w14:textId="77777777" w:rsidR="00A85D8A" w:rsidRPr="00614B7A" w:rsidRDefault="00A85D8A" w:rsidP="00BE3F9E">
            <w:pPr>
              <w:pStyle w:val="TAL"/>
              <w:rPr>
                <w:rFonts w:eastAsia="SimSun"/>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543C8A2" w14:textId="77777777" w:rsidR="00A85D8A" w:rsidRPr="00614B7A"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474C865" w14:textId="77777777" w:rsidR="00A85D8A" w:rsidRPr="00614B7A" w:rsidRDefault="00A85D8A" w:rsidP="00BE3F9E">
            <w:pPr>
              <w:pStyle w:val="TAL"/>
              <w:rPr>
                <w:lang w:eastAsia="zh-CN"/>
              </w:rPr>
            </w:pPr>
            <w:r w:rsidRPr="00614B7A">
              <w:rPr>
                <w:lang w:eastAsia="zh-CN"/>
              </w:rPr>
              <w:t>2Rx</w:t>
            </w:r>
          </w:p>
          <w:p w14:paraId="2F38807E" w14:textId="77777777" w:rsidR="00A85D8A" w:rsidRPr="00614B7A" w:rsidRDefault="00A85D8A" w:rsidP="00BE3F9E">
            <w:pPr>
              <w:pStyle w:val="TAL"/>
              <w:rPr>
                <w:lang w:eastAsia="zh-CN"/>
              </w:rPr>
            </w:pPr>
            <w:r w:rsidRPr="00614B7A">
              <w:rPr>
                <w:lang w:eastAsia="zh-CN"/>
              </w:rPr>
              <w:t>4Rx</w:t>
            </w:r>
          </w:p>
        </w:tc>
      </w:tr>
      <w:tr w:rsidR="00A85D8A" w:rsidRPr="00614B7A" w14:paraId="0A2CF59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1F12E3E" w14:textId="77777777" w:rsidR="00A85D8A" w:rsidRPr="00614B7A" w:rsidRDefault="00A85D8A" w:rsidP="00BE3F9E">
            <w:pPr>
              <w:pStyle w:val="TAL"/>
              <w:rPr>
                <w:b/>
              </w:rPr>
            </w:pPr>
            <w:r w:rsidRPr="00614B7A">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C8800BA" w14:textId="77777777" w:rsidR="00A85D8A" w:rsidRPr="00614B7A" w:rsidRDefault="00A85D8A" w:rsidP="00BE3F9E">
            <w:pPr>
              <w:pStyle w:val="TAL"/>
              <w:rPr>
                <w:b/>
              </w:rPr>
            </w:pPr>
            <w:r w:rsidRPr="00614B7A">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890B152" w14:textId="77777777" w:rsidR="00A85D8A" w:rsidRPr="00614B7A" w:rsidRDefault="00A85D8A" w:rsidP="00BE3F9E">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1EF50CA" w14:textId="77777777" w:rsidR="00A85D8A" w:rsidRPr="00614B7A" w:rsidRDefault="00A85D8A" w:rsidP="00BE3F9E">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4FAF91F" w14:textId="77777777" w:rsidR="00A85D8A" w:rsidRPr="00614B7A" w:rsidRDefault="00A85D8A" w:rsidP="00BE3F9E">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B340CC1" w14:textId="77777777" w:rsidR="00A85D8A" w:rsidRPr="00614B7A"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6DA2792" w14:textId="77777777" w:rsidR="00A85D8A" w:rsidRPr="00614B7A" w:rsidRDefault="00A85D8A" w:rsidP="00BE3F9E">
            <w:pPr>
              <w:pStyle w:val="TAL"/>
              <w:rPr>
                <w:b/>
                <w:lang w:eastAsia="zh-CN"/>
              </w:rPr>
            </w:pPr>
          </w:p>
        </w:tc>
      </w:tr>
      <w:tr w:rsidR="00A85D8A" w:rsidRPr="00614B7A" w14:paraId="1655A78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9D75F40" w14:textId="77777777" w:rsidR="00A85D8A" w:rsidRPr="00614B7A" w:rsidRDefault="00A85D8A" w:rsidP="00BE3F9E">
            <w:pPr>
              <w:pStyle w:val="TAL"/>
            </w:pPr>
            <w:r w:rsidRPr="00614B7A">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566E0492" w14:textId="77777777" w:rsidR="00A85D8A" w:rsidRPr="00614B7A" w:rsidRDefault="00A85D8A" w:rsidP="00BE3F9E">
            <w:pPr>
              <w:pStyle w:val="TAL"/>
            </w:pPr>
            <w:r w:rsidRPr="00614B7A">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5B24BA6" w14:textId="77777777" w:rsidR="00A85D8A" w:rsidRPr="00614B7A" w:rsidRDefault="00A85D8A" w:rsidP="00BE3F9E">
            <w:pPr>
              <w:pStyle w:val="TAC"/>
              <w:rPr>
                <w:rFonts w:eastAsia="SimSun"/>
                <w:szCs w:val="18"/>
                <w:lang w:eastAsia="zh-CN"/>
              </w:rPr>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0D0DC0" w14:textId="77777777" w:rsidR="00A85D8A" w:rsidRPr="00614B7A" w:rsidRDefault="00A85D8A" w:rsidP="00BE3F9E">
            <w:pPr>
              <w:pStyle w:val="TAL"/>
              <w:rPr>
                <w:rFonts w:eastAsia="SimSun"/>
                <w:szCs w:val="18"/>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3D54E8C" w14:textId="77777777" w:rsidR="00A85D8A" w:rsidRPr="00614B7A" w:rsidRDefault="00A85D8A" w:rsidP="00BE3F9E">
            <w:pPr>
              <w:pStyle w:val="TAL"/>
              <w:rPr>
                <w:rFonts w:eastAsia="SimSun"/>
                <w:szCs w:val="18"/>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9333BDB" w14:textId="77777777" w:rsidR="00A85D8A" w:rsidRPr="00614B7A"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D8C2916" w14:textId="77777777" w:rsidR="00A85D8A" w:rsidRPr="00614B7A" w:rsidRDefault="00A85D8A" w:rsidP="00BE3F9E">
            <w:pPr>
              <w:pStyle w:val="TAL"/>
              <w:rPr>
                <w:lang w:eastAsia="zh-CN"/>
              </w:rPr>
            </w:pPr>
            <w:r w:rsidRPr="00614B7A">
              <w:rPr>
                <w:lang w:eastAsia="zh-CN"/>
              </w:rPr>
              <w:t>2Rx</w:t>
            </w:r>
          </w:p>
          <w:p w14:paraId="2510F361" w14:textId="77777777" w:rsidR="00A85D8A" w:rsidRPr="00614B7A" w:rsidRDefault="00A85D8A" w:rsidP="00BE3F9E">
            <w:pPr>
              <w:pStyle w:val="TAL"/>
              <w:rPr>
                <w:lang w:eastAsia="zh-CN"/>
              </w:rPr>
            </w:pPr>
            <w:r w:rsidRPr="00614B7A">
              <w:rPr>
                <w:lang w:eastAsia="zh-CN"/>
              </w:rPr>
              <w:t>4Rx</w:t>
            </w:r>
          </w:p>
        </w:tc>
      </w:tr>
      <w:tr w:rsidR="00A85D8A" w:rsidRPr="00614B7A" w14:paraId="5A6F58D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F08D755" w14:textId="77777777" w:rsidR="00A85D8A" w:rsidRPr="00614B7A" w:rsidRDefault="00A85D8A" w:rsidP="00BE3F9E">
            <w:pPr>
              <w:pStyle w:val="TAL"/>
              <w:rPr>
                <w:b/>
              </w:rPr>
            </w:pPr>
            <w:r w:rsidRPr="00614B7A">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139CA4B" w14:textId="77777777" w:rsidR="00A85D8A" w:rsidRPr="00614B7A" w:rsidRDefault="00A85D8A" w:rsidP="00BE3F9E">
            <w:pPr>
              <w:pStyle w:val="TAL"/>
              <w:rPr>
                <w:b/>
              </w:rPr>
            </w:pPr>
            <w:r w:rsidRPr="00614B7A">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112872C" w14:textId="77777777" w:rsidR="00A85D8A" w:rsidRPr="00614B7A" w:rsidRDefault="00A85D8A" w:rsidP="00BE3F9E">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ED87A5A" w14:textId="77777777" w:rsidR="00A85D8A" w:rsidRPr="00614B7A" w:rsidRDefault="00A85D8A" w:rsidP="00BE3F9E">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1DAA097" w14:textId="77777777" w:rsidR="00A85D8A" w:rsidRPr="00614B7A" w:rsidRDefault="00A85D8A" w:rsidP="00BE3F9E">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B4FAF26" w14:textId="77777777" w:rsidR="00A85D8A" w:rsidRPr="00614B7A"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AFF2D07" w14:textId="77777777" w:rsidR="00A85D8A" w:rsidRPr="00614B7A" w:rsidRDefault="00A85D8A" w:rsidP="00BE3F9E">
            <w:pPr>
              <w:pStyle w:val="TAL"/>
              <w:rPr>
                <w:b/>
                <w:lang w:eastAsia="zh-CN"/>
              </w:rPr>
            </w:pPr>
          </w:p>
        </w:tc>
      </w:tr>
      <w:tr w:rsidR="00A85D8A" w:rsidRPr="00614B7A" w14:paraId="273A6F4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CB0B860" w14:textId="77777777" w:rsidR="00A85D8A" w:rsidRPr="00614B7A" w:rsidRDefault="00A85D8A" w:rsidP="00BE3F9E">
            <w:pPr>
              <w:pStyle w:val="TAL"/>
            </w:pPr>
            <w:r w:rsidRPr="00614B7A">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229E2D84" w14:textId="77777777" w:rsidR="00A85D8A" w:rsidRPr="00614B7A" w:rsidRDefault="00A85D8A" w:rsidP="00BE3F9E">
            <w:pPr>
              <w:pStyle w:val="TAL"/>
            </w:pPr>
            <w:r w:rsidRPr="00614B7A">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944F77F" w14:textId="77777777" w:rsidR="00A85D8A" w:rsidRPr="00614B7A" w:rsidRDefault="00A85D8A" w:rsidP="00BE3F9E">
            <w:pPr>
              <w:pStyle w:val="TAC"/>
              <w:rPr>
                <w:rFonts w:eastAsia="SimSun"/>
                <w:szCs w:val="18"/>
                <w:lang w:eastAsia="zh-CN"/>
              </w:rPr>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D7951B" w14:textId="77777777" w:rsidR="00A85D8A" w:rsidRPr="00614B7A" w:rsidRDefault="00A85D8A" w:rsidP="00BE3F9E">
            <w:pPr>
              <w:pStyle w:val="TAL"/>
              <w:rPr>
                <w:rFonts w:eastAsia="SimSun"/>
                <w:szCs w:val="18"/>
                <w:lang w:eastAsia="zh-CN"/>
              </w:rPr>
            </w:pPr>
            <w:r w:rsidRPr="00614B7A">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802212" w14:textId="77777777" w:rsidR="00A85D8A" w:rsidRPr="00614B7A" w:rsidRDefault="00A85D8A" w:rsidP="00BE3F9E">
            <w:pPr>
              <w:pStyle w:val="TAL"/>
              <w:rPr>
                <w:rFonts w:eastAsia="SimSun"/>
                <w:szCs w:val="18"/>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0A7F0A5" w14:textId="77777777" w:rsidR="00A85D8A" w:rsidRPr="00614B7A"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C7B732" w14:textId="77777777" w:rsidR="00A85D8A" w:rsidRPr="00614B7A" w:rsidRDefault="00A85D8A" w:rsidP="00BE3F9E">
            <w:pPr>
              <w:pStyle w:val="TAL"/>
              <w:rPr>
                <w:lang w:eastAsia="zh-CN"/>
              </w:rPr>
            </w:pPr>
            <w:r w:rsidRPr="00614B7A">
              <w:rPr>
                <w:lang w:eastAsia="zh-CN"/>
              </w:rPr>
              <w:t>2Rx</w:t>
            </w:r>
          </w:p>
          <w:p w14:paraId="49CBB70E" w14:textId="77777777" w:rsidR="00A85D8A" w:rsidRPr="00614B7A" w:rsidRDefault="00A85D8A" w:rsidP="00BE3F9E">
            <w:pPr>
              <w:pStyle w:val="TAL"/>
              <w:rPr>
                <w:lang w:eastAsia="zh-CN"/>
              </w:rPr>
            </w:pPr>
            <w:r w:rsidRPr="00614B7A">
              <w:rPr>
                <w:lang w:eastAsia="zh-CN"/>
              </w:rPr>
              <w:t>4Rx</w:t>
            </w:r>
          </w:p>
        </w:tc>
      </w:tr>
      <w:tr w:rsidR="00A85D8A" w:rsidRPr="00614B7A" w14:paraId="077706D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7CBAC72" w14:textId="77777777" w:rsidR="00A85D8A" w:rsidRPr="00614B7A" w:rsidRDefault="00A85D8A" w:rsidP="00BE3F9E">
            <w:pPr>
              <w:pStyle w:val="TAL"/>
              <w:rPr>
                <w:b/>
              </w:rPr>
            </w:pPr>
            <w:r w:rsidRPr="00614B7A">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BA346FD" w14:textId="77777777" w:rsidR="00A85D8A" w:rsidRPr="00614B7A" w:rsidRDefault="00A85D8A" w:rsidP="00BE3F9E">
            <w:pPr>
              <w:pStyle w:val="TAL"/>
              <w:rPr>
                <w:b/>
              </w:rPr>
            </w:pPr>
            <w:r w:rsidRPr="00614B7A">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1E72CE1" w14:textId="77777777" w:rsidR="00A85D8A" w:rsidRPr="00614B7A" w:rsidRDefault="00A85D8A" w:rsidP="00BE3F9E">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CB18CD5" w14:textId="77777777" w:rsidR="00A85D8A" w:rsidRPr="00614B7A" w:rsidRDefault="00A85D8A" w:rsidP="00BE3F9E">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27479BC" w14:textId="77777777" w:rsidR="00A85D8A" w:rsidRPr="00614B7A" w:rsidRDefault="00A85D8A" w:rsidP="00BE3F9E">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96ED72C" w14:textId="77777777" w:rsidR="00A85D8A" w:rsidRPr="00614B7A"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C417D76" w14:textId="77777777" w:rsidR="00A85D8A" w:rsidRPr="00614B7A" w:rsidRDefault="00A85D8A" w:rsidP="00BE3F9E">
            <w:pPr>
              <w:pStyle w:val="TAL"/>
              <w:rPr>
                <w:b/>
                <w:lang w:eastAsia="zh-CN"/>
              </w:rPr>
            </w:pPr>
          </w:p>
        </w:tc>
      </w:tr>
      <w:tr w:rsidR="00A85D8A" w:rsidRPr="00614B7A" w14:paraId="6573B02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C4E19F4" w14:textId="77777777" w:rsidR="00A85D8A" w:rsidRPr="00614B7A" w:rsidRDefault="00A85D8A" w:rsidP="00BE3F9E">
            <w:pPr>
              <w:pStyle w:val="TAL"/>
            </w:pPr>
            <w:r w:rsidRPr="00614B7A">
              <w:t>6.7.7.1</w:t>
            </w:r>
          </w:p>
        </w:tc>
        <w:tc>
          <w:tcPr>
            <w:tcW w:w="4521" w:type="dxa"/>
            <w:tcBorders>
              <w:top w:val="single" w:sz="4" w:space="0" w:color="auto"/>
              <w:left w:val="single" w:sz="4" w:space="0" w:color="auto"/>
              <w:bottom w:val="single" w:sz="4" w:space="0" w:color="auto"/>
              <w:right w:val="single" w:sz="4" w:space="0" w:color="auto"/>
            </w:tcBorders>
            <w:hideMark/>
          </w:tcPr>
          <w:p w14:paraId="5B469A27" w14:textId="77777777" w:rsidR="00A85D8A" w:rsidRPr="00614B7A" w:rsidRDefault="00A85D8A" w:rsidP="00BE3F9E">
            <w:pPr>
              <w:pStyle w:val="TAL"/>
            </w:pPr>
            <w:r w:rsidRPr="00614B7A">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E94B564" w14:textId="77777777" w:rsidR="00A85D8A" w:rsidRPr="00614B7A" w:rsidRDefault="00A85D8A" w:rsidP="00BE3F9E">
            <w:pPr>
              <w:pStyle w:val="TAC"/>
              <w:rPr>
                <w:rFonts w:eastAsia="SimSun"/>
                <w:szCs w:val="18"/>
                <w:lang w:eastAsia="zh-CN"/>
              </w:rPr>
            </w:pPr>
            <w:r w:rsidRPr="00614B7A">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FF9464" w14:textId="77777777" w:rsidR="00A85D8A" w:rsidRPr="00614B7A" w:rsidRDefault="00A85D8A" w:rsidP="00BE3F9E">
            <w:pPr>
              <w:pStyle w:val="TAL"/>
              <w:rPr>
                <w:rFonts w:eastAsia="SimSun"/>
                <w:szCs w:val="18"/>
                <w:lang w:eastAsia="zh-CN"/>
              </w:rPr>
            </w:pPr>
            <w:r w:rsidRPr="00614B7A">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0CECC315" w14:textId="77777777" w:rsidR="00A85D8A" w:rsidRPr="00614B7A" w:rsidRDefault="00A85D8A" w:rsidP="00BE3F9E">
            <w:pPr>
              <w:pStyle w:val="TAL"/>
              <w:rPr>
                <w:rFonts w:eastAsia="SimSun"/>
                <w:szCs w:val="18"/>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7204AEAE" w14:textId="77777777" w:rsidR="00A85D8A" w:rsidRPr="00614B7A"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8AE2FF0" w14:textId="77777777" w:rsidR="00A85D8A" w:rsidRPr="00614B7A" w:rsidRDefault="00A85D8A" w:rsidP="00BE3F9E">
            <w:pPr>
              <w:pStyle w:val="TAL"/>
              <w:rPr>
                <w:lang w:eastAsia="zh-CN"/>
              </w:rPr>
            </w:pPr>
            <w:r w:rsidRPr="00614B7A">
              <w:rPr>
                <w:lang w:eastAsia="zh-CN"/>
              </w:rPr>
              <w:t>2Rx</w:t>
            </w:r>
          </w:p>
          <w:p w14:paraId="0D71E53B" w14:textId="77777777" w:rsidR="00A85D8A" w:rsidRPr="00614B7A" w:rsidRDefault="00A85D8A" w:rsidP="00BE3F9E">
            <w:pPr>
              <w:pStyle w:val="TAL"/>
              <w:rPr>
                <w:lang w:eastAsia="zh-CN"/>
              </w:rPr>
            </w:pPr>
            <w:r w:rsidRPr="00614B7A">
              <w:rPr>
                <w:lang w:eastAsia="zh-CN"/>
              </w:rPr>
              <w:t>4Rx</w:t>
            </w:r>
          </w:p>
        </w:tc>
      </w:tr>
      <w:tr w:rsidR="00A85D8A" w:rsidRPr="00614B7A" w14:paraId="7C689BC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395F9F" w14:textId="77777777" w:rsidR="00A85D8A" w:rsidRPr="00614B7A" w:rsidRDefault="00A85D8A" w:rsidP="00BE3F9E">
            <w:pPr>
              <w:pStyle w:val="TAL"/>
              <w:rPr>
                <w:rFonts w:eastAsia="SimSun"/>
                <w:b/>
                <w:szCs w:val="18"/>
                <w:lang w:eastAsia="zh-CN"/>
              </w:rPr>
            </w:pPr>
            <w:r w:rsidRPr="00614B7A">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162AFC" w14:textId="77777777" w:rsidR="00A85D8A" w:rsidRPr="00614B7A" w:rsidRDefault="00A85D8A" w:rsidP="00BE3F9E">
            <w:pPr>
              <w:pStyle w:val="TAL"/>
              <w:rPr>
                <w:rFonts w:eastAsia="SimSun"/>
                <w:b/>
                <w:szCs w:val="18"/>
                <w:lang w:eastAsia="zh-CN"/>
              </w:rPr>
            </w:pPr>
            <w:r w:rsidRPr="00614B7A">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7BBF52" w14:textId="77777777" w:rsidR="00A85D8A" w:rsidRPr="00614B7A" w:rsidRDefault="00A85D8A" w:rsidP="00BE3F9E">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D6761FD" w14:textId="77777777" w:rsidR="00A85D8A" w:rsidRPr="00614B7A" w:rsidRDefault="00A85D8A" w:rsidP="00BE3F9E">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6FF67" w14:textId="77777777" w:rsidR="00A85D8A" w:rsidRPr="00614B7A" w:rsidRDefault="00A85D8A" w:rsidP="00BE3F9E">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20D9BF" w14:textId="77777777" w:rsidR="00A85D8A" w:rsidRPr="00614B7A" w:rsidRDefault="00A85D8A" w:rsidP="00BE3F9E">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04E7198" w14:textId="77777777" w:rsidR="00A85D8A" w:rsidRPr="00614B7A" w:rsidRDefault="00A85D8A" w:rsidP="00BE3F9E">
            <w:pPr>
              <w:pStyle w:val="TAL"/>
              <w:rPr>
                <w:rFonts w:eastAsia="SimSun"/>
                <w:b/>
                <w:szCs w:val="18"/>
                <w:lang w:eastAsia="zh-CN"/>
              </w:rPr>
            </w:pPr>
          </w:p>
        </w:tc>
      </w:tr>
      <w:tr w:rsidR="00A85D8A" w:rsidRPr="00614B7A" w14:paraId="5A1F6F9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42CE6AD" w14:textId="77777777" w:rsidR="00A85D8A" w:rsidRPr="00614B7A" w:rsidRDefault="00A85D8A" w:rsidP="00BE3F9E">
            <w:pPr>
              <w:pStyle w:val="TAL"/>
            </w:pPr>
            <w:r w:rsidRPr="00614B7A">
              <w:rPr>
                <w:rFonts w:hint="eastAsia"/>
                <w:lang w:eastAsia="zh-TW"/>
              </w:rPr>
              <w:t>6.7.9.1</w:t>
            </w:r>
          </w:p>
        </w:tc>
        <w:tc>
          <w:tcPr>
            <w:tcW w:w="4521" w:type="dxa"/>
            <w:tcBorders>
              <w:top w:val="single" w:sz="4" w:space="0" w:color="auto"/>
              <w:left w:val="single" w:sz="4" w:space="0" w:color="auto"/>
              <w:bottom w:val="single" w:sz="4" w:space="0" w:color="auto"/>
              <w:right w:val="single" w:sz="4" w:space="0" w:color="auto"/>
            </w:tcBorders>
          </w:tcPr>
          <w:p w14:paraId="599A5C7A" w14:textId="77777777" w:rsidR="00A85D8A" w:rsidRPr="00614B7A" w:rsidRDefault="00A85D8A" w:rsidP="00BE3F9E">
            <w:pPr>
              <w:pStyle w:val="TAL"/>
            </w:pPr>
            <w:r w:rsidRPr="00614B7A">
              <w:t>NR SA FR1 CSI-RS based CMR and no dedicated IMR configured and CSI-RS resource set with repetition off L1-SINR measurement accuracy</w:t>
            </w:r>
          </w:p>
        </w:tc>
        <w:tc>
          <w:tcPr>
            <w:tcW w:w="827" w:type="dxa"/>
            <w:tcBorders>
              <w:top w:val="single" w:sz="4" w:space="0" w:color="auto"/>
              <w:left w:val="single" w:sz="4" w:space="0" w:color="auto"/>
              <w:bottom w:val="single" w:sz="4" w:space="0" w:color="auto"/>
              <w:right w:val="single" w:sz="4" w:space="0" w:color="auto"/>
            </w:tcBorders>
          </w:tcPr>
          <w:p w14:paraId="11DAA82A" w14:textId="77777777" w:rsidR="00A85D8A" w:rsidRPr="00614B7A" w:rsidRDefault="00A85D8A" w:rsidP="00BE3F9E">
            <w:pPr>
              <w:pStyle w:val="TAC"/>
              <w:rPr>
                <w:lang w:eastAsia="zh-CN"/>
              </w:rPr>
            </w:pPr>
            <w:r w:rsidRPr="00614B7A">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C71FFB2" w14:textId="77777777" w:rsidR="00A85D8A" w:rsidRPr="00614B7A" w:rsidRDefault="00A85D8A" w:rsidP="00BE3F9E">
            <w:pPr>
              <w:pStyle w:val="TAL"/>
              <w:rPr>
                <w:lang w:eastAsia="zh-CN"/>
              </w:rPr>
            </w:pPr>
            <w:r w:rsidRPr="00614B7A">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0C6AF821"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r w:rsidRPr="00614B7A">
              <w:rPr>
                <w:szCs w:val="18"/>
                <w:lang w:eastAsia="zh-TW"/>
              </w:rPr>
              <w:t xml:space="preserve"> and </w:t>
            </w:r>
            <w:r w:rsidRPr="00614B7A">
              <w:rPr>
                <w:rFonts w:hint="eastAsia"/>
                <w:szCs w:val="18"/>
                <w:lang w:eastAsia="zh-TW"/>
              </w:rPr>
              <w:t>L1</w:t>
            </w:r>
            <w:r w:rsidRPr="00614B7A">
              <w:rPr>
                <w:szCs w:val="18"/>
                <w:lang w:eastAsia="zh-TW"/>
              </w:rPr>
              <w:t>-SINR-meas</w:t>
            </w:r>
            <w:r w:rsidRPr="00614B7A">
              <w:rPr>
                <w:rFonts w:hint="eastAsia"/>
                <w:szCs w:val="18"/>
                <w:lang w:eastAsia="zh-TW"/>
              </w:rPr>
              <w:t>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EBDC0C2" w14:textId="77777777" w:rsidR="00A85D8A" w:rsidRPr="00614B7A"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tcPr>
          <w:p w14:paraId="5098CA36" w14:textId="77777777" w:rsidR="00A85D8A" w:rsidRPr="00614B7A" w:rsidRDefault="00A85D8A" w:rsidP="00BE3F9E">
            <w:pPr>
              <w:keepNext/>
              <w:keepLines/>
              <w:spacing w:after="0"/>
              <w:rPr>
                <w:rFonts w:ascii="Arial" w:hAnsi="Arial"/>
                <w:sz w:val="18"/>
                <w:lang w:eastAsia="zh-CN"/>
              </w:rPr>
            </w:pPr>
            <w:r w:rsidRPr="00614B7A">
              <w:rPr>
                <w:rFonts w:ascii="Arial" w:hAnsi="Arial"/>
                <w:sz w:val="18"/>
                <w:lang w:eastAsia="zh-CN"/>
              </w:rPr>
              <w:t>2Rx</w:t>
            </w:r>
          </w:p>
          <w:p w14:paraId="10925DA6" w14:textId="77777777" w:rsidR="00A85D8A" w:rsidRPr="00614B7A" w:rsidRDefault="00A85D8A" w:rsidP="00BE3F9E">
            <w:pPr>
              <w:pStyle w:val="TAL"/>
              <w:rPr>
                <w:lang w:eastAsia="zh-CN"/>
              </w:rPr>
            </w:pPr>
            <w:r w:rsidRPr="00614B7A">
              <w:rPr>
                <w:lang w:eastAsia="zh-CN"/>
              </w:rPr>
              <w:t>4Rx</w:t>
            </w:r>
          </w:p>
        </w:tc>
      </w:tr>
      <w:tr w:rsidR="00A85D8A" w:rsidRPr="00614B7A" w14:paraId="043EADD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308B5DF" w14:textId="77777777" w:rsidR="00A85D8A" w:rsidRPr="00614B7A" w:rsidRDefault="00A85D8A" w:rsidP="00BE3F9E">
            <w:pPr>
              <w:pStyle w:val="TAL"/>
            </w:pPr>
            <w:r w:rsidRPr="00614B7A">
              <w:rPr>
                <w:rFonts w:hint="eastAsia"/>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0035E077" w14:textId="77777777" w:rsidR="00A85D8A" w:rsidRPr="00614B7A" w:rsidRDefault="00A85D8A" w:rsidP="00BE3F9E">
            <w:pPr>
              <w:pStyle w:val="TAL"/>
            </w:pPr>
            <w:r w:rsidRPr="00614B7A">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DF0EE68" w14:textId="77777777" w:rsidR="00A85D8A" w:rsidRPr="00614B7A" w:rsidRDefault="00A85D8A" w:rsidP="00BE3F9E">
            <w:pPr>
              <w:pStyle w:val="TAC"/>
              <w:rPr>
                <w:lang w:eastAsia="zh-CN"/>
              </w:rPr>
            </w:pPr>
            <w:r w:rsidRPr="00614B7A">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EF6C699" w14:textId="77777777" w:rsidR="00A85D8A" w:rsidRPr="00614B7A" w:rsidRDefault="00A85D8A" w:rsidP="00BE3F9E">
            <w:pPr>
              <w:pStyle w:val="TAL"/>
              <w:rPr>
                <w:lang w:eastAsia="zh-CN"/>
              </w:rPr>
            </w:pPr>
            <w:r w:rsidRPr="00614B7A">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2C2D955A"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r w:rsidRPr="00614B7A">
              <w:rPr>
                <w:szCs w:val="18"/>
                <w:lang w:eastAsia="zh-TW"/>
              </w:rPr>
              <w:t xml:space="preserve"> and </w:t>
            </w:r>
            <w:r w:rsidRPr="00614B7A">
              <w:rPr>
                <w:rFonts w:hint="eastAsia"/>
                <w:szCs w:val="18"/>
                <w:lang w:eastAsia="zh-TW"/>
              </w:rPr>
              <w:t>L1</w:t>
            </w:r>
            <w:r w:rsidRPr="00614B7A">
              <w:rPr>
                <w:szCs w:val="18"/>
                <w:lang w:eastAsia="zh-TW"/>
              </w:rPr>
              <w:t>-SINR-meas</w:t>
            </w:r>
            <w:r w:rsidRPr="00614B7A">
              <w:rPr>
                <w:rFonts w:hint="eastAsia"/>
                <w:szCs w:val="18"/>
                <w:lang w:eastAsia="zh-TW"/>
              </w:rPr>
              <w:t>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BC77941" w14:textId="77777777" w:rsidR="00A85D8A" w:rsidRPr="00614B7A"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tcPr>
          <w:p w14:paraId="5E83B177" w14:textId="77777777" w:rsidR="00A85D8A" w:rsidRPr="00614B7A" w:rsidRDefault="00A85D8A" w:rsidP="00BE3F9E">
            <w:pPr>
              <w:keepNext/>
              <w:keepLines/>
              <w:spacing w:after="0"/>
              <w:rPr>
                <w:rFonts w:ascii="Arial" w:hAnsi="Arial"/>
                <w:sz w:val="18"/>
                <w:lang w:eastAsia="zh-CN"/>
              </w:rPr>
            </w:pPr>
            <w:r w:rsidRPr="00614B7A">
              <w:rPr>
                <w:rFonts w:ascii="Arial" w:hAnsi="Arial"/>
                <w:sz w:val="18"/>
                <w:lang w:eastAsia="zh-CN"/>
              </w:rPr>
              <w:t>2Rx</w:t>
            </w:r>
          </w:p>
          <w:p w14:paraId="7D3C0FFF" w14:textId="77777777" w:rsidR="00A85D8A" w:rsidRPr="00614B7A" w:rsidRDefault="00A85D8A" w:rsidP="00BE3F9E">
            <w:pPr>
              <w:pStyle w:val="TAL"/>
              <w:rPr>
                <w:lang w:eastAsia="zh-CN"/>
              </w:rPr>
            </w:pPr>
            <w:r w:rsidRPr="00614B7A">
              <w:rPr>
                <w:lang w:eastAsia="zh-CN"/>
              </w:rPr>
              <w:t>4Rx</w:t>
            </w:r>
          </w:p>
        </w:tc>
      </w:tr>
      <w:tr w:rsidR="00A85D8A" w:rsidRPr="00614B7A" w14:paraId="6803107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39EC7EC" w14:textId="77777777" w:rsidR="00A85D8A" w:rsidRPr="00614B7A" w:rsidRDefault="00A85D8A" w:rsidP="00BE3F9E">
            <w:pPr>
              <w:pStyle w:val="TAL"/>
            </w:pPr>
            <w:r w:rsidRPr="00614B7A">
              <w:rPr>
                <w:rFonts w:hint="eastAsia"/>
                <w:lang w:eastAsia="zh-TW"/>
              </w:rPr>
              <w:lastRenderedPageBreak/>
              <w:t>6.7.9.3</w:t>
            </w:r>
          </w:p>
        </w:tc>
        <w:tc>
          <w:tcPr>
            <w:tcW w:w="4521" w:type="dxa"/>
            <w:tcBorders>
              <w:top w:val="single" w:sz="4" w:space="0" w:color="auto"/>
              <w:left w:val="single" w:sz="4" w:space="0" w:color="auto"/>
              <w:bottom w:val="single" w:sz="4" w:space="0" w:color="auto"/>
              <w:right w:val="single" w:sz="4" w:space="0" w:color="auto"/>
            </w:tcBorders>
          </w:tcPr>
          <w:p w14:paraId="2D688DE4" w14:textId="77777777" w:rsidR="00A85D8A" w:rsidRPr="00614B7A" w:rsidRDefault="00A85D8A" w:rsidP="00BE3F9E">
            <w:pPr>
              <w:pStyle w:val="TAL"/>
            </w:pPr>
            <w:r w:rsidRPr="00614B7A">
              <w:t>NR SA FR1 CSI-RS based CMR and dedicated IMR L1-SINR measurement accuracy</w:t>
            </w:r>
          </w:p>
        </w:tc>
        <w:tc>
          <w:tcPr>
            <w:tcW w:w="827" w:type="dxa"/>
            <w:tcBorders>
              <w:top w:val="single" w:sz="4" w:space="0" w:color="auto"/>
              <w:left w:val="single" w:sz="4" w:space="0" w:color="auto"/>
              <w:bottom w:val="single" w:sz="4" w:space="0" w:color="auto"/>
              <w:right w:val="single" w:sz="4" w:space="0" w:color="auto"/>
            </w:tcBorders>
          </w:tcPr>
          <w:p w14:paraId="1F181FB3" w14:textId="77777777" w:rsidR="00A85D8A" w:rsidRPr="00614B7A" w:rsidRDefault="00A85D8A" w:rsidP="00BE3F9E">
            <w:pPr>
              <w:pStyle w:val="TAC"/>
              <w:rPr>
                <w:lang w:eastAsia="zh-CN"/>
              </w:rPr>
            </w:pPr>
            <w:r w:rsidRPr="00614B7A">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7B84CE85" w14:textId="77777777" w:rsidR="00A85D8A" w:rsidRPr="00614B7A" w:rsidRDefault="00A85D8A" w:rsidP="00BE3F9E">
            <w:pPr>
              <w:pStyle w:val="TAL"/>
              <w:rPr>
                <w:lang w:eastAsia="zh-CN"/>
              </w:rPr>
            </w:pPr>
            <w:r w:rsidRPr="00614B7A">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30F3C2DF"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r w:rsidRPr="00614B7A">
              <w:rPr>
                <w:szCs w:val="18"/>
                <w:lang w:eastAsia="zh-TW"/>
              </w:rPr>
              <w:t xml:space="preserve"> and </w:t>
            </w:r>
            <w:r w:rsidRPr="00614B7A">
              <w:rPr>
                <w:rFonts w:hint="eastAsia"/>
                <w:szCs w:val="18"/>
                <w:lang w:eastAsia="zh-TW"/>
              </w:rPr>
              <w:t>L1</w:t>
            </w:r>
            <w:r w:rsidRPr="00614B7A">
              <w:rPr>
                <w:szCs w:val="18"/>
                <w:lang w:eastAsia="zh-TW"/>
              </w:rPr>
              <w:t>-SINR-meas</w:t>
            </w:r>
            <w:r w:rsidRPr="00614B7A">
              <w:rPr>
                <w:rFonts w:hint="eastAsia"/>
                <w:szCs w:val="18"/>
                <w:lang w:eastAsia="zh-TW"/>
              </w:rPr>
              <w:t>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287B6E9" w14:textId="77777777" w:rsidR="00A85D8A" w:rsidRPr="00614B7A"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tcPr>
          <w:p w14:paraId="7B80D093" w14:textId="77777777" w:rsidR="00A85D8A" w:rsidRPr="00614B7A" w:rsidRDefault="00A85D8A" w:rsidP="00BE3F9E">
            <w:pPr>
              <w:keepNext/>
              <w:keepLines/>
              <w:spacing w:after="0"/>
              <w:rPr>
                <w:rFonts w:ascii="Arial" w:hAnsi="Arial"/>
                <w:sz w:val="18"/>
                <w:lang w:eastAsia="zh-CN"/>
              </w:rPr>
            </w:pPr>
            <w:r w:rsidRPr="00614B7A">
              <w:rPr>
                <w:rFonts w:ascii="Arial" w:hAnsi="Arial"/>
                <w:sz w:val="18"/>
                <w:lang w:eastAsia="zh-CN"/>
              </w:rPr>
              <w:t>2Rx</w:t>
            </w:r>
          </w:p>
          <w:p w14:paraId="17CE7FA1" w14:textId="77777777" w:rsidR="00A85D8A" w:rsidRPr="00614B7A" w:rsidRDefault="00A85D8A" w:rsidP="00BE3F9E">
            <w:pPr>
              <w:pStyle w:val="TAL"/>
              <w:rPr>
                <w:lang w:eastAsia="zh-CN"/>
              </w:rPr>
            </w:pPr>
            <w:r w:rsidRPr="00614B7A">
              <w:rPr>
                <w:lang w:eastAsia="zh-CN"/>
              </w:rPr>
              <w:t>4Rx</w:t>
            </w:r>
          </w:p>
        </w:tc>
      </w:tr>
      <w:tr w:rsidR="00A85D8A" w:rsidRPr="00614B7A" w14:paraId="321C8B5E" w14:textId="77777777" w:rsidTr="00BE3F9E">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589A876E" w14:textId="77777777" w:rsidR="00A85D8A" w:rsidRPr="00614B7A" w:rsidRDefault="00A85D8A" w:rsidP="00BE3F9E">
            <w:pPr>
              <w:pStyle w:val="TAN"/>
              <w:rPr>
                <w:rFonts w:eastAsia="SimSun"/>
                <w:lang w:eastAsia="zh-CN"/>
              </w:rPr>
            </w:pPr>
            <w:r w:rsidRPr="00614B7A">
              <w:rPr>
                <w:lang w:eastAsia="zh-TW"/>
              </w:rPr>
              <w:t>NOTE 1:</w:t>
            </w:r>
            <w:r w:rsidRPr="00614B7A">
              <w:rPr>
                <w:lang w:eastAsia="zh-TW"/>
              </w:rPr>
              <w:tab/>
            </w:r>
            <w:r w:rsidRPr="00614B7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14B7A">
              <w:rPr>
                <w:rFonts w:eastAsia="SimSun"/>
                <w:lang w:eastAsia="zh-CN"/>
              </w:rPr>
              <w:t>e</w:t>
            </w:r>
            <w:r w:rsidRPr="00614B7A">
              <w:rPr>
                <w:rFonts w:eastAsia="SimSun"/>
              </w:rPr>
              <w:t xml:space="preserve"> test case/branch. Detail</w:t>
            </w:r>
            <w:r w:rsidRPr="00614B7A">
              <w:rPr>
                <w:rFonts w:eastAsia="SimSun"/>
                <w:lang w:eastAsia="zh-CN"/>
              </w:rPr>
              <w:t>e</w:t>
            </w:r>
            <w:r w:rsidRPr="00614B7A">
              <w:rPr>
                <w:rFonts w:eastAsia="SimSun"/>
              </w:rPr>
              <w:t>d completion status can be found in the corresponding test case section in</w:t>
            </w:r>
            <w:r w:rsidRPr="00614B7A">
              <w:rPr>
                <w:rFonts w:eastAsia="SimSun"/>
                <w:lang w:eastAsia="zh-CN"/>
              </w:rPr>
              <w:t xml:space="preserve"> 38.533.</w:t>
            </w:r>
          </w:p>
          <w:p w14:paraId="3B4A72A2" w14:textId="77777777" w:rsidR="00A85D8A" w:rsidRPr="00614B7A" w:rsidRDefault="00A85D8A" w:rsidP="00BE3F9E">
            <w:pPr>
              <w:pStyle w:val="TAN"/>
              <w:rPr>
                <w:lang w:eastAsia="zh-TW"/>
              </w:rPr>
            </w:pPr>
            <w:r w:rsidRPr="00614B7A">
              <w:rPr>
                <w:lang w:eastAsia="zh-TW"/>
              </w:rPr>
              <w:t>NOTE 2:</w:t>
            </w:r>
            <w:r w:rsidRPr="00614B7A">
              <w:rPr>
                <w:lang w:eastAsia="zh-TW"/>
              </w:rPr>
              <w:tab/>
              <w:t>Test X refers to the corresponding Sub-Test as defined in TS 38.533 [5].</w:t>
            </w:r>
          </w:p>
        </w:tc>
      </w:tr>
    </w:tbl>
    <w:p w14:paraId="0C1B58D0" w14:textId="77777777" w:rsidR="00A85D8A" w:rsidRPr="00614B7A" w:rsidRDefault="00A85D8A" w:rsidP="00A85D8A"/>
    <w:p w14:paraId="102AD7DE" w14:textId="77777777" w:rsidR="00A85D8A" w:rsidRPr="00614B7A" w:rsidRDefault="00A85D8A" w:rsidP="00A85D8A">
      <w:pPr>
        <w:pStyle w:val="TH"/>
      </w:pPr>
      <w:r w:rsidRPr="00614B7A">
        <w:t>Table 4.2-3a: Void</w:t>
      </w:r>
    </w:p>
    <w:p w14:paraId="56A80AE2" w14:textId="77777777" w:rsidR="00A85D8A" w:rsidRPr="00614B7A" w:rsidRDefault="00A85D8A" w:rsidP="00A85D8A">
      <w:pPr>
        <w:rPr>
          <w:lang w:eastAsia="zh-CN"/>
        </w:rPr>
      </w:pPr>
    </w:p>
    <w:p w14:paraId="07B65287" w14:textId="77777777" w:rsidR="00A85D8A" w:rsidRPr="00614B7A" w:rsidRDefault="00A85D8A" w:rsidP="00A85D8A">
      <w:pPr>
        <w:pStyle w:val="TH"/>
      </w:pPr>
      <w:r w:rsidRPr="00614B7A">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A85D8A" w:rsidRPr="00614B7A" w14:paraId="5958BC86" w14:textId="77777777" w:rsidTr="004E12C3">
        <w:trPr>
          <w:tblHeader/>
          <w:jc w:val="center"/>
        </w:trPr>
        <w:tc>
          <w:tcPr>
            <w:tcW w:w="1160" w:type="dxa"/>
            <w:tcBorders>
              <w:top w:val="single" w:sz="4" w:space="0" w:color="auto"/>
              <w:left w:val="single" w:sz="4" w:space="0" w:color="auto"/>
              <w:bottom w:val="nil"/>
              <w:right w:val="single" w:sz="4" w:space="0" w:color="auto"/>
            </w:tcBorders>
            <w:hideMark/>
          </w:tcPr>
          <w:p w14:paraId="7888B106" w14:textId="77777777" w:rsidR="00A85D8A" w:rsidRPr="00614B7A" w:rsidRDefault="00A85D8A" w:rsidP="00BE3F9E">
            <w:pPr>
              <w:pStyle w:val="TAH"/>
            </w:pPr>
            <w:r w:rsidRPr="00614B7A">
              <w:lastRenderedPageBreak/>
              <w:t>Clause</w:t>
            </w:r>
          </w:p>
        </w:tc>
        <w:tc>
          <w:tcPr>
            <w:tcW w:w="4428" w:type="dxa"/>
            <w:tcBorders>
              <w:top w:val="single" w:sz="4" w:space="0" w:color="auto"/>
              <w:left w:val="single" w:sz="4" w:space="0" w:color="auto"/>
              <w:bottom w:val="nil"/>
              <w:right w:val="single" w:sz="4" w:space="0" w:color="auto"/>
            </w:tcBorders>
            <w:hideMark/>
          </w:tcPr>
          <w:p w14:paraId="2EFC24EC" w14:textId="77777777" w:rsidR="00A85D8A" w:rsidRPr="00614B7A" w:rsidRDefault="00A85D8A" w:rsidP="00BE3F9E">
            <w:pPr>
              <w:pStyle w:val="TAH"/>
            </w:pPr>
            <w:r w:rsidRPr="00614B7A">
              <w:t>TC Title</w:t>
            </w:r>
          </w:p>
        </w:tc>
        <w:tc>
          <w:tcPr>
            <w:tcW w:w="851" w:type="dxa"/>
            <w:tcBorders>
              <w:top w:val="single" w:sz="4" w:space="0" w:color="auto"/>
              <w:left w:val="single" w:sz="4" w:space="0" w:color="auto"/>
              <w:bottom w:val="nil"/>
              <w:right w:val="single" w:sz="4" w:space="0" w:color="auto"/>
            </w:tcBorders>
            <w:hideMark/>
          </w:tcPr>
          <w:p w14:paraId="1A214163" w14:textId="77777777" w:rsidR="00A85D8A" w:rsidRPr="00614B7A" w:rsidRDefault="00A85D8A" w:rsidP="00BE3F9E">
            <w:pPr>
              <w:pStyle w:val="TAH"/>
            </w:pPr>
            <w:r w:rsidRPr="00614B7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8D629AB" w14:textId="77777777" w:rsidR="00A85D8A" w:rsidRPr="00614B7A" w:rsidRDefault="00A85D8A" w:rsidP="00BE3F9E">
            <w:pPr>
              <w:pStyle w:val="TAH"/>
            </w:pPr>
            <w:r w:rsidRPr="00614B7A">
              <w:t>Applicability</w:t>
            </w:r>
          </w:p>
        </w:tc>
        <w:tc>
          <w:tcPr>
            <w:tcW w:w="1969" w:type="dxa"/>
            <w:tcBorders>
              <w:top w:val="single" w:sz="4" w:space="0" w:color="auto"/>
              <w:left w:val="single" w:sz="4" w:space="0" w:color="auto"/>
              <w:bottom w:val="nil"/>
              <w:right w:val="single" w:sz="4" w:space="0" w:color="auto"/>
            </w:tcBorders>
            <w:hideMark/>
          </w:tcPr>
          <w:p w14:paraId="1B09292A" w14:textId="77777777" w:rsidR="00A85D8A" w:rsidRPr="00614B7A" w:rsidRDefault="00A85D8A" w:rsidP="00BE3F9E">
            <w:pPr>
              <w:pStyle w:val="TAH"/>
            </w:pPr>
            <w:r w:rsidRPr="00614B7A">
              <w:t>Additional Information</w:t>
            </w:r>
          </w:p>
        </w:tc>
        <w:tc>
          <w:tcPr>
            <w:tcW w:w="1420" w:type="dxa"/>
            <w:tcBorders>
              <w:top w:val="single" w:sz="4" w:space="0" w:color="auto"/>
              <w:left w:val="single" w:sz="4" w:space="0" w:color="auto"/>
              <w:bottom w:val="nil"/>
              <w:right w:val="single" w:sz="4" w:space="0" w:color="auto"/>
            </w:tcBorders>
            <w:hideMark/>
          </w:tcPr>
          <w:p w14:paraId="497CF1E5" w14:textId="77777777" w:rsidR="00A85D8A" w:rsidRPr="00614B7A" w:rsidRDefault="00A85D8A" w:rsidP="00BE3F9E">
            <w:pPr>
              <w:pStyle w:val="TAH"/>
            </w:pPr>
            <w:r w:rsidRPr="00614B7A">
              <w:rPr>
                <w:lang w:eastAsia="zh-TW"/>
              </w:rPr>
              <w:t>Branch</w:t>
            </w:r>
          </w:p>
        </w:tc>
      </w:tr>
      <w:tr w:rsidR="00A85D8A" w:rsidRPr="00614B7A" w14:paraId="22AB1D54" w14:textId="77777777" w:rsidTr="004E12C3">
        <w:trPr>
          <w:tblHeader/>
          <w:jc w:val="center"/>
        </w:trPr>
        <w:tc>
          <w:tcPr>
            <w:tcW w:w="1160" w:type="dxa"/>
            <w:tcBorders>
              <w:top w:val="nil"/>
              <w:left w:val="single" w:sz="4" w:space="0" w:color="auto"/>
              <w:bottom w:val="single" w:sz="4" w:space="0" w:color="auto"/>
              <w:right w:val="single" w:sz="4" w:space="0" w:color="auto"/>
            </w:tcBorders>
          </w:tcPr>
          <w:p w14:paraId="3C4554D2" w14:textId="77777777" w:rsidR="00A85D8A" w:rsidRPr="00614B7A" w:rsidRDefault="00A85D8A" w:rsidP="00BE3F9E">
            <w:pPr>
              <w:pStyle w:val="TAH"/>
            </w:pPr>
          </w:p>
        </w:tc>
        <w:tc>
          <w:tcPr>
            <w:tcW w:w="4428" w:type="dxa"/>
            <w:tcBorders>
              <w:top w:val="nil"/>
              <w:left w:val="single" w:sz="4" w:space="0" w:color="auto"/>
              <w:bottom w:val="single" w:sz="4" w:space="0" w:color="auto"/>
              <w:right w:val="single" w:sz="4" w:space="0" w:color="auto"/>
            </w:tcBorders>
          </w:tcPr>
          <w:p w14:paraId="4AD3C498" w14:textId="77777777" w:rsidR="00A85D8A" w:rsidRPr="00614B7A" w:rsidRDefault="00A85D8A" w:rsidP="00BE3F9E">
            <w:pPr>
              <w:pStyle w:val="TAH"/>
            </w:pPr>
          </w:p>
        </w:tc>
        <w:tc>
          <w:tcPr>
            <w:tcW w:w="851" w:type="dxa"/>
            <w:tcBorders>
              <w:top w:val="nil"/>
              <w:left w:val="single" w:sz="4" w:space="0" w:color="auto"/>
              <w:bottom w:val="single" w:sz="4" w:space="0" w:color="auto"/>
              <w:right w:val="single" w:sz="4" w:space="0" w:color="auto"/>
            </w:tcBorders>
          </w:tcPr>
          <w:p w14:paraId="3929DFEC" w14:textId="77777777" w:rsidR="00A85D8A" w:rsidRPr="00614B7A" w:rsidRDefault="00A85D8A" w:rsidP="00BE3F9E">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6803F5F" w14:textId="77777777" w:rsidR="00A85D8A" w:rsidRPr="00614B7A" w:rsidRDefault="00A85D8A" w:rsidP="00BE3F9E">
            <w:pPr>
              <w:pStyle w:val="TAH"/>
            </w:pPr>
            <w:r w:rsidRPr="00614B7A">
              <w:t>Condition</w:t>
            </w:r>
          </w:p>
        </w:tc>
        <w:tc>
          <w:tcPr>
            <w:tcW w:w="3136" w:type="dxa"/>
            <w:tcBorders>
              <w:top w:val="single" w:sz="4" w:space="0" w:color="auto"/>
              <w:left w:val="single" w:sz="4" w:space="0" w:color="auto"/>
              <w:bottom w:val="single" w:sz="4" w:space="0" w:color="auto"/>
              <w:right w:val="single" w:sz="4" w:space="0" w:color="auto"/>
            </w:tcBorders>
            <w:hideMark/>
          </w:tcPr>
          <w:p w14:paraId="510BE2CC" w14:textId="77777777" w:rsidR="00A85D8A" w:rsidRPr="00614B7A" w:rsidRDefault="00A85D8A" w:rsidP="00BE3F9E">
            <w:pPr>
              <w:pStyle w:val="TAH"/>
            </w:pPr>
            <w:r w:rsidRPr="00614B7A">
              <w:t>Comment</w:t>
            </w:r>
          </w:p>
        </w:tc>
        <w:tc>
          <w:tcPr>
            <w:tcW w:w="1969" w:type="dxa"/>
            <w:tcBorders>
              <w:top w:val="nil"/>
              <w:left w:val="single" w:sz="4" w:space="0" w:color="auto"/>
              <w:bottom w:val="single" w:sz="4" w:space="0" w:color="auto"/>
              <w:right w:val="single" w:sz="4" w:space="0" w:color="auto"/>
            </w:tcBorders>
          </w:tcPr>
          <w:p w14:paraId="50088A4B" w14:textId="77777777" w:rsidR="00A85D8A" w:rsidRPr="00614B7A" w:rsidRDefault="00A85D8A" w:rsidP="00BE3F9E">
            <w:pPr>
              <w:pStyle w:val="TAH"/>
            </w:pPr>
          </w:p>
        </w:tc>
        <w:tc>
          <w:tcPr>
            <w:tcW w:w="1420" w:type="dxa"/>
            <w:tcBorders>
              <w:top w:val="nil"/>
              <w:left w:val="single" w:sz="4" w:space="0" w:color="auto"/>
              <w:bottom w:val="single" w:sz="4" w:space="0" w:color="auto"/>
              <w:right w:val="single" w:sz="4" w:space="0" w:color="auto"/>
            </w:tcBorders>
          </w:tcPr>
          <w:p w14:paraId="72AE4572" w14:textId="77777777" w:rsidR="00A85D8A" w:rsidRPr="00614B7A" w:rsidRDefault="00A85D8A" w:rsidP="00BE3F9E">
            <w:pPr>
              <w:pStyle w:val="TAH"/>
            </w:pPr>
          </w:p>
        </w:tc>
      </w:tr>
      <w:tr w:rsidR="00A85D8A" w:rsidRPr="00614B7A" w14:paraId="31477B87" w14:textId="77777777" w:rsidTr="004E12C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990DD2F" w14:textId="77777777" w:rsidR="00A85D8A" w:rsidRPr="00614B7A" w:rsidRDefault="00A85D8A" w:rsidP="00BE3F9E">
            <w:pPr>
              <w:pStyle w:val="TAL"/>
              <w:rPr>
                <w:b/>
              </w:rPr>
            </w:pPr>
            <w:r w:rsidRPr="00614B7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5821A5B" w14:textId="77777777" w:rsidR="00A85D8A" w:rsidRPr="00614B7A" w:rsidRDefault="00A85D8A" w:rsidP="00BE3F9E">
            <w:pPr>
              <w:pStyle w:val="TAL"/>
              <w:rPr>
                <w:b/>
              </w:rPr>
            </w:pPr>
            <w:r w:rsidRPr="00614B7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4B39FD6F" w14:textId="77777777" w:rsidR="00A85D8A" w:rsidRPr="00614B7A"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BC6624" w14:textId="77777777" w:rsidR="00A85D8A" w:rsidRPr="00614B7A"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A72C3F" w14:textId="77777777" w:rsidR="00A85D8A" w:rsidRPr="00614B7A" w:rsidRDefault="00A85D8A" w:rsidP="00BE3F9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0595D6E" w14:textId="77777777" w:rsidR="00A85D8A" w:rsidRPr="00614B7A" w:rsidRDefault="00A85D8A" w:rsidP="00BE3F9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F621835" w14:textId="77777777" w:rsidR="00A85D8A" w:rsidRPr="00614B7A" w:rsidRDefault="00A85D8A" w:rsidP="00BE3F9E">
            <w:pPr>
              <w:pStyle w:val="TAL"/>
              <w:rPr>
                <w:b/>
              </w:rPr>
            </w:pPr>
          </w:p>
        </w:tc>
      </w:tr>
      <w:tr w:rsidR="00A85D8A" w:rsidRPr="00614B7A" w14:paraId="2151CCF1" w14:textId="77777777" w:rsidTr="004E12C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E5AAE74" w14:textId="77777777" w:rsidR="00A85D8A" w:rsidRPr="00614B7A" w:rsidRDefault="00A85D8A" w:rsidP="00BE3F9E">
            <w:pPr>
              <w:pStyle w:val="TAL"/>
              <w:rPr>
                <w:b/>
              </w:rPr>
            </w:pPr>
            <w:r w:rsidRPr="00614B7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17E36BC3" w14:textId="77777777" w:rsidR="00A85D8A" w:rsidRPr="00614B7A" w:rsidRDefault="00A85D8A" w:rsidP="00BE3F9E">
            <w:pPr>
              <w:pStyle w:val="TAL"/>
              <w:rPr>
                <w:b/>
              </w:rPr>
            </w:pPr>
            <w:r w:rsidRPr="00614B7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AA9E698" w14:textId="77777777" w:rsidR="00A85D8A" w:rsidRPr="00614B7A"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000506" w14:textId="77777777" w:rsidR="00A85D8A" w:rsidRPr="00614B7A"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CD8CAD" w14:textId="77777777" w:rsidR="00A85D8A" w:rsidRPr="00614B7A" w:rsidRDefault="00A85D8A" w:rsidP="00BE3F9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29A85FD" w14:textId="77777777" w:rsidR="00A85D8A" w:rsidRPr="00614B7A" w:rsidRDefault="00A85D8A" w:rsidP="00BE3F9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D131D24" w14:textId="77777777" w:rsidR="00A85D8A" w:rsidRPr="00614B7A" w:rsidRDefault="00A85D8A" w:rsidP="00BE3F9E">
            <w:pPr>
              <w:pStyle w:val="TAL"/>
              <w:rPr>
                <w:b/>
              </w:rPr>
            </w:pPr>
          </w:p>
        </w:tc>
      </w:tr>
      <w:tr w:rsidR="00A85D8A" w:rsidRPr="00614B7A" w14:paraId="1C5896D3"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5A2FEB60" w14:textId="77777777" w:rsidR="00A85D8A" w:rsidRPr="00614B7A" w:rsidRDefault="00A85D8A" w:rsidP="00BE3F9E">
            <w:pPr>
              <w:pStyle w:val="TAL"/>
            </w:pPr>
            <w:r w:rsidRPr="00614B7A">
              <w:t>7.1.1.1</w:t>
            </w:r>
          </w:p>
        </w:tc>
        <w:tc>
          <w:tcPr>
            <w:tcW w:w="4428" w:type="dxa"/>
            <w:tcBorders>
              <w:top w:val="single" w:sz="4" w:space="0" w:color="auto"/>
              <w:left w:val="single" w:sz="4" w:space="0" w:color="auto"/>
              <w:bottom w:val="single" w:sz="4" w:space="0" w:color="auto"/>
              <w:right w:val="single" w:sz="4" w:space="0" w:color="auto"/>
            </w:tcBorders>
            <w:hideMark/>
          </w:tcPr>
          <w:p w14:paraId="7B65BA0F" w14:textId="77777777" w:rsidR="00A85D8A" w:rsidRPr="00614B7A" w:rsidRDefault="00A85D8A" w:rsidP="00BE3F9E">
            <w:pPr>
              <w:pStyle w:val="TAL"/>
            </w:pPr>
            <w:r w:rsidRPr="00614B7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89FB8C7" w14:textId="77777777" w:rsidR="00A85D8A" w:rsidRPr="00614B7A" w:rsidRDefault="00A85D8A" w:rsidP="00BE3F9E">
            <w:pPr>
              <w:pStyle w:val="TAC"/>
            </w:pPr>
            <w:r w:rsidRPr="00614B7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2807059" w14:textId="77777777" w:rsidR="00A85D8A" w:rsidRPr="00614B7A" w:rsidRDefault="00A85D8A" w:rsidP="00BE3F9E">
            <w:pPr>
              <w:pStyle w:val="TAL"/>
            </w:pPr>
            <w:r w:rsidRPr="00614B7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463002A" w14:textId="77777777" w:rsidR="00A85D8A" w:rsidRPr="00614B7A" w:rsidRDefault="00A85D8A" w:rsidP="00BE3F9E">
            <w:pPr>
              <w:pStyle w:val="TAL"/>
            </w:pPr>
            <w:r w:rsidRPr="00614B7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50A3296" w14:textId="77777777" w:rsidR="00A85D8A" w:rsidRPr="00614B7A" w:rsidRDefault="00A85D8A" w:rsidP="00BE3F9E">
            <w:pPr>
              <w:pStyle w:val="TAL"/>
              <w:rPr>
                <w:rFonts w:eastAsia="SimSun"/>
                <w:szCs w:val="18"/>
                <w:lang w:eastAsia="zh-CN"/>
              </w:rPr>
            </w:pPr>
            <w:r w:rsidRPr="00614B7A">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3436A7A" w14:textId="77777777" w:rsidR="00A85D8A" w:rsidRPr="00614B7A" w:rsidRDefault="00A85D8A" w:rsidP="00BE3F9E">
            <w:pPr>
              <w:pStyle w:val="TAL"/>
            </w:pPr>
            <w:r w:rsidRPr="00614B7A">
              <w:t>2Rx</w:t>
            </w:r>
          </w:p>
        </w:tc>
      </w:tr>
      <w:tr w:rsidR="00A85D8A" w:rsidRPr="00614B7A" w14:paraId="24F5D233"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0D9EE197" w14:textId="77777777" w:rsidR="00A85D8A" w:rsidRPr="00614B7A" w:rsidRDefault="00A85D8A" w:rsidP="00BE3F9E">
            <w:pPr>
              <w:pStyle w:val="TAL"/>
            </w:pPr>
            <w:r w:rsidRPr="00614B7A">
              <w:t>7.1.1.2</w:t>
            </w:r>
          </w:p>
        </w:tc>
        <w:tc>
          <w:tcPr>
            <w:tcW w:w="4428" w:type="dxa"/>
            <w:tcBorders>
              <w:top w:val="single" w:sz="4" w:space="0" w:color="auto"/>
              <w:left w:val="single" w:sz="4" w:space="0" w:color="auto"/>
              <w:bottom w:val="single" w:sz="4" w:space="0" w:color="auto"/>
              <w:right w:val="single" w:sz="4" w:space="0" w:color="auto"/>
            </w:tcBorders>
            <w:hideMark/>
          </w:tcPr>
          <w:p w14:paraId="23411587" w14:textId="77777777" w:rsidR="00A85D8A" w:rsidRPr="00614B7A" w:rsidRDefault="00A85D8A" w:rsidP="00BE3F9E">
            <w:pPr>
              <w:pStyle w:val="TAL"/>
            </w:pPr>
            <w:r w:rsidRPr="00614B7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2E3B450" w14:textId="77777777" w:rsidR="00A85D8A" w:rsidRPr="00614B7A" w:rsidRDefault="00A85D8A" w:rsidP="00BE3F9E">
            <w:pPr>
              <w:pStyle w:val="TAC"/>
            </w:pPr>
            <w:r w:rsidRPr="00614B7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489137D" w14:textId="77777777" w:rsidR="00A85D8A" w:rsidRPr="00614B7A" w:rsidRDefault="00A85D8A" w:rsidP="00BE3F9E">
            <w:pPr>
              <w:pStyle w:val="TAL"/>
            </w:pPr>
            <w:r w:rsidRPr="00614B7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9BD859D" w14:textId="77777777" w:rsidR="00A85D8A" w:rsidRPr="00614B7A" w:rsidRDefault="00A85D8A" w:rsidP="00BE3F9E">
            <w:pPr>
              <w:pStyle w:val="TAL"/>
            </w:pPr>
            <w:r w:rsidRPr="00614B7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6BBC4C1" w14:textId="77777777" w:rsidR="00A85D8A" w:rsidRPr="00614B7A" w:rsidRDefault="00A85D8A" w:rsidP="00BE3F9E">
            <w:pPr>
              <w:pStyle w:val="TAL"/>
              <w:rPr>
                <w:rFonts w:eastAsia="SimSun"/>
                <w:szCs w:val="18"/>
                <w:lang w:eastAsia="zh-CN"/>
              </w:rPr>
            </w:pPr>
            <w:r w:rsidRPr="00614B7A">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780F74" w14:textId="77777777" w:rsidR="00A85D8A" w:rsidRPr="00614B7A" w:rsidRDefault="00A85D8A" w:rsidP="00BE3F9E">
            <w:pPr>
              <w:pStyle w:val="TAL"/>
            </w:pPr>
            <w:r w:rsidRPr="00614B7A">
              <w:t>2Rx</w:t>
            </w:r>
          </w:p>
        </w:tc>
      </w:tr>
      <w:tr w:rsidR="00A85D8A" w:rsidRPr="00614B7A" w14:paraId="3EAACA97"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tcPr>
          <w:p w14:paraId="058DA827" w14:textId="77777777" w:rsidR="00A85D8A" w:rsidRPr="00614B7A" w:rsidRDefault="00A85D8A" w:rsidP="00BE3F9E">
            <w:pPr>
              <w:pStyle w:val="TAL"/>
            </w:pPr>
            <w:r w:rsidRPr="00614B7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2678876F" w14:textId="77777777" w:rsidR="00A85D8A" w:rsidRPr="00614B7A" w:rsidRDefault="00A85D8A" w:rsidP="00BE3F9E">
            <w:pPr>
              <w:pStyle w:val="TAL"/>
            </w:pPr>
            <w:r w:rsidRPr="00614B7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8F067B1" w14:textId="77777777" w:rsidR="00A85D8A" w:rsidRPr="00614B7A" w:rsidRDefault="00A85D8A" w:rsidP="00BE3F9E">
            <w:pPr>
              <w:pStyle w:val="TAC"/>
              <w:rPr>
                <w:rFonts w:eastAsia="SimSun"/>
                <w:szCs w:val="18"/>
                <w:lang w:eastAsia="zh-CN"/>
              </w:rPr>
            </w:pPr>
            <w:r w:rsidRPr="00614B7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9C6DE3F" w14:textId="77777777" w:rsidR="00A85D8A" w:rsidRPr="00614B7A" w:rsidRDefault="00A85D8A" w:rsidP="00BE3F9E">
            <w:pPr>
              <w:pStyle w:val="TAL"/>
              <w:rPr>
                <w:rFonts w:eastAsia="SimSun"/>
                <w:szCs w:val="18"/>
                <w:lang w:eastAsia="zh-CN"/>
              </w:rPr>
            </w:pPr>
            <w:r w:rsidRPr="00614B7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D48F4ED" w14:textId="77777777" w:rsidR="00A85D8A" w:rsidRPr="00614B7A" w:rsidRDefault="00A85D8A" w:rsidP="00BE3F9E">
            <w:pPr>
              <w:pStyle w:val="TAL"/>
              <w:rPr>
                <w:rFonts w:eastAsia="SimSun"/>
                <w:szCs w:val="18"/>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FR2</w:t>
            </w:r>
            <w:r w:rsidRPr="00614B7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2E8DA01" w14:textId="77777777" w:rsidR="00A85D8A" w:rsidRPr="00614B7A" w:rsidRDefault="00A85D8A" w:rsidP="00BE3F9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A000ACB" w14:textId="77777777" w:rsidR="00A85D8A" w:rsidRPr="00614B7A" w:rsidRDefault="00A85D8A" w:rsidP="00BE3F9E">
            <w:pPr>
              <w:pStyle w:val="TAL"/>
            </w:pPr>
            <w:r w:rsidRPr="00614B7A">
              <w:t>2Rx</w:t>
            </w:r>
          </w:p>
        </w:tc>
      </w:tr>
      <w:tr w:rsidR="00A85D8A" w:rsidRPr="00614B7A" w14:paraId="4BBBBF38"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tcPr>
          <w:p w14:paraId="392AC937" w14:textId="77777777" w:rsidR="00A85D8A" w:rsidRPr="00614B7A" w:rsidRDefault="00A85D8A" w:rsidP="00BE3F9E">
            <w:pPr>
              <w:pStyle w:val="TAL"/>
            </w:pPr>
            <w:r w:rsidRPr="00614B7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9760BF6" w14:textId="77777777" w:rsidR="00A85D8A" w:rsidRPr="00614B7A" w:rsidRDefault="00A85D8A" w:rsidP="00BE3F9E">
            <w:pPr>
              <w:pStyle w:val="TAL"/>
            </w:pPr>
            <w:r w:rsidRPr="00614B7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0B5B310" w14:textId="77777777" w:rsidR="00A85D8A" w:rsidRPr="00614B7A" w:rsidRDefault="00A85D8A" w:rsidP="00BE3F9E">
            <w:pPr>
              <w:pStyle w:val="TAC"/>
              <w:rPr>
                <w:rFonts w:eastAsia="SimSun"/>
                <w:szCs w:val="18"/>
                <w:lang w:eastAsia="zh-CN"/>
              </w:rPr>
            </w:pPr>
            <w:r w:rsidRPr="00614B7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5A3265B" w14:textId="77777777" w:rsidR="00A85D8A" w:rsidRPr="00614B7A" w:rsidRDefault="00A85D8A" w:rsidP="00BE3F9E">
            <w:pPr>
              <w:pStyle w:val="TAL"/>
              <w:rPr>
                <w:rFonts w:eastAsia="SimSun"/>
                <w:szCs w:val="18"/>
                <w:lang w:eastAsia="zh-CN"/>
              </w:rPr>
            </w:pPr>
            <w:r w:rsidRPr="00614B7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F035E14" w14:textId="77777777" w:rsidR="00A85D8A" w:rsidRPr="00614B7A" w:rsidRDefault="00A85D8A" w:rsidP="00BE3F9E">
            <w:pPr>
              <w:pStyle w:val="TAL"/>
              <w:rPr>
                <w:rFonts w:eastAsia="SimSun"/>
                <w:szCs w:val="18"/>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FR2</w:t>
            </w:r>
            <w:r w:rsidRPr="00614B7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F3D1595" w14:textId="77777777" w:rsidR="00A85D8A" w:rsidRPr="00614B7A" w:rsidRDefault="00A85D8A" w:rsidP="00BE3F9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571D9C3" w14:textId="77777777" w:rsidR="00A85D8A" w:rsidRPr="00614B7A" w:rsidRDefault="00A85D8A" w:rsidP="00BE3F9E">
            <w:pPr>
              <w:pStyle w:val="TAL"/>
            </w:pPr>
            <w:r w:rsidRPr="00614B7A">
              <w:t>2Rx</w:t>
            </w:r>
          </w:p>
        </w:tc>
      </w:tr>
      <w:tr w:rsidR="00A85D8A" w:rsidRPr="00614B7A" w14:paraId="1CA1D0EF"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tcPr>
          <w:p w14:paraId="7CA395B7" w14:textId="77777777" w:rsidR="00A85D8A" w:rsidRPr="00614B7A" w:rsidRDefault="00A85D8A" w:rsidP="00BE3F9E">
            <w:pPr>
              <w:pStyle w:val="TAL"/>
            </w:pPr>
            <w:r w:rsidRPr="00614B7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2AB38D89" w14:textId="77777777" w:rsidR="00A85D8A" w:rsidRPr="00614B7A" w:rsidRDefault="00A85D8A" w:rsidP="00BE3F9E">
            <w:pPr>
              <w:pStyle w:val="TAL"/>
            </w:pPr>
            <w:r w:rsidRPr="00614B7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5498494" w14:textId="77777777" w:rsidR="00A85D8A" w:rsidRPr="00614B7A" w:rsidRDefault="00A85D8A" w:rsidP="00BE3F9E">
            <w:pPr>
              <w:pStyle w:val="TAC"/>
              <w:rPr>
                <w:rFonts w:eastAsia="SimSun"/>
                <w:szCs w:val="18"/>
                <w:lang w:eastAsia="zh-CN"/>
              </w:rPr>
            </w:pPr>
            <w:r w:rsidRPr="00614B7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0700A5E" w14:textId="77777777" w:rsidR="00A85D8A" w:rsidRPr="00614B7A" w:rsidRDefault="00A85D8A" w:rsidP="00BE3F9E">
            <w:pPr>
              <w:pStyle w:val="TAL"/>
              <w:rPr>
                <w:rFonts w:eastAsia="SimSun"/>
                <w:szCs w:val="18"/>
                <w:lang w:eastAsia="zh-CN"/>
              </w:rPr>
            </w:pPr>
            <w:r w:rsidRPr="00614B7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4A8181" w14:textId="77777777" w:rsidR="00A85D8A" w:rsidRPr="00614B7A" w:rsidRDefault="00A85D8A" w:rsidP="00BE3F9E">
            <w:pPr>
              <w:pStyle w:val="TAL"/>
              <w:rPr>
                <w:rFonts w:eastAsia="SimSun"/>
                <w:szCs w:val="18"/>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FR2</w:t>
            </w:r>
            <w:r w:rsidRPr="00614B7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6570509" w14:textId="77777777" w:rsidR="00A85D8A" w:rsidRPr="00614B7A" w:rsidRDefault="00A85D8A" w:rsidP="00BE3F9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368F592" w14:textId="77777777" w:rsidR="00A85D8A" w:rsidRPr="00614B7A" w:rsidRDefault="00A85D8A" w:rsidP="00BE3F9E">
            <w:pPr>
              <w:pStyle w:val="TAL"/>
            </w:pPr>
            <w:r w:rsidRPr="00614B7A">
              <w:t>2Rx</w:t>
            </w:r>
          </w:p>
        </w:tc>
      </w:tr>
      <w:tr w:rsidR="00A85D8A" w:rsidRPr="00614B7A" w14:paraId="347EC1DC"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tcPr>
          <w:p w14:paraId="06D93413" w14:textId="77777777" w:rsidR="00A85D8A" w:rsidRPr="00614B7A" w:rsidRDefault="00A85D8A" w:rsidP="00BE3F9E">
            <w:pPr>
              <w:pStyle w:val="TAL"/>
            </w:pPr>
            <w:r w:rsidRPr="00614B7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5AF68CF" w14:textId="77777777" w:rsidR="00A85D8A" w:rsidRPr="00614B7A" w:rsidRDefault="00A85D8A" w:rsidP="00BE3F9E">
            <w:pPr>
              <w:pStyle w:val="TAL"/>
            </w:pPr>
            <w:r w:rsidRPr="00614B7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554B7F9" w14:textId="77777777" w:rsidR="00A85D8A" w:rsidRPr="00614B7A" w:rsidRDefault="00A85D8A" w:rsidP="00BE3F9E">
            <w:pPr>
              <w:pStyle w:val="TAC"/>
              <w:rPr>
                <w:rFonts w:eastAsia="SimSun"/>
                <w:szCs w:val="18"/>
                <w:lang w:eastAsia="zh-CN"/>
              </w:rPr>
            </w:pPr>
            <w:r w:rsidRPr="00614B7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E229F13" w14:textId="77777777" w:rsidR="00A85D8A" w:rsidRPr="00614B7A" w:rsidRDefault="00A85D8A" w:rsidP="00BE3F9E">
            <w:pPr>
              <w:pStyle w:val="TAL"/>
              <w:rPr>
                <w:rFonts w:eastAsia="SimSun"/>
                <w:szCs w:val="18"/>
                <w:lang w:eastAsia="zh-CN"/>
              </w:rPr>
            </w:pPr>
            <w:r w:rsidRPr="00614B7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3D9103" w14:textId="77777777" w:rsidR="00A85D8A" w:rsidRPr="00614B7A" w:rsidRDefault="00A85D8A" w:rsidP="00BE3F9E">
            <w:pPr>
              <w:pStyle w:val="TAL"/>
              <w:rPr>
                <w:rFonts w:eastAsia="SimSun"/>
                <w:szCs w:val="18"/>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FR2</w:t>
            </w:r>
            <w:r w:rsidRPr="00614B7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1F11C9E" w14:textId="77777777" w:rsidR="00A85D8A" w:rsidRPr="00614B7A" w:rsidRDefault="00A85D8A" w:rsidP="00BE3F9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9E3D567" w14:textId="77777777" w:rsidR="00A85D8A" w:rsidRPr="00614B7A" w:rsidRDefault="00A85D8A" w:rsidP="00BE3F9E">
            <w:pPr>
              <w:pStyle w:val="TAL"/>
            </w:pPr>
            <w:r w:rsidRPr="00614B7A">
              <w:t>2Rx</w:t>
            </w:r>
          </w:p>
        </w:tc>
      </w:tr>
      <w:tr w:rsidR="00A85D8A" w:rsidRPr="00614B7A" w14:paraId="218829E9" w14:textId="77777777" w:rsidTr="004E12C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DDFEF0F" w14:textId="77777777" w:rsidR="00A85D8A" w:rsidRPr="00614B7A" w:rsidRDefault="00A85D8A" w:rsidP="00BE3F9E">
            <w:pPr>
              <w:pStyle w:val="TAL"/>
              <w:rPr>
                <w:b/>
              </w:rPr>
            </w:pPr>
            <w:r w:rsidRPr="00614B7A">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2E2FFFF" w14:textId="77777777" w:rsidR="00A85D8A" w:rsidRPr="00614B7A" w:rsidRDefault="00A85D8A" w:rsidP="00BE3F9E">
            <w:pPr>
              <w:pStyle w:val="TAL"/>
              <w:rPr>
                <w:b/>
              </w:rPr>
            </w:pPr>
            <w:r w:rsidRPr="00614B7A">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983A2B2" w14:textId="77777777" w:rsidR="00A85D8A" w:rsidRPr="00614B7A"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053DF6" w14:textId="77777777" w:rsidR="00A85D8A" w:rsidRPr="00614B7A"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26E227" w14:textId="77777777" w:rsidR="00A85D8A" w:rsidRPr="00614B7A" w:rsidRDefault="00A85D8A" w:rsidP="00BE3F9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CBEDF90" w14:textId="77777777" w:rsidR="00A85D8A" w:rsidRPr="00614B7A" w:rsidRDefault="00A85D8A" w:rsidP="00BE3F9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19378A5" w14:textId="77777777" w:rsidR="00A85D8A" w:rsidRPr="00614B7A" w:rsidRDefault="00A85D8A" w:rsidP="00BE3F9E">
            <w:pPr>
              <w:pStyle w:val="TAL"/>
              <w:rPr>
                <w:b/>
              </w:rPr>
            </w:pPr>
          </w:p>
        </w:tc>
      </w:tr>
      <w:tr w:rsidR="00A85D8A" w:rsidRPr="00614B7A" w14:paraId="7FB573A0" w14:textId="77777777" w:rsidTr="004E12C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FBC8C8F" w14:textId="77777777" w:rsidR="00A85D8A" w:rsidRPr="00614B7A" w:rsidRDefault="00A85D8A" w:rsidP="00BE3F9E">
            <w:pPr>
              <w:pStyle w:val="TAL"/>
              <w:rPr>
                <w:b/>
              </w:rPr>
            </w:pPr>
            <w:r w:rsidRPr="00614B7A">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F693DA3" w14:textId="77777777" w:rsidR="00A85D8A" w:rsidRPr="00614B7A" w:rsidRDefault="00A85D8A" w:rsidP="00BE3F9E">
            <w:pPr>
              <w:pStyle w:val="TAL"/>
              <w:rPr>
                <w:b/>
              </w:rPr>
            </w:pPr>
            <w:r w:rsidRPr="00614B7A">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036E8171" w14:textId="77777777" w:rsidR="00A85D8A" w:rsidRPr="00614B7A"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687CD4" w14:textId="77777777" w:rsidR="00A85D8A" w:rsidRPr="00614B7A"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89B45E" w14:textId="77777777" w:rsidR="00A85D8A" w:rsidRPr="00614B7A" w:rsidRDefault="00A85D8A" w:rsidP="00BE3F9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D974CF" w14:textId="77777777" w:rsidR="00A85D8A" w:rsidRPr="00614B7A" w:rsidRDefault="00A85D8A" w:rsidP="00BE3F9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A62E9F0" w14:textId="77777777" w:rsidR="00A85D8A" w:rsidRPr="00614B7A" w:rsidRDefault="00A85D8A" w:rsidP="00BE3F9E">
            <w:pPr>
              <w:pStyle w:val="TAL"/>
              <w:rPr>
                <w:b/>
              </w:rPr>
            </w:pPr>
          </w:p>
        </w:tc>
      </w:tr>
      <w:tr w:rsidR="00A85D8A" w:rsidRPr="00614B7A" w14:paraId="75C2C7E1" w14:textId="77777777" w:rsidTr="004E12C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F21C05A" w14:textId="77777777" w:rsidR="00A85D8A" w:rsidRPr="00614B7A" w:rsidRDefault="00A85D8A" w:rsidP="00BE3F9E">
            <w:pPr>
              <w:pStyle w:val="TAL"/>
              <w:rPr>
                <w:b/>
              </w:rPr>
            </w:pPr>
            <w:r w:rsidRPr="00614B7A">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7CDD2704" w14:textId="77777777" w:rsidR="00A85D8A" w:rsidRPr="00614B7A" w:rsidRDefault="00A85D8A" w:rsidP="00BE3F9E">
            <w:pPr>
              <w:pStyle w:val="TAL"/>
              <w:rPr>
                <w:b/>
              </w:rPr>
            </w:pPr>
            <w:r w:rsidRPr="00614B7A">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4B2EBB10" w14:textId="77777777" w:rsidR="00A85D8A" w:rsidRPr="00614B7A"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CB4355" w14:textId="77777777" w:rsidR="00A85D8A" w:rsidRPr="00614B7A"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E2EAA5" w14:textId="77777777" w:rsidR="00A85D8A" w:rsidRPr="00614B7A" w:rsidRDefault="00A85D8A" w:rsidP="00BE3F9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650A2D2" w14:textId="77777777" w:rsidR="00A85D8A" w:rsidRPr="00614B7A" w:rsidRDefault="00A85D8A" w:rsidP="00BE3F9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8314D4" w14:textId="77777777" w:rsidR="00A85D8A" w:rsidRPr="00614B7A" w:rsidRDefault="00A85D8A" w:rsidP="00BE3F9E">
            <w:pPr>
              <w:pStyle w:val="TAL"/>
              <w:rPr>
                <w:b/>
              </w:rPr>
            </w:pPr>
          </w:p>
        </w:tc>
      </w:tr>
      <w:tr w:rsidR="00A85D8A" w:rsidRPr="00614B7A" w14:paraId="06F9E174" w14:textId="77777777" w:rsidTr="004E12C3">
        <w:trPr>
          <w:jc w:val="center"/>
        </w:trPr>
        <w:tc>
          <w:tcPr>
            <w:tcW w:w="1160" w:type="dxa"/>
            <w:tcBorders>
              <w:top w:val="nil"/>
              <w:left w:val="single" w:sz="4" w:space="0" w:color="auto"/>
              <w:bottom w:val="single" w:sz="4" w:space="0" w:color="auto"/>
              <w:right w:val="single" w:sz="4" w:space="0" w:color="auto"/>
            </w:tcBorders>
            <w:shd w:val="clear" w:color="auto" w:fill="auto"/>
          </w:tcPr>
          <w:p w14:paraId="4C7AEBCA" w14:textId="77777777" w:rsidR="00A85D8A" w:rsidRPr="00614B7A" w:rsidRDefault="00A85D8A" w:rsidP="00BE3F9E">
            <w:pPr>
              <w:pStyle w:val="TAL"/>
              <w:rPr>
                <w:b/>
              </w:rPr>
            </w:pPr>
            <w:r w:rsidRPr="00614B7A">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22B47156" w14:textId="77777777" w:rsidR="00A85D8A" w:rsidRPr="00614B7A" w:rsidRDefault="00A85D8A" w:rsidP="00BE3F9E">
            <w:pPr>
              <w:pStyle w:val="TAL"/>
              <w:rPr>
                <w:b/>
              </w:rPr>
            </w:pPr>
            <w:r w:rsidRPr="00614B7A">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F6CB89F" w14:textId="77777777" w:rsidR="00A85D8A" w:rsidRPr="00614B7A" w:rsidRDefault="00A85D8A" w:rsidP="00BE3F9E">
            <w:pPr>
              <w:pStyle w:val="TAC"/>
              <w:rPr>
                <w:b/>
              </w:rPr>
            </w:pPr>
            <w:r w:rsidRPr="00614B7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F39770" w14:textId="77777777" w:rsidR="00A85D8A" w:rsidRPr="00614B7A" w:rsidRDefault="00A85D8A" w:rsidP="00BE3F9E">
            <w:pPr>
              <w:pStyle w:val="TAL"/>
              <w:rPr>
                <w:b/>
              </w:rPr>
            </w:pPr>
            <w:r w:rsidRPr="00614B7A">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0557EB" w14:textId="77777777" w:rsidR="00A85D8A" w:rsidRPr="00614B7A" w:rsidRDefault="00A85D8A" w:rsidP="00BE3F9E">
            <w:pPr>
              <w:pStyle w:val="TAL"/>
              <w:rPr>
                <w:b/>
              </w:rPr>
            </w:pPr>
            <w:r w:rsidRPr="00614B7A">
              <w:rPr>
                <w:lang w:eastAsia="zh-CN"/>
              </w:rPr>
              <w:t xml:space="preserve">UEs supporting 5GS NR SA FR1 and 5GS NR SA FR2 and inter-frequency DAPS handover and </w:t>
            </w:r>
            <w:r w:rsidRPr="00614B7A">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5C0A76A3" w14:textId="77777777" w:rsidR="00A85D8A" w:rsidRPr="00614B7A" w:rsidRDefault="00A85D8A" w:rsidP="00BE3F9E">
            <w:pPr>
              <w:pStyle w:val="TAL"/>
              <w:rPr>
                <w:b/>
              </w:rPr>
            </w:pPr>
            <w:r w:rsidRPr="00614B7A">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87621C2" w14:textId="77777777" w:rsidR="00A85D8A" w:rsidRPr="00614B7A" w:rsidRDefault="00A85D8A" w:rsidP="00BE3F9E">
            <w:pPr>
              <w:pStyle w:val="TAL"/>
              <w:rPr>
                <w:b/>
              </w:rPr>
            </w:pPr>
            <w:r w:rsidRPr="00614B7A">
              <w:t>2Rx</w:t>
            </w:r>
          </w:p>
        </w:tc>
      </w:tr>
      <w:tr w:rsidR="00A85D8A" w:rsidRPr="00614B7A" w14:paraId="22BA3800" w14:textId="77777777" w:rsidTr="004E12C3">
        <w:trPr>
          <w:jc w:val="center"/>
        </w:trPr>
        <w:tc>
          <w:tcPr>
            <w:tcW w:w="1160" w:type="dxa"/>
            <w:tcBorders>
              <w:top w:val="nil"/>
              <w:left w:val="single" w:sz="4" w:space="0" w:color="auto"/>
              <w:bottom w:val="single" w:sz="4" w:space="0" w:color="auto"/>
              <w:right w:val="single" w:sz="4" w:space="0" w:color="auto"/>
            </w:tcBorders>
            <w:shd w:val="clear" w:color="auto" w:fill="auto"/>
          </w:tcPr>
          <w:p w14:paraId="3B4AC7AD" w14:textId="77777777" w:rsidR="00A85D8A" w:rsidRPr="00614B7A" w:rsidRDefault="00A85D8A" w:rsidP="00BE3F9E">
            <w:pPr>
              <w:pStyle w:val="TAL"/>
              <w:rPr>
                <w:b/>
              </w:rPr>
            </w:pPr>
            <w:r w:rsidRPr="00614B7A">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EDB1BF4" w14:textId="77777777" w:rsidR="00A85D8A" w:rsidRPr="00614B7A" w:rsidRDefault="00A85D8A" w:rsidP="00BE3F9E">
            <w:pPr>
              <w:pStyle w:val="TAL"/>
              <w:rPr>
                <w:b/>
              </w:rPr>
            </w:pPr>
            <w:r w:rsidRPr="00614B7A">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6CC2CE4" w14:textId="77777777" w:rsidR="00A85D8A" w:rsidRPr="00614B7A" w:rsidRDefault="00A85D8A" w:rsidP="00BE3F9E">
            <w:pPr>
              <w:pStyle w:val="TAC"/>
              <w:rPr>
                <w:b/>
              </w:rPr>
            </w:pPr>
            <w:r w:rsidRPr="00614B7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1E30B16" w14:textId="77777777" w:rsidR="00A85D8A" w:rsidRPr="00614B7A" w:rsidRDefault="00A85D8A" w:rsidP="00BE3F9E">
            <w:pPr>
              <w:pStyle w:val="TAL"/>
              <w:rPr>
                <w:b/>
              </w:rPr>
            </w:pPr>
            <w:r w:rsidRPr="00614B7A">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2CFFF7" w14:textId="77777777" w:rsidR="00A85D8A" w:rsidRPr="00614B7A" w:rsidRDefault="00A85D8A" w:rsidP="00BE3F9E">
            <w:pPr>
              <w:pStyle w:val="TAL"/>
              <w:rPr>
                <w:b/>
              </w:rPr>
            </w:pPr>
            <w:r w:rsidRPr="00614B7A">
              <w:rPr>
                <w:lang w:eastAsia="zh-CN"/>
              </w:rPr>
              <w:t xml:space="preserve">UEs supporting 5GS NR SA FR1 and 5GS NR SA FR2 and inter-frequency async DAPS handover and </w:t>
            </w:r>
            <w:r w:rsidRPr="00614B7A">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2F6490AE" w14:textId="77777777" w:rsidR="00A85D8A" w:rsidRPr="00614B7A" w:rsidRDefault="00A85D8A" w:rsidP="00BE3F9E">
            <w:pPr>
              <w:pStyle w:val="TAL"/>
              <w:rPr>
                <w:b/>
              </w:rPr>
            </w:pPr>
            <w:r w:rsidRPr="00614B7A">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00F36E8" w14:textId="77777777" w:rsidR="00A85D8A" w:rsidRPr="00614B7A" w:rsidRDefault="00A85D8A" w:rsidP="00BE3F9E">
            <w:pPr>
              <w:pStyle w:val="TAL"/>
              <w:rPr>
                <w:b/>
              </w:rPr>
            </w:pPr>
            <w:r w:rsidRPr="00614B7A">
              <w:t>2Rx</w:t>
            </w:r>
          </w:p>
        </w:tc>
      </w:tr>
      <w:tr w:rsidR="00A85D8A" w:rsidRPr="00614B7A" w14:paraId="41FFA6CD"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032A0C" w14:textId="77777777" w:rsidR="00A85D8A" w:rsidRPr="00614B7A" w:rsidRDefault="00A85D8A" w:rsidP="00BE3F9E">
            <w:pPr>
              <w:pStyle w:val="TAL"/>
              <w:rPr>
                <w:b/>
              </w:rPr>
            </w:pPr>
            <w:r w:rsidRPr="00614B7A">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70E43A" w14:textId="77777777" w:rsidR="00A85D8A" w:rsidRPr="00614B7A" w:rsidRDefault="00A85D8A" w:rsidP="00BE3F9E">
            <w:pPr>
              <w:pStyle w:val="TAL"/>
              <w:rPr>
                <w:b/>
              </w:rPr>
            </w:pPr>
            <w:r w:rsidRPr="00614B7A">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F0650E" w14:textId="77777777" w:rsidR="00A85D8A" w:rsidRPr="00614B7A"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6197B5" w14:textId="77777777" w:rsidR="00A85D8A" w:rsidRPr="00614B7A" w:rsidRDefault="00A85D8A" w:rsidP="00BE3F9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0601D9" w14:textId="77777777" w:rsidR="00A85D8A" w:rsidRPr="00614B7A" w:rsidRDefault="00A85D8A" w:rsidP="00BE3F9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81CEDA"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E96620" w14:textId="77777777" w:rsidR="00A85D8A" w:rsidRPr="00614B7A" w:rsidRDefault="00A85D8A" w:rsidP="00BE3F9E">
            <w:pPr>
              <w:pStyle w:val="TAL"/>
              <w:rPr>
                <w:b/>
              </w:rPr>
            </w:pPr>
          </w:p>
        </w:tc>
      </w:tr>
      <w:tr w:rsidR="00A85D8A" w:rsidRPr="00614B7A" w14:paraId="6752566E"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AEE3C3" w14:textId="77777777" w:rsidR="00A85D8A" w:rsidRPr="00614B7A" w:rsidRDefault="00A85D8A" w:rsidP="00BE3F9E">
            <w:pPr>
              <w:pStyle w:val="TAL"/>
              <w:rPr>
                <w:b/>
              </w:rPr>
            </w:pPr>
            <w:r w:rsidRPr="00614B7A">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6468C9" w14:textId="77777777" w:rsidR="00A85D8A" w:rsidRPr="00614B7A" w:rsidRDefault="00A85D8A" w:rsidP="00BE3F9E">
            <w:pPr>
              <w:pStyle w:val="TAL"/>
              <w:rPr>
                <w:b/>
              </w:rPr>
            </w:pPr>
            <w:r w:rsidRPr="00614B7A">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14C2A8" w14:textId="77777777" w:rsidR="00A85D8A" w:rsidRPr="00614B7A"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7C867D" w14:textId="77777777" w:rsidR="00A85D8A" w:rsidRPr="00614B7A" w:rsidRDefault="00A85D8A" w:rsidP="00BE3F9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4052FC" w14:textId="77777777" w:rsidR="00A85D8A" w:rsidRPr="00614B7A" w:rsidRDefault="00A85D8A" w:rsidP="00BE3F9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BC64C4"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727729" w14:textId="77777777" w:rsidR="00A85D8A" w:rsidRPr="00614B7A" w:rsidRDefault="00A85D8A" w:rsidP="00BE3F9E">
            <w:pPr>
              <w:pStyle w:val="TAL"/>
              <w:rPr>
                <w:b/>
              </w:rPr>
            </w:pPr>
          </w:p>
        </w:tc>
      </w:tr>
      <w:tr w:rsidR="00A85D8A" w:rsidRPr="00614B7A" w14:paraId="196820A3"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5CCAA16F" w14:textId="77777777" w:rsidR="00A85D8A" w:rsidRPr="00614B7A" w:rsidRDefault="00A85D8A" w:rsidP="00BE3F9E">
            <w:pPr>
              <w:pStyle w:val="TAL"/>
              <w:rPr>
                <w:bCs/>
              </w:rPr>
            </w:pPr>
            <w:r w:rsidRPr="00614B7A">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64A0199B" w14:textId="77777777" w:rsidR="00A85D8A" w:rsidRPr="00614B7A" w:rsidRDefault="00A85D8A" w:rsidP="00BE3F9E">
            <w:pPr>
              <w:pStyle w:val="TAL"/>
            </w:pPr>
            <w:r w:rsidRPr="00614B7A">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D0339EE" w14:textId="77777777" w:rsidR="00A85D8A" w:rsidRPr="00614B7A" w:rsidRDefault="00A85D8A" w:rsidP="00BE3F9E">
            <w:pPr>
              <w:pStyle w:val="TAC"/>
            </w:pPr>
            <w:r w:rsidRPr="00614B7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D24B82" w14:textId="77777777" w:rsidR="00A85D8A" w:rsidRPr="00614B7A" w:rsidRDefault="00A85D8A" w:rsidP="00BE3F9E">
            <w:pPr>
              <w:pStyle w:val="TAL"/>
            </w:pPr>
            <w:r w:rsidRPr="00614B7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A7915F" w14:textId="77777777" w:rsidR="00A85D8A" w:rsidRPr="00614B7A" w:rsidRDefault="00A85D8A" w:rsidP="00BE3F9E">
            <w:pPr>
              <w:pStyle w:val="TAL"/>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480A682" w14:textId="77777777" w:rsidR="00A85D8A" w:rsidRPr="00614B7A" w:rsidRDefault="00A85D8A" w:rsidP="00BE3F9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6807728" w14:textId="77777777" w:rsidR="00A85D8A" w:rsidRPr="00614B7A" w:rsidRDefault="00A85D8A" w:rsidP="00BE3F9E">
            <w:pPr>
              <w:pStyle w:val="TAL"/>
            </w:pPr>
            <w:r w:rsidRPr="00614B7A">
              <w:t>2Rx</w:t>
            </w:r>
          </w:p>
        </w:tc>
      </w:tr>
      <w:tr w:rsidR="00A85D8A" w:rsidRPr="00614B7A" w14:paraId="4E18FD63"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4AB8BE4B" w14:textId="77777777" w:rsidR="00A85D8A" w:rsidRPr="00614B7A" w:rsidRDefault="00A85D8A" w:rsidP="00BE3F9E">
            <w:pPr>
              <w:pStyle w:val="TAL"/>
              <w:rPr>
                <w:bCs/>
              </w:rPr>
            </w:pPr>
            <w:r w:rsidRPr="00614B7A">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2C691C1D" w14:textId="77777777" w:rsidR="00A85D8A" w:rsidRPr="00614B7A" w:rsidRDefault="00A85D8A" w:rsidP="00BE3F9E">
            <w:pPr>
              <w:pStyle w:val="TAL"/>
            </w:pPr>
            <w:r w:rsidRPr="00614B7A">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7684858" w14:textId="77777777" w:rsidR="00A85D8A" w:rsidRPr="00614B7A" w:rsidRDefault="00A85D8A" w:rsidP="00BE3F9E">
            <w:pPr>
              <w:pStyle w:val="TAC"/>
            </w:pPr>
            <w:r w:rsidRPr="00614B7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AC4091" w14:textId="77777777" w:rsidR="00A85D8A" w:rsidRPr="00614B7A" w:rsidRDefault="00A85D8A" w:rsidP="00BE3F9E">
            <w:pPr>
              <w:pStyle w:val="TAL"/>
            </w:pPr>
            <w:r w:rsidRPr="00614B7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935EA65" w14:textId="77777777" w:rsidR="00A85D8A" w:rsidRPr="00614B7A" w:rsidRDefault="00A85D8A" w:rsidP="00BE3F9E">
            <w:pPr>
              <w:pStyle w:val="TAL"/>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46DF7DD" w14:textId="77777777" w:rsidR="00A85D8A" w:rsidRPr="00614B7A" w:rsidRDefault="00A85D8A" w:rsidP="00BE3F9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9CAA496" w14:textId="77777777" w:rsidR="00A85D8A" w:rsidRPr="00614B7A" w:rsidRDefault="00A85D8A" w:rsidP="00BE3F9E">
            <w:pPr>
              <w:pStyle w:val="TAL"/>
            </w:pPr>
            <w:r w:rsidRPr="00614B7A">
              <w:t>2Rx</w:t>
            </w:r>
          </w:p>
        </w:tc>
      </w:tr>
      <w:tr w:rsidR="00A85D8A" w:rsidRPr="00614B7A" w14:paraId="5E4796D0"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2FBD9236" w14:textId="77777777" w:rsidR="00A85D8A" w:rsidRPr="00614B7A" w:rsidRDefault="00A85D8A" w:rsidP="00BE3F9E">
            <w:pPr>
              <w:pStyle w:val="TAL"/>
              <w:rPr>
                <w:lang w:eastAsia="zh-CN"/>
              </w:rPr>
            </w:pPr>
            <w:r w:rsidRPr="00614B7A">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69EF3E4" w14:textId="77777777" w:rsidR="00A85D8A" w:rsidRPr="00614B7A" w:rsidRDefault="00A85D8A" w:rsidP="00BE3F9E">
            <w:pPr>
              <w:pStyle w:val="TAL"/>
              <w:rPr>
                <w:lang w:eastAsia="zh-CN"/>
              </w:rPr>
            </w:pPr>
            <w:r w:rsidRPr="00614B7A">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AFF363C" w14:textId="77777777" w:rsidR="00A85D8A" w:rsidRPr="00614B7A" w:rsidRDefault="00A85D8A" w:rsidP="00BE3F9E">
            <w:pPr>
              <w:pStyle w:val="TAC"/>
              <w:rPr>
                <w:lang w:eastAsia="zh-CN"/>
              </w:rPr>
            </w:pPr>
            <w:r w:rsidRPr="00614B7A">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BD095C7" w14:textId="77777777" w:rsidR="00A85D8A" w:rsidRPr="00614B7A" w:rsidRDefault="00A85D8A" w:rsidP="00BE3F9E">
            <w:pPr>
              <w:pStyle w:val="TAL"/>
              <w:rPr>
                <w:lang w:eastAsia="zh-CN"/>
              </w:rPr>
            </w:pPr>
            <w:r w:rsidRPr="00614B7A">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6C0EE867" w14:textId="77777777" w:rsidR="00A85D8A" w:rsidRPr="00614B7A" w:rsidRDefault="00A85D8A" w:rsidP="00BE3F9E">
            <w:pPr>
              <w:pStyle w:val="TAL"/>
              <w:rPr>
                <w:lang w:eastAsia="zh-CN"/>
              </w:rPr>
            </w:pPr>
            <w:r w:rsidRPr="00614B7A">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2F6B3F4" w14:textId="77777777" w:rsidR="00A85D8A" w:rsidRPr="00614B7A" w:rsidRDefault="00A85D8A" w:rsidP="00BE3F9E">
            <w:pPr>
              <w:pStyle w:val="TAL"/>
              <w:rPr>
                <w:rFonts w:eastAsia="SimSun"/>
                <w:szCs w:val="18"/>
                <w:lang w:eastAsia="zh-CN"/>
              </w:rPr>
            </w:pPr>
            <w:r w:rsidRPr="00614B7A">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D6246EC" w14:textId="77777777" w:rsidR="00A85D8A" w:rsidRPr="00614B7A" w:rsidRDefault="00A85D8A" w:rsidP="00BE3F9E">
            <w:pPr>
              <w:pStyle w:val="TAL"/>
            </w:pPr>
            <w:r w:rsidRPr="00614B7A">
              <w:t>2Rx</w:t>
            </w:r>
          </w:p>
        </w:tc>
      </w:tr>
      <w:tr w:rsidR="00A85D8A" w:rsidRPr="00614B7A" w14:paraId="5104B81B"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71838C" w14:textId="77777777" w:rsidR="00A85D8A" w:rsidRPr="00614B7A" w:rsidRDefault="00A85D8A" w:rsidP="00BE3F9E">
            <w:pPr>
              <w:pStyle w:val="TAL"/>
              <w:rPr>
                <w:b/>
              </w:rPr>
            </w:pPr>
            <w:r w:rsidRPr="00614B7A">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D097D5" w14:textId="77777777" w:rsidR="00A85D8A" w:rsidRPr="00614B7A" w:rsidRDefault="00A85D8A" w:rsidP="00BE3F9E">
            <w:pPr>
              <w:pStyle w:val="TAL"/>
              <w:rPr>
                <w:b/>
                <w:lang w:eastAsia="zh-CN"/>
              </w:rPr>
            </w:pPr>
            <w:r w:rsidRPr="00614B7A">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5D9786" w14:textId="77777777" w:rsidR="00A85D8A" w:rsidRPr="00614B7A" w:rsidRDefault="00A85D8A" w:rsidP="00BE3F9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8AE505" w14:textId="77777777" w:rsidR="00A85D8A" w:rsidRPr="00614B7A" w:rsidRDefault="00A85D8A" w:rsidP="00BE3F9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80B5AC" w14:textId="77777777" w:rsidR="00A85D8A" w:rsidRPr="00614B7A" w:rsidRDefault="00A85D8A" w:rsidP="00BE3F9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C684EB"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E5E166" w14:textId="77777777" w:rsidR="00A85D8A" w:rsidRPr="00614B7A" w:rsidRDefault="00A85D8A" w:rsidP="00BE3F9E">
            <w:pPr>
              <w:pStyle w:val="TAL"/>
              <w:rPr>
                <w:b/>
              </w:rPr>
            </w:pPr>
          </w:p>
        </w:tc>
      </w:tr>
      <w:tr w:rsidR="00A85D8A" w:rsidRPr="00614B7A" w14:paraId="07F124CD"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3D17CA89" w14:textId="77777777" w:rsidR="00A85D8A" w:rsidRPr="00614B7A" w:rsidRDefault="00A85D8A" w:rsidP="00BE3F9E">
            <w:pPr>
              <w:pStyle w:val="TAL"/>
            </w:pPr>
            <w:r w:rsidRPr="00614B7A">
              <w:t>7.3.2.2.1</w:t>
            </w:r>
          </w:p>
        </w:tc>
        <w:tc>
          <w:tcPr>
            <w:tcW w:w="4428" w:type="dxa"/>
            <w:tcBorders>
              <w:top w:val="single" w:sz="4" w:space="0" w:color="auto"/>
              <w:left w:val="single" w:sz="4" w:space="0" w:color="auto"/>
              <w:bottom w:val="single" w:sz="4" w:space="0" w:color="auto"/>
              <w:right w:val="single" w:sz="4" w:space="0" w:color="auto"/>
            </w:tcBorders>
            <w:hideMark/>
          </w:tcPr>
          <w:p w14:paraId="54C1C4BB" w14:textId="77777777" w:rsidR="00A85D8A" w:rsidRPr="00614B7A" w:rsidRDefault="00A85D8A" w:rsidP="00BE3F9E">
            <w:pPr>
              <w:pStyle w:val="TAL"/>
              <w:rPr>
                <w:lang w:eastAsia="zh-CN"/>
              </w:rPr>
            </w:pPr>
            <w:r w:rsidRPr="00614B7A">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8A52768" w14:textId="77777777" w:rsidR="00A85D8A" w:rsidRPr="00614B7A" w:rsidRDefault="00A85D8A" w:rsidP="00BE3F9E">
            <w:pPr>
              <w:pStyle w:val="TAC"/>
              <w:rPr>
                <w:lang w:eastAsia="zh-CN"/>
              </w:rPr>
            </w:pPr>
            <w:r w:rsidRPr="00614B7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2E582B7" w14:textId="77777777" w:rsidR="00A85D8A" w:rsidRPr="00614B7A" w:rsidRDefault="00A85D8A" w:rsidP="00BE3F9E">
            <w:pPr>
              <w:pStyle w:val="TAL"/>
              <w:rPr>
                <w:lang w:eastAsia="zh-CN"/>
              </w:rPr>
            </w:pPr>
            <w:r w:rsidRPr="00614B7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9D4A0B1" w14:textId="77777777" w:rsidR="00A85D8A" w:rsidRPr="00614B7A" w:rsidRDefault="00A85D8A" w:rsidP="00BE3F9E">
            <w:pPr>
              <w:pStyle w:val="TAL"/>
              <w:rPr>
                <w:lang w:eastAsia="zh-CN"/>
              </w:rPr>
            </w:pPr>
            <w:r w:rsidRPr="00614B7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D256398" w14:textId="77777777" w:rsidR="00A85D8A" w:rsidRPr="00614B7A" w:rsidRDefault="00A85D8A" w:rsidP="00BE3F9E">
            <w:pPr>
              <w:pStyle w:val="TAL"/>
              <w:rPr>
                <w:rFonts w:eastAsia="SimSun"/>
                <w:szCs w:val="18"/>
                <w:lang w:eastAsia="zh-CN"/>
              </w:rPr>
            </w:pPr>
            <w:r w:rsidRPr="00614B7A">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E6A8805" w14:textId="77777777" w:rsidR="00A85D8A" w:rsidRPr="00614B7A" w:rsidRDefault="00A85D8A" w:rsidP="00BE3F9E">
            <w:pPr>
              <w:pStyle w:val="TAL"/>
            </w:pPr>
            <w:r w:rsidRPr="00614B7A">
              <w:t>2Rx</w:t>
            </w:r>
          </w:p>
        </w:tc>
      </w:tr>
      <w:tr w:rsidR="00A85D8A" w:rsidRPr="00614B7A" w14:paraId="5554CA86"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491D7F0D" w14:textId="77777777" w:rsidR="00A85D8A" w:rsidRPr="00614B7A" w:rsidRDefault="00A85D8A" w:rsidP="00BE3F9E">
            <w:pPr>
              <w:pStyle w:val="TAL"/>
            </w:pPr>
            <w:r w:rsidRPr="00614B7A">
              <w:t>7.3.2.2.2</w:t>
            </w:r>
          </w:p>
        </w:tc>
        <w:tc>
          <w:tcPr>
            <w:tcW w:w="4428" w:type="dxa"/>
            <w:tcBorders>
              <w:top w:val="single" w:sz="4" w:space="0" w:color="auto"/>
              <w:left w:val="single" w:sz="4" w:space="0" w:color="auto"/>
              <w:bottom w:val="single" w:sz="4" w:space="0" w:color="auto"/>
              <w:right w:val="single" w:sz="4" w:space="0" w:color="auto"/>
            </w:tcBorders>
            <w:hideMark/>
          </w:tcPr>
          <w:p w14:paraId="0B9FE081" w14:textId="77777777" w:rsidR="00A85D8A" w:rsidRPr="00614B7A" w:rsidRDefault="00A85D8A" w:rsidP="00BE3F9E">
            <w:pPr>
              <w:pStyle w:val="TAL"/>
              <w:rPr>
                <w:lang w:eastAsia="zh-CN"/>
              </w:rPr>
            </w:pPr>
            <w:r w:rsidRPr="00614B7A">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F7472FB" w14:textId="77777777" w:rsidR="00A85D8A" w:rsidRPr="00614B7A" w:rsidRDefault="00A85D8A" w:rsidP="00BE3F9E">
            <w:pPr>
              <w:pStyle w:val="TAC"/>
              <w:rPr>
                <w:lang w:eastAsia="zh-CN"/>
              </w:rPr>
            </w:pPr>
            <w:r w:rsidRPr="00614B7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16BD0EB" w14:textId="77777777" w:rsidR="00A85D8A" w:rsidRPr="00614B7A" w:rsidRDefault="00A85D8A" w:rsidP="00BE3F9E">
            <w:pPr>
              <w:pStyle w:val="TAL"/>
              <w:rPr>
                <w:lang w:eastAsia="zh-CN"/>
              </w:rPr>
            </w:pPr>
            <w:r w:rsidRPr="00614B7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03A70A9" w14:textId="77777777" w:rsidR="00A85D8A" w:rsidRPr="00614B7A" w:rsidRDefault="00A85D8A" w:rsidP="00BE3F9E">
            <w:pPr>
              <w:pStyle w:val="TAL"/>
              <w:rPr>
                <w:lang w:eastAsia="zh-CN"/>
              </w:rPr>
            </w:pPr>
            <w:r w:rsidRPr="00614B7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D00BA17" w14:textId="77777777" w:rsidR="00A85D8A" w:rsidRPr="00614B7A" w:rsidRDefault="00A85D8A" w:rsidP="00BE3F9E">
            <w:pPr>
              <w:pStyle w:val="TAL"/>
              <w:rPr>
                <w:rFonts w:eastAsia="SimSun"/>
                <w:szCs w:val="18"/>
                <w:lang w:eastAsia="zh-CN"/>
              </w:rPr>
            </w:pPr>
            <w:r w:rsidRPr="00614B7A">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FF000A0" w14:textId="77777777" w:rsidR="00A85D8A" w:rsidRPr="00614B7A" w:rsidRDefault="00A85D8A" w:rsidP="00BE3F9E">
            <w:pPr>
              <w:pStyle w:val="TAL"/>
            </w:pPr>
            <w:r w:rsidRPr="00614B7A">
              <w:t>2Rx</w:t>
            </w:r>
          </w:p>
        </w:tc>
      </w:tr>
      <w:tr w:rsidR="00A85D8A" w:rsidRPr="00614B7A" w14:paraId="4AAEB071"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tcPr>
          <w:p w14:paraId="30EA4CB3" w14:textId="77777777" w:rsidR="00A85D8A" w:rsidRPr="00614B7A" w:rsidRDefault="00A85D8A" w:rsidP="00BE3F9E">
            <w:pPr>
              <w:pStyle w:val="TAL"/>
            </w:pPr>
            <w:r w:rsidRPr="00614B7A">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278D3696" w14:textId="77777777" w:rsidR="00A85D8A" w:rsidRPr="00614B7A" w:rsidRDefault="00A85D8A" w:rsidP="00BE3F9E">
            <w:pPr>
              <w:pStyle w:val="TAL"/>
            </w:pPr>
            <w:r w:rsidRPr="00614B7A">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6F73DDE0" w14:textId="77777777" w:rsidR="00A85D8A" w:rsidRPr="00614B7A" w:rsidRDefault="00A85D8A" w:rsidP="00BE3F9E">
            <w:pPr>
              <w:pStyle w:val="TAC"/>
              <w:rPr>
                <w:rFonts w:eastAsia="SimSun"/>
                <w:szCs w:val="18"/>
                <w:lang w:eastAsia="zh-CN"/>
              </w:rPr>
            </w:pPr>
            <w:r w:rsidRPr="00614B7A">
              <w:rPr>
                <w:rFonts w:eastAsia="SimSun" w:hint="eastAsia"/>
                <w:szCs w:val="18"/>
                <w:lang w:eastAsia="zh-CN"/>
              </w:rPr>
              <w:t>R</w:t>
            </w:r>
            <w:r w:rsidRPr="00614B7A">
              <w:rPr>
                <w:rFonts w:eastAsia="SimSun"/>
                <w:szCs w:val="18"/>
                <w:lang w:eastAsia="zh-CN"/>
              </w:rPr>
              <w:t>el-16</w:t>
            </w:r>
          </w:p>
        </w:tc>
        <w:tc>
          <w:tcPr>
            <w:tcW w:w="1379" w:type="dxa"/>
            <w:tcBorders>
              <w:top w:val="single" w:sz="4" w:space="0" w:color="auto"/>
              <w:left w:val="single" w:sz="4" w:space="0" w:color="auto"/>
              <w:bottom w:val="single" w:sz="4" w:space="0" w:color="auto"/>
              <w:right w:val="single" w:sz="4" w:space="0" w:color="auto"/>
            </w:tcBorders>
          </w:tcPr>
          <w:p w14:paraId="4B13BBDB" w14:textId="77777777" w:rsidR="00A85D8A" w:rsidRPr="00614B7A" w:rsidRDefault="00A85D8A" w:rsidP="00BE3F9E">
            <w:pPr>
              <w:pStyle w:val="TAL"/>
              <w:rPr>
                <w:rFonts w:eastAsia="SimSun"/>
                <w:szCs w:val="18"/>
                <w:lang w:eastAsia="zh-CN"/>
              </w:rPr>
            </w:pPr>
            <w:r w:rsidRPr="00614B7A">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F1AA689" w14:textId="77777777" w:rsidR="00A85D8A" w:rsidRPr="00614B7A" w:rsidRDefault="00A85D8A" w:rsidP="00BE3F9E">
            <w:pPr>
              <w:pStyle w:val="TAL"/>
              <w:rPr>
                <w:rFonts w:eastAsia="SimSun"/>
                <w:szCs w:val="18"/>
                <w:lang w:eastAsia="zh-CN"/>
              </w:rPr>
            </w:pPr>
            <w:r w:rsidRPr="00614B7A">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C73B7C6" w14:textId="77777777" w:rsidR="00A85D8A" w:rsidRPr="00614B7A" w:rsidRDefault="00A85D8A" w:rsidP="00BE3F9E">
            <w:pPr>
              <w:pStyle w:val="TAL"/>
              <w:rPr>
                <w:szCs w:val="18"/>
              </w:rPr>
            </w:pPr>
            <w:r w:rsidRPr="00614B7A">
              <w:rPr>
                <w:rFonts w:hint="eastAsia"/>
                <w:szCs w:val="18"/>
                <w:lang w:eastAsia="zh-CN"/>
              </w:rPr>
              <w:t>N</w:t>
            </w:r>
            <w:r w:rsidRPr="00614B7A">
              <w:rPr>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0E5E1740" w14:textId="77777777" w:rsidR="00A85D8A" w:rsidRPr="00614B7A" w:rsidRDefault="00A85D8A" w:rsidP="00BE3F9E">
            <w:pPr>
              <w:pStyle w:val="TAL"/>
            </w:pPr>
            <w:r w:rsidRPr="00614B7A">
              <w:rPr>
                <w:rFonts w:hint="eastAsia"/>
                <w:lang w:eastAsia="zh-CN"/>
              </w:rPr>
              <w:t>2</w:t>
            </w:r>
            <w:r w:rsidRPr="00614B7A">
              <w:rPr>
                <w:lang w:eastAsia="zh-CN"/>
              </w:rPr>
              <w:t>Rx</w:t>
            </w:r>
          </w:p>
        </w:tc>
      </w:tr>
      <w:tr w:rsidR="00A85D8A" w:rsidRPr="00614B7A" w14:paraId="01444B92"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B3AFC0" w14:textId="77777777" w:rsidR="00A85D8A" w:rsidRPr="00614B7A" w:rsidRDefault="00A85D8A" w:rsidP="00BE3F9E">
            <w:pPr>
              <w:pStyle w:val="TAL"/>
              <w:rPr>
                <w:b/>
              </w:rPr>
            </w:pPr>
            <w:r w:rsidRPr="00614B7A">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6A2447" w14:textId="77777777" w:rsidR="00A85D8A" w:rsidRPr="00614B7A" w:rsidRDefault="00A85D8A" w:rsidP="00BE3F9E">
            <w:pPr>
              <w:pStyle w:val="TAL"/>
              <w:rPr>
                <w:b/>
                <w:lang w:eastAsia="zh-CN"/>
              </w:rPr>
            </w:pPr>
            <w:r w:rsidRPr="00614B7A">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FE953A" w14:textId="77777777" w:rsidR="00A85D8A" w:rsidRPr="00614B7A" w:rsidRDefault="00A85D8A" w:rsidP="00BE3F9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AFBF52" w14:textId="77777777" w:rsidR="00A85D8A" w:rsidRPr="00614B7A" w:rsidRDefault="00A85D8A" w:rsidP="00BE3F9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4B59D3" w14:textId="77777777" w:rsidR="00A85D8A" w:rsidRPr="00614B7A" w:rsidRDefault="00A85D8A" w:rsidP="00BE3F9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C1AD7F"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29C3AA" w14:textId="77777777" w:rsidR="00A85D8A" w:rsidRPr="00614B7A" w:rsidRDefault="00A85D8A" w:rsidP="00BE3F9E">
            <w:pPr>
              <w:pStyle w:val="TAL"/>
              <w:rPr>
                <w:b/>
              </w:rPr>
            </w:pPr>
          </w:p>
        </w:tc>
      </w:tr>
      <w:tr w:rsidR="00A85D8A" w:rsidRPr="00614B7A" w14:paraId="239E45D9"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3413C86D" w14:textId="77777777" w:rsidR="00A85D8A" w:rsidRPr="00614B7A" w:rsidRDefault="00A85D8A" w:rsidP="00BE3F9E">
            <w:pPr>
              <w:pStyle w:val="TAL"/>
            </w:pPr>
            <w:r w:rsidRPr="00614B7A">
              <w:t>7.3.2.3.1</w:t>
            </w:r>
          </w:p>
        </w:tc>
        <w:tc>
          <w:tcPr>
            <w:tcW w:w="4428" w:type="dxa"/>
            <w:tcBorders>
              <w:top w:val="single" w:sz="4" w:space="0" w:color="auto"/>
              <w:left w:val="single" w:sz="4" w:space="0" w:color="auto"/>
              <w:bottom w:val="single" w:sz="4" w:space="0" w:color="auto"/>
              <w:right w:val="single" w:sz="4" w:space="0" w:color="auto"/>
            </w:tcBorders>
            <w:hideMark/>
          </w:tcPr>
          <w:p w14:paraId="75FCD3C3" w14:textId="77777777" w:rsidR="00A85D8A" w:rsidRPr="00614B7A" w:rsidRDefault="00A85D8A" w:rsidP="00BE3F9E">
            <w:pPr>
              <w:pStyle w:val="TAL"/>
              <w:rPr>
                <w:lang w:eastAsia="zh-CN"/>
              </w:rPr>
            </w:pPr>
            <w:r w:rsidRPr="00614B7A">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7F54E732" w14:textId="77777777" w:rsidR="00A85D8A" w:rsidRPr="00614B7A" w:rsidRDefault="00A85D8A" w:rsidP="00BE3F9E">
            <w:pPr>
              <w:pStyle w:val="TAC"/>
              <w:rPr>
                <w:lang w:eastAsia="zh-CN"/>
              </w:rPr>
            </w:pPr>
            <w:r w:rsidRPr="00614B7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365B6D" w14:textId="77777777" w:rsidR="00A85D8A" w:rsidRPr="00614B7A" w:rsidRDefault="00A85D8A" w:rsidP="00BE3F9E">
            <w:pPr>
              <w:pStyle w:val="TAL"/>
              <w:rPr>
                <w:lang w:eastAsia="zh-CN"/>
              </w:rPr>
            </w:pPr>
            <w:r w:rsidRPr="00614B7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B5E64F2" w14:textId="77777777" w:rsidR="00A85D8A" w:rsidRPr="00614B7A" w:rsidRDefault="00A85D8A" w:rsidP="00BE3F9E">
            <w:pPr>
              <w:pStyle w:val="TAL"/>
              <w:rPr>
                <w:lang w:eastAsia="zh-CN"/>
              </w:rPr>
            </w:pPr>
            <w:r w:rsidRPr="00614B7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F539DF5" w14:textId="77777777" w:rsidR="00A85D8A" w:rsidRPr="00614B7A" w:rsidRDefault="00A85D8A" w:rsidP="00BE3F9E">
            <w:pPr>
              <w:pStyle w:val="TAL"/>
              <w:rPr>
                <w:rFonts w:eastAsia="SimSun"/>
                <w:szCs w:val="18"/>
                <w:lang w:eastAsia="zh-CN"/>
              </w:rPr>
            </w:pPr>
            <w:r w:rsidRPr="00614B7A">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5DFBE8E" w14:textId="77777777" w:rsidR="00A85D8A" w:rsidRPr="00614B7A" w:rsidRDefault="00A85D8A" w:rsidP="00BE3F9E">
            <w:pPr>
              <w:pStyle w:val="TAL"/>
            </w:pPr>
            <w:r w:rsidRPr="00614B7A">
              <w:t>2Rx</w:t>
            </w:r>
          </w:p>
        </w:tc>
      </w:tr>
      <w:tr w:rsidR="00A85D8A" w:rsidRPr="00614B7A" w14:paraId="22AF7E30"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EA5DD7" w14:textId="77777777" w:rsidR="00A85D8A" w:rsidRPr="00614B7A" w:rsidRDefault="00A85D8A" w:rsidP="00BE3F9E">
            <w:pPr>
              <w:pStyle w:val="TAL"/>
              <w:rPr>
                <w:b/>
              </w:rPr>
            </w:pPr>
            <w:r w:rsidRPr="00614B7A">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1EC9EF" w14:textId="77777777" w:rsidR="00A85D8A" w:rsidRPr="00614B7A" w:rsidRDefault="00A85D8A" w:rsidP="00BE3F9E">
            <w:pPr>
              <w:pStyle w:val="TAL"/>
              <w:rPr>
                <w:b/>
                <w:lang w:eastAsia="zh-CN"/>
              </w:rPr>
            </w:pPr>
            <w:r w:rsidRPr="00614B7A">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35C4F1" w14:textId="77777777" w:rsidR="00A85D8A" w:rsidRPr="00614B7A" w:rsidRDefault="00A85D8A" w:rsidP="00BE3F9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D139C7" w14:textId="77777777" w:rsidR="00A85D8A" w:rsidRPr="00614B7A" w:rsidRDefault="00A85D8A" w:rsidP="00BE3F9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A2542B" w14:textId="77777777" w:rsidR="00A85D8A" w:rsidRPr="00614B7A" w:rsidRDefault="00A85D8A" w:rsidP="00BE3F9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83DD65"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D15B7C" w14:textId="77777777" w:rsidR="00A85D8A" w:rsidRPr="00614B7A" w:rsidRDefault="00A85D8A" w:rsidP="00BE3F9E">
            <w:pPr>
              <w:pStyle w:val="TAL"/>
              <w:rPr>
                <w:b/>
              </w:rPr>
            </w:pPr>
          </w:p>
        </w:tc>
      </w:tr>
      <w:tr w:rsidR="00A85D8A" w:rsidRPr="00614B7A" w14:paraId="72FF0F60"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4188BE9F" w14:textId="77777777" w:rsidR="00A85D8A" w:rsidRPr="00614B7A" w:rsidRDefault="00A85D8A" w:rsidP="00BE3F9E">
            <w:pPr>
              <w:pStyle w:val="TAL"/>
            </w:pPr>
            <w:r w:rsidRPr="00614B7A">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3605A2AB" w14:textId="77777777" w:rsidR="00A85D8A" w:rsidRPr="00614B7A" w:rsidRDefault="00A85D8A" w:rsidP="00BE3F9E">
            <w:pPr>
              <w:pStyle w:val="TAL"/>
              <w:rPr>
                <w:lang w:eastAsia="zh-CN"/>
              </w:rPr>
            </w:pPr>
            <w:r w:rsidRPr="00614B7A">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13E49D9" w14:textId="77777777" w:rsidR="00A85D8A" w:rsidRPr="00614B7A" w:rsidRDefault="00A85D8A" w:rsidP="00BE3F9E">
            <w:pPr>
              <w:pStyle w:val="TAC"/>
              <w:rPr>
                <w:lang w:eastAsia="zh-CN"/>
              </w:rPr>
            </w:pPr>
            <w:r w:rsidRPr="00614B7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DA3C780" w14:textId="77777777" w:rsidR="00A85D8A" w:rsidRPr="00614B7A" w:rsidRDefault="00A85D8A" w:rsidP="00BE3F9E">
            <w:pPr>
              <w:pStyle w:val="TAL"/>
              <w:rPr>
                <w:lang w:eastAsia="zh-CN"/>
              </w:rPr>
            </w:pPr>
            <w:r w:rsidRPr="00614B7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F293FC9" w14:textId="77777777" w:rsidR="00A85D8A" w:rsidRPr="00614B7A" w:rsidRDefault="00A85D8A" w:rsidP="00BE3F9E">
            <w:pPr>
              <w:pStyle w:val="TAL"/>
              <w:rPr>
                <w:lang w:eastAsia="zh-CN"/>
              </w:rPr>
            </w:pPr>
            <w:r w:rsidRPr="00614B7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C80C408" w14:textId="77777777" w:rsidR="00A85D8A" w:rsidRPr="00614B7A" w:rsidRDefault="00A85D8A" w:rsidP="00BE3F9E">
            <w:pPr>
              <w:pStyle w:val="TAL"/>
              <w:rPr>
                <w:rFonts w:eastAsia="SimSun"/>
                <w:szCs w:val="18"/>
                <w:lang w:eastAsia="zh-CN"/>
              </w:rPr>
            </w:pPr>
            <w:r w:rsidRPr="00614B7A">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2ED41B8" w14:textId="77777777" w:rsidR="00A85D8A" w:rsidRPr="00614B7A" w:rsidRDefault="00A85D8A" w:rsidP="00BE3F9E">
            <w:pPr>
              <w:pStyle w:val="TAL"/>
            </w:pPr>
            <w:r w:rsidRPr="00614B7A">
              <w:t>2Rx</w:t>
            </w:r>
          </w:p>
        </w:tc>
      </w:tr>
      <w:tr w:rsidR="00A85D8A" w:rsidRPr="00614B7A" w14:paraId="347C8CA1"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3DFDC66B" w14:textId="77777777" w:rsidR="00A85D8A" w:rsidRPr="00614B7A" w:rsidRDefault="00A85D8A" w:rsidP="00BE3F9E">
            <w:pPr>
              <w:pStyle w:val="TAL"/>
            </w:pPr>
            <w:r w:rsidRPr="00614B7A">
              <w:rPr>
                <w:lang w:eastAsia="zh-CN"/>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4BB1CA1E" w14:textId="77777777" w:rsidR="00A85D8A" w:rsidRPr="00614B7A" w:rsidRDefault="00A85D8A" w:rsidP="00BE3F9E">
            <w:pPr>
              <w:pStyle w:val="TAL"/>
              <w:rPr>
                <w:lang w:eastAsia="zh-CN"/>
              </w:rPr>
            </w:pPr>
            <w:r w:rsidRPr="00614B7A">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EA3B32B" w14:textId="77777777" w:rsidR="00A85D8A" w:rsidRPr="00614B7A" w:rsidRDefault="00A85D8A" w:rsidP="00BE3F9E">
            <w:pPr>
              <w:pStyle w:val="TAC"/>
              <w:rPr>
                <w:lang w:eastAsia="zh-CN"/>
              </w:rPr>
            </w:pPr>
            <w:r w:rsidRPr="00614B7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91D6364" w14:textId="77777777" w:rsidR="00A85D8A" w:rsidRPr="00614B7A" w:rsidRDefault="00A85D8A" w:rsidP="00BE3F9E">
            <w:pPr>
              <w:pStyle w:val="TAL"/>
              <w:rPr>
                <w:lang w:eastAsia="zh-CN"/>
              </w:rPr>
            </w:pPr>
            <w:r w:rsidRPr="00614B7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77AED63" w14:textId="77777777" w:rsidR="00A85D8A" w:rsidRPr="00614B7A" w:rsidRDefault="00A85D8A" w:rsidP="00BE3F9E">
            <w:pPr>
              <w:pStyle w:val="TAL"/>
              <w:rPr>
                <w:lang w:eastAsia="zh-CN"/>
              </w:rPr>
            </w:pPr>
            <w:r w:rsidRPr="00614B7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1F1C4AF" w14:textId="77777777" w:rsidR="00A85D8A" w:rsidRPr="00614B7A" w:rsidRDefault="00A85D8A" w:rsidP="00BE3F9E">
            <w:pPr>
              <w:pStyle w:val="TAL"/>
              <w:rPr>
                <w:rFonts w:eastAsia="SimSun"/>
                <w:szCs w:val="18"/>
                <w:lang w:eastAsia="zh-CN"/>
              </w:rPr>
            </w:pPr>
            <w:r w:rsidRPr="00614B7A">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3133F9F" w14:textId="77777777" w:rsidR="00A85D8A" w:rsidRPr="00614B7A" w:rsidRDefault="00A85D8A" w:rsidP="00BE3F9E">
            <w:pPr>
              <w:pStyle w:val="TAL"/>
            </w:pPr>
            <w:r w:rsidRPr="00614B7A">
              <w:t>2Rx</w:t>
            </w:r>
          </w:p>
        </w:tc>
      </w:tr>
      <w:tr w:rsidR="00A85D8A" w:rsidRPr="00614B7A" w14:paraId="6AB211FD"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2BDC79" w14:textId="77777777" w:rsidR="00A85D8A" w:rsidRPr="00614B7A" w:rsidRDefault="00A85D8A" w:rsidP="00BE3F9E">
            <w:pPr>
              <w:pStyle w:val="TAL"/>
              <w:rPr>
                <w:b/>
              </w:rPr>
            </w:pPr>
            <w:r w:rsidRPr="00614B7A">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B5DB96" w14:textId="77777777" w:rsidR="00A85D8A" w:rsidRPr="00614B7A" w:rsidRDefault="00A85D8A" w:rsidP="00BE3F9E">
            <w:pPr>
              <w:pStyle w:val="TAL"/>
              <w:rPr>
                <w:b/>
                <w:lang w:eastAsia="zh-CN"/>
              </w:rPr>
            </w:pPr>
            <w:r w:rsidRPr="00614B7A">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B5C3DC" w14:textId="77777777" w:rsidR="00A85D8A" w:rsidRPr="00614B7A" w:rsidRDefault="00A85D8A" w:rsidP="00BE3F9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27BBDF" w14:textId="77777777" w:rsidR="00A85D8A" w:rsidRPr="00614B7A" w:rsidRDefault="00A85D8A" w:rsidP="00BE3F9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5F1188" w14:textId="77777777" w:rsidR="00A85D8A" w:rsidRPr="00614B7A" w:rsidRDefault="00A85D8A" w:rsidP="00BE3F9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307F19"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88C31E" w14:textId="77777777" w:rsidR="00A85D8A" w:rsidRPr="00614B7A" w:rsidRDefault="00A85D8A" w:rsidP="00BE3F9E">
            <w:pPr>
              <w:pStyle w:val="TAL"/>
              <w:rPr>
                <w:b/>
              </w:rPr>
            </w:pPr>
          </w:p>
        </w:tc>
      </w:tr>
      <w:tr w:rsidR="00A85D8A" w:rsidRPr="00614B7A" w14:paraId="1AA7BBEC"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690AAD" w14:textId="77777777" w:rsidR="00A85D8A" w:rsidRPr="00614B7A" w:rsidRDefault="00A85D8A" w:rsidP="00BE3F9E">
            <w:pPr>
              <w:pStyle w:val="TAL"/>
              <w:rPr>
                <w:b/>
              </w:rPr>
            </w:pPr>
            <w:r w:rsidRPr="00614B7A">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CB5AAC" w14:textId="77777777" w:rsidR="00A85D8A" w:rsidRPr="00614B7A" w:rsidRDefault="00A85D8A" w:rsidP="00BE3F9E">
            <w:pPr>
              <w:pStyle w:val="TAL"/>
              <w:rPr>
                <w:b/>
                <w:lang w:eastAsia="zh-CN"/>
              </w:rPr>
            </w:pPr>
            <w:r w:rsidRPr="00614B7A">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6271CB" w14:textId="77777777" w:rsidR="00A85D8A" w:rsidRPr="00614B7A" w:rsidRDefault="00A85D8A" w:rsidP="00BE3F9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B45595" w14:textId="77777777" w:rsidR="00A85D8A" w:rsidRPr="00614B7A" w:rsidRDefault="00A85D8A" w:rsidP="00BE3F9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4410FE" w14:textId="77777777" w:rsidR="00A85D8A" w:rsidRPr="00614B7A" w:rsidRDefault="00A85D8A" w:rsidP="00BE3F9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4CAE46"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C690A4" w14:textId="77777777" w:rsidR="00A85D8A" w:rsidRPr="00614B7A" w:rsidRDefault="00A85D8A" w:rsidP="00BE3F9E">
            <w:pPr>
              <w:pStyle w:val="TAL"/>
              <w:rPr>
                <w:b/>
              </w:rPr>
            </w:pPr>
          </w:p>
        </w:tc>
      </w:tr>
      <w:tr w:rsidR="00A85D8A" w:rsidRPr="00614B7A" w14:paraId="214F18A2"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E10621" w14:textId="77777777" w:rsidR="00A85D8A" w:rsidRPr="00614B7A" w:rsidRDefault="00A85D8A" w:rsidP="00BE3F9E">
            <w:pPr>
              <w:pStyle w:val="TAL"/>
              <w:rPr>
                <w:b/>
              </w:rPr>
            </w:pPr>
            <w:r w:rsidRPr="00614B7A">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B4FF12" w14:textId="77777777" w:rsidR="00A85D8A" w:rsidRPr="00614B7A" w:rsidRDefault="00A85D8A" w:rsidP="00BE3F9E">
            <w:pPr>
              <w:pStyle w:val="TAL"/>
              <w:rPr>
                <w:b/>
                <w:lang w:eastAsia="zh-CN"/>
              </w:rPr>
            </w:pPr>
            <w:r w:rsidRPr="00614B7A">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AA42A2" w14:textId="77777777" w:rsidR="00A85D8A" w:rsidRPr="00614B7A" w:rsidRDefault="00A85D8A" w:rsidP="00BE3F9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CB2CAC" w14:textId="77777777" w:rsidR="00A85D8A" w:rsidRPr="00614B7A" w:rsidRDefault="00A85D8A" w:rsidP="00BE3F9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7DAAEE" w14:textId="77777777" w:rsidR="00A85D8A" w:rsidRPr="00614B7A" w:rsidRDefault="00A85D8A" w:rsidP="00BE3F9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13749C"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6D39CC" w14:textId="77777777" w:rsidR="00A85D8A" w:rsidRPr="00614B7A" w:rsidRDefault="00A85D8A" w:rsidP="00BE3F9E">
            <w:pPr>
              <w:pStyle w:val="TAL"/>
              <w:rPr>
                <w:b/>
              </w:rPr>
            </w:pPr>
          </w:p>
        </w:tc>
      </w:tr>
      <w:tr w:rsidR="00A85D8A" w:rsidRPr="00614B7A" w14:paraId="10888F14"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70CA4D" w14:textId="77777777" w:rsidR="00A85D8A" w:rsidRPr="00614B7A" w:rsidRDefault="00A85D8A" w:rsidP="00BE3F9E">
            <w:pPr>
              <w:pStyle w:val="TAL"/>
              <w:rPr>
                <w:b/>
              </w:rPr>
            </w:pPr>
            <w:r w:rsidRPr="00614B7A">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0DE8CD" w14:textId="77777777" w:rsidR="00A85D8A" w:rsidRPr="00614B7A" w:rsidRDefault="00A85D8A" w:rsidP="00BE3F9E">
            <w:pPr>
              <w:pStyle w:val="TAL"/>
              <w:rPr>
                <w:b/>
                <w:lang w:eastAsia="zh-CN"/>
              </w:rPr>
            </w:pPr>
            <w:r w:rsidRPr="00614B7A">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A8F1FD" w14:textId="77777777" w:rsidR="00A85D8A" w:rsidRPr="00614B7A" w:rsidRDefault="00A85D8A" w:rsidP="00BE3F9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5857F2" w14:textId="77777777" w:rsidR="00A85D8A" w:rsidRPr="00614B7A" w:rsidRDefault="00A85D8A" w:rsidP="00BE3F9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329B14" w14:textId="77777777" w:rsidR="00A85D8A" w:rsidRPr="00614B7A" w:rsidRDefault="00A85D8A" w:rsidP="00BE3F9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744900"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214CB5" w14:textId="77777777" w:rsidR="00A85D8A" w:rsidRPr="00614B7A" w:rsidRDefault="00A85D8A" w:rsidP="00BE3F9E">
            <w:pPr>
              <w:pStyle w:val="TAL"/>
              <w:rPr>
                <w:b/>
              </w:rPr>
            </w:pPr>
          </w:p>
        </w:tc>
      </w:tr>
      <w:tr w:rsidR="00A85D8A" w:rsidRPr="00614B7A" w14:paraId="346F009C"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E5A524" w14:textId="77777777" w:rsidR="00A85D8A" w:rsidRPr="00614B7A" w:rsidRDefault="00A85D8A" w:rsidP="00BE3F9E">
            <w:pPr>
              <w:pStyle w:val="TAL"/>
              <w:rPr>
                <w:b/>
              </w:rPr>
            </w:pPr>
            <w:r w:rsidRPr="00614B7A">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FD3CBB" w14:textId="77777777" w:rsidR="00A85D8A" w:rsidRPr="00614B7A" w:rsidRDefault="00A85D8A" w:rsidP="00BE3F9E">
            <w:pPr>
              <w:pStyle w:val="TAL"/>
              <w:rPr>
                <w:b/>
                <w:lang w:eastAsia="zh-CN"/>
              </w:rPr>
            </w:pPr>
            <w:r w:rsidRPr="00614B7A">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0FA5EE" w14:textId="77777777" w:rsidR="00A85D8A" w:rsidRPr="00614B7A" w:rsidRDefault="00A85D8A" w:rsidP="00BE3F9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5D66B1" w14:textId="77777777" w:rsidR="00A85D8A" w:rsidRPr="00614B7A" w:rsidRDefault="00A85D8A" w:rsidP="00BE3F9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3955DD" w14:textId="77777777" w:rsidR="00A85D8A" w:rsidRPr="00614B7A" w:rsidRDefault="00A85D8A" w:rsidP="00BE3F9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9FD6A7"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FA9690" w14:textId="77777777" w:rsidR="00A85D8A" w:rsidRPr="00614B7A" w:rsidRDefault="00A85D8A" w:rsidP="00BE3F9E">
            <w:pPr>
              <w:pStyle w:val="TAL"/>
              <w:rPr>
                <w:b/>
              </w:rPr>
            </w:pPr>
          </w:p>
        </w:tc>
      </w:tr>
      <w:tr w:rsidR="00A85D8A" w:rsidRPr="00614B7A" w14:paraId="3B646066"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772289" w14:textId="77777777" w:rsidR="00A85D8A" w:rsidRPr="00614B7A" w:rsidRDefault="00A85D8A" w:rsidP="00BE3F9E">
            <w:pPr>
              <w:pStyle w:val="TAL"/>
              <w:rPr>
                <w:b/>
              </w:rPr>
            </w:pPr>
            <w:r w:rsidRPr="00614B7A">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74AEA5" w14:textId="77777777" w:rsidR="00A85D8A" w:rsidRPr="00614B7A" w:rsidRDefault="00A85D8A" w:rsidP="00BE3F9E">
            <w:pPr>
              <w:pStyle w:val="TAL"/>
              <w:rPr>
                <w:b/>
              </w:rPr>
            </w:pPr>
            <w:r w:rsidRPr="00614B7A">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5CD7B9" w14:textId="77777777" w:rsidR="00A85D8A" w:rsidRPr="00614B7A"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CC7759" w14:textId="77777777" w:rsidR="00A85D8A" w:rsidRPr="00614B7A"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0B7270" w14:textId="77777777" w:rsidR="00A85D8A" w:rsidRPr="00614B7A" w:rsidRDefault="00A85D8A" w:rsidP="00BE3F9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322793"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251A07" w14:textId="77777777" w:rsidR="00A85D8A" w:rsidRPr="00614B7A" w:rsidRDefault="00A85D8A" w:rsidP="00BE3F9E">
            <w:pPr>
              <w:pStyle w:val="TAL"/>
              <w:rPr>
                <w:b/>
              </w:rPr>
            </w:pPr>
          </w:p>
        </w:tc>
      </w:tr>
      <w:tr w:rsidR="00A85D8A" w:rsidRPr="00614B7A" w14:paraId="403FEDCB"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14D30B70" w14:textId="77777777" w:rsidR="00A85D8A" w:rsidRPr="00614B7A" w:rsidRDefault="00A85D8A" w:rsidP="00BE3F9E">
            <w:pPr>
              <w:pStyle w:val="TAL"/>
              <w:rPr>
                <w:bCs/>
              </w:rPr>
            </w:pPr>
            <w:r w:rsidRPr="00614B7A">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7F6A8E1E" w14:textId="77777777" w:rsidR="00A85D8A" w:rsidRPr="00614B7A" w:rsidRDefault="00A85D8A" w:rsidP="00BE3F9E">
            <w:pPr>
              <w:pStyle w:val="TAL"/>
            </w:pPr>
            <w:r w:rsidRPr="00614B7A">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35DB0B36" w14:textId="77777777" w:rsidR="00A85D8A" w:rsidRPr="00614B7A" w:rsidRDefault="00A85D8A" w:rsidP="00BE3F9E">
            <w:pPr>
              <w:pStyle w:val="TAC"/>
            </w:pPr>
            <w:r w:rsidRPr="00614B7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49E944" w14:textId="77777777" w:rsidR="00A85D8A" w:rsidRPr="00614B7A" w:rsidRDefault="00A85D8A" w:rsidP="00BE3F9E">
            <w:pPr>
              <w:pStyle w:val="TAL"/>
            </w:pPr>
            <w:r w:rsidRPr="00614B7A">
              <w:t>C006</w:t>
            </w:r>
          </w:p>
        </w:tc>
        <w:tc>
          <w:tcPr>
            <w:tcW w:w="3136" w:type="dxa"/>
            <w:tcBorders>
              <w:top w:val="single" w:sz="4" w:space="0" w:color="auto"/>
              <w:left w:val="single" w:sz="4" w:space="0" w:color="auto"/>
              <w:bottom w:val="single" w:sz="4" w:space="0" w:color="auto"/>
              <w:right w:val="single" w:sz="4" w:space="0" w:color="auto"/>
            </w:tcBorders>
            <w:hideMark/>
          </w:tcPr>
          <w:p w14:paraId="41869697" w14:textId="77777777" w:rsidR="00A85D8A" w:rsidRPr="00614B7A" w:rsidRDefault="00A85D8A" w:rsidP="00BE3F9E">
            <w:pPr>
              <w:pStyle w:val="TAL"/>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34C043B" w14:textId="77777777" w:rsidR="00A85D8A" w:rsidRPr="00614B7A" w:rsidRDefault="00A85D8A" w:rsidP="00BE3F9E">
            <w:pPr>
              <w:pStyle w:val="TAL"/>
              <w:rPr>
                <w:rFonts w:eastAsia="SimSun"/>
                <w:szCs w:val="18"/>
                <w:lang w:eastAsia="zh-CN"/>
              </w:rPr>
            </w:pPr>
            <w:r w:rsidRPr="00614B7A">
              <w:t>NOTE 1</w:t>
            </w:r>
          </w:p>
        </w:tc>
        <w:tc>
          <w:tcPr>
            <w:tcW w:w="1420" w:type="dxa"/>
            <w:tcBorders>
              <w:top w:val="single" w:sz="4" w:space="0" w:color="auto"/>
              <w:left w:val="single" w:sz="4" w:space="0" w:color="auto"/>
              <w:bottom w:val="single" w:sz="4" w:space="0" w:color="auto"/>
              <w:right w:val="single" w:sz="4" w:space="0" w:color="auto"/>
            </w:tcBorders>
            <w:hideMark/>
          </w:tcPr>
          <w:p w14:paraId="764B426B" w14:textId="77777777" w:rsidR="00A85D8A" w:rsidRPr="00614B7A" w:rsidRDefault="00A85D8A" w:rsidP="00BE3F9E">
            <w:pPr>
              <w:pStyle w:val="TAL"/>
            </w:pPr>
            <w:r w:rsidRPr="00614B7A">
              <w:t>2Rx</w:t>
            </w:r>
          </w:p>
        </w:tc>
      </w:tr>
      <w:tr w:rsidR="00A85D8A" w:rsidRPr="00614B7A" w14:paraId="0C4CFF9B"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926660" w14:textId="77777777" w:rsidR="00A85D8A" w:rsidRPr="00614B7A" w:rsidRDefault="00A85D8A" w:rsidP="00BE3F9E">
            <w:pPr>
              <w:pStyle w:val="TAL"/>
              <w:rPr>
                <w:b/>
              </w:rPr>
            </w:pPr>
            <w:r w:rsidRPr="00614B7A">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6E64B6" w14:textId="77777777" w:rsidR="00A85D8A" w:rsidRPr="00614B7A" w:rsidRDefault="00A85D8A" w:rsidP="00BE3F9E">
            <w:pPr>
              <w:pStyle w:val="TAL"/>
              <w:rPr>
                <w:b/>
              </w:rPr>
            </w:pPr>
            <w:r w:rsidRPr="00614B7A">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1A936D" w14:textId="77777777" w:rsidR="00A85D8A" w:rsidRPr="00614B7A"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96995C" w14:textId="77777777" w:rsidR="00A85D8A" w:rsidRPr="00614B7A"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863351" w14:textId="77777777" w:rsidR="00A85D8A" w:rsidRPr="00614B7A" w:rsidRDefault="00A85D8A" w:rsidP="00BE3F9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6B7C8B"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95E3B2" w14:textId="77777777" w:rsidR="00A85D8A" w:rsidRPr="00614B7A" w:rsidRDefault="00A85D8A" w:rsidP="00BE3F9E">
            <w:pPr>
              <w:pStyle w:val="TAL"/>
              <w:rPr>
                <w:b/>
              </w:rPr>
            </w:pPr>
          </w:p>
        </w:tc>
      </w:tr>
      <w:tr w:rsidR="00A85D8A" w:rsidRPr="00614B7A" w14:paraId="4DAB1B17"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F68BEB" w14:textId="77777777" w:rsidR="00A85D8A" w:rsidRPr="00614B7A" w:rsidRDefault="00A85D8A" w:rsidP="00BE3F9E">
            <w:pPr>
              <w:pStyle w:val="TAL"/>
              <w:rPr>
                <w:b/>
              </w:rPr>
            </w:pPr>
            <w:r w:rsidRPr="00614B7A">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62691A" w14:textId="77777777" w:rsidR="00A85D8A" w:rsidRPr="00614B7A" w:rsidRDefault="00A85D8A" w:rsidP="00BE3F9E">
            <w:pPr>
              <w:pStyle w:val="TAL"/>
              <w:rPr>
                <w:b/>
              </w:rPr>
            </w:pPr>
            <w:r w:rsidRPr="00614B7A">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66BCCD" w14:textId="77777777" w:rsidR="00A85D8A" w:rsidRPr="00614B7A"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65C5D8" w14:textId="77777777" w:rsidR="00A85D8A" w:rsidRPr="00614B7A"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63EEF6" w14:textId="77777777" w:rsidR="00A85D8A" w:rsidRPr="00614B7A" w:rsidRDefault="00A85D8A" w:rsidP="00BE3F9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D31C5A"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F35905" w14:textId="77777777" w:rsidR="00A85D8A" w:rsidRPr="00614B7A" w:rsidRDefault="00A85D8A" w:rsidP="00BE3F9E">
            <w:pPr>
              <w:pStyle w:val="TAL"/>
              <w:rPr>
                <w:b/>
              </w:rPr>
            </w:pPr>
          </w:p>
        </w:tc>
      </w:tr>
      <w:tr w:rsidR="00A85D8A" w:rsidRPr="00614B7A" w14:paraId="0E5CF683"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383B1F17" w14:textId="77777777" w:rsidR="00A85D8A" w:rsidRPr="00614B7A" w:rsidRDefault="00A85D8A" w:rsidP="00BE3F9E">
            <w:pPr>
              <w:pStyle w:val="TAL"/>
            </w:pPr>
            <w:r w:rsidRPr="00614B7A">
              <w:t>7.5.3.1</w:t>
            </w:r>
          </w:p>
        </w:tc>
        <w:tc>
          <w:tcPr>
            <w:tcW w:w="4428" w:type="dxa"/>
            <w:tcBorders>
              <w:top w:val="single" w:sz="4" w:space="0" w:color="auto"/>
              <w:left w:val="single" w:sz="4" w:space="0" w:color="auto"/>
              <w:bottom w:val="single" w:sz="4" w:space="0" w:color="auto"/>
              <w:right w:val="single" w:sz="4" w:space="0" w:color="auto"/>
            </w:tcBorders>
            <w:hideMark/>
          </w:tcPr>
          <w:p w14:paraId="4F24981C" w14:textId="77777777" w:rsidR="00A85D8A" w:rsidRPr="00614B7A" w:rsidRDefault="00A85D8A" w:rsidP="00BE3F9E">
            <w:pPr>
              <w:pStyle w:val="TAL"/>
              <w:rPr>
                <w:lang w:eastAsia="zh-CN"/>
              </w:rPr>
            </w:pPr>
            <w:r w:rsidRPr="00614B7A">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49EC5372" w14:textId="77777777" w:rsidR="00A85D8A" w:rsidRPr="00614B7A" w:rsidRDefault="00A85D8A" w:rsidP="00BE3F9E">
            <w:pPr>
              <w:pStyle w:val="TAC"/>
              <w:rPr>
                <w:lang w:eastAsia="zh-CN"/>
              </w:rPr>
            </w:pPr>
            <w:r w:rsidRPr="00614B7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A4A1E20" w14:textId="77777777" w:rsidR="00A85D8A" w:rsidRPr="00614B7A" w:rsidRDefault="00A85D8A" w:rsidP="00BE3F9E">
            <w:pPr>
              <w:pStyle w:val="TAL"/>
              <w:rPr>
                <w:lang w:eastAsia="zh-CN"/>
              </w:rPr>
            </w:pPr>
            <w:r w:rsidRPr="00614B7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8725FB4" w14:textId="77777777" w:rsidR="00A85D8A" w:rsidRPr="00614B7A" w:rsidRDefault="00A85D8A" w:rsidP="00BE3F9E">
            <w:pPr>
              <w:pStyle w:val="TAL"/>
              <w:rPr>
                <w:lang w:eastAsia="zh-CN"/>
              </w:rPr>
            </w:pPr>
            <w:r w:rsidRPr="00614B7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CE716E" w14:textId="77777777" w:rsidR="00A85D8A" w:rsidRPr="00614B7A" w:rsidRDefault="00A85D8A" w:rsidP="00BE3F9E">
            <w:pPr>
              <w:pStyle w:val="TAL"/>
              <w:rPr>
                <w:rFonts w:eastAsia="SimSun"/>
                <w:szCs w:val="18"/>
                <w:lang w:eastAsia="zh-CN"/>
              </w:rPr>
            </w:pPr>
            <w:r w:rsidRPr="00614B7A">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8E25829" w14:textId="77777777" w:rsidR="00A85D8A" w:rsidRPr="00614B7A" w:rsidRDefault="00A85D8A" w:rsidP="00BE3F9E">
            <w:pPr>
              <w:pStyle w:val="TAL"/>
            </w:pPr>
            <w:r w:rsidRPr="00614B7A">
              <w:t>2Rx</w:t>
            </w:r>
          </w:p>
        </w:tc>
      </w:tr>
      <w:tr w:rsidR="00A85D8A" w:rsidRPr="00614B7A" w14:paraId="2C67FB97"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1F69BC5C" w14:textId="77777777" w:rsidR="00A85D8A" w:rsidRPr="00614B7A" w:rsidRDefault="00A85D8A" w:rsidP="00BE3F9E">
            <w:pPr>
              <w:pStyle w:val="TAL"/>
            </w:pPr>
            <w:r w:rsidRPr="00614B7A">
              <w:t>7.5.3.2</w:t>
            </w:r>
          </w:p>
        </w:tc>
        <w:tc>
          <w:tcPr>
            <w:tcW w:w="4428" w:type="dxa"/>
            <w:tcBorders>
              <w:top w:val="single" w:sz="4" w:space="0" w:color="auto"/>
              <w:left w:val="single" w:sz="4" w:space="0" w:color="auto"/>
              <w:bottom w:val="single" w:sz="4" w:space="0" w:color="auto"/>
              <w:right w:val="single" w:sz="4" w:space="0" w:color="auto"/>
            </w:tcBorders>
            <w:hideMark/>
          </w:tcPr>
          <w:p w14:paraId="366BD4D0" w14:textId="77777777" w:rsidR="00A85D8A" w:rsidRPr="00614B7A" w:rsidRDefault="00A85D8A" w:rsidP="00BE3F9E">
            <w:pPr>
              <w:pStyle w:val="TAL"/>
              <w:rPr>
                <w:lang w:eastAsia="zh-CN"/>
              </w:rPr>
            </w:pPr>
            <w:r w:rsidRPr="00614B7A">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1CFFCA9" w14:textId="77777777" w:rsidR="00A85D8A" w:rsidRPr="00614B7A" w:rsidRDefault="00A85D8A" w:rsidP="00BE3F9E">
            <w:pPr>
              <w:pStyle w:val="TAC"/>
              <w:rPr>
                <w:lang w:eastAsia="zh-CN"/>
              </w:rPr>
            </w:pPr>
            <w:r w:rsidRPr="00614B7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31CDC14" w14:textId="77777777" w:rsidR="00A85D8A" w:rsidRPr="00614B7A" w:rsidRDefault="00A85D8A" w:rsidP="00BE3F9E">
            <w:pPr>
              <w:pStyle w:val="TAL"/>
              <w:rPr>
                <w:lang w:eastAsia="zh-CN"/>
              </w:rPr>
            </w:pPr>
            <w:r w:rsidRPr="00614B7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533A856" w14:textId="77777777" w:rsidR="00A85D8A" w:rsidRPr="00614B7A" w:rsidRDefault="00A85D8A" w:rsidP="00BE3F9E">
            <w:pPr>
              <w:pStyle w:val="TAL"/>
              <w:rPr>
                <w:lang w:eastAsia="zh-CN"/>
              </w:rPr>
            </w:pPr>
            <w:r w:rsidRPr="00614B7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9CDA025" w14:textId="77777777" w:rsidR="00A85D8A" w:rsidRPr="00614B7A" w:rsidRDefault="00A85D8A" w:rsidP="00BE3F9E">
            <w:pPr>
              <w:pStyle w:val="TAL"/>
              <w:rPr>
                <w:rFonts w:eastAsia="SimSun"/>
                <w:szCs w:val="18"/>
                <w:lang w:eastAsia="zh-CN"/>
              </w:rPr>
            </w:pPr>
            <w:r w:rsidRPr="00614B7A">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0857F0D" w14:textId="77777777" w:rsidR="00A85D8A" w:rsidRPr="00614B7A" w:rsidRDefault="00A85D8A" w:rsidP="00BE3F9E">
            <w:pPr>
              <w:pStyle w:val="TAL"/>
            </w:pPr>
            <w:r w:rsidRPr="00614B7A">
              <w:t>2Rx</w:t>
            </w:r>
          </w:p>
        </w:tc>
      </w:tr>
      <w:tr w:rsidR="00A85D8A" w:rsidRPr="00614B7A" w14:paraId="27502A14"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2B9431" w14:textId="77777777" w:rsidR="00A85D8A" w:rsidRPr="00614B7A" w:rsidRDefault="00A85D8A" w:rsidP="00BE3F9E">
            <w:pPr>
              <w:pStyle w:val="TAL"/>
              <w:rPr>
                <w:b/>
              </w:rPr>
            </w:pPr>
            <w:r w:rsidRPr="00614B7A">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E0E874" w14:textId="77777777" w:rsidR="00A85D8A" w:rsidRPr="00614B7A" w:rsidRDefault="00A85D8A" w:rsidP="00BE3F9E">
            <w:pPr>
              <w:pStyle w:val="TAL"/>
              <w:rPr>
                <w:b/>
              </w:rPr>
            </w:pPr>
            <w:r w:rsidRPr="00614B7A">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427D03" w14:textId="77777777" w:rsidR="00A85D8A" w:rsidRPr="00614B7A"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C2B1E2" w14:textId="77777777" w:rsidR="00A85D8A" w:rsidRPr="00614B7A"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2F041F" w14:textId="77777777" w:rsidR="00A85D8A" w:rsidRPr="00614B7A" w:rsidRDefault="00A85D8A" w:rsidP="00BE3F9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BDC4A5"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2DCE4C" w14:textId="77777777" w:rsidR="00A85D8A" w:rsidRPr="00614B7A" w:rsidRDefault="00A85D8A" w:rsidP="00BE3F9E">
            <w:pPr>
              <w:pStyle w:val="TAL"/>
              <w:rPr>
                <w:b/>
              </w:rPr>
            </w:pPr>
          </w:p>
        </w:tc>
      </w:tr>
      <w:tr w:rsidR="00A85D8A" w:rsidRPr="00614B7A" w14:paraId="7071CB9D"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6B0D78" w14:textId="77777777" w:rsidR="00A85D8A" w:rsidRPr="00614B7A" w:rsidRDefault="00A85D8A" w:rsidP="00BE3F9E">
            <w:pPr>
              <w:pStyle w:val="TAL"/>
              <w:rPr>
                <w:b/>
                <w:bCs/>
              </w:rPr>
            </w:pPr>
            <w:r w:rsidRPr="00614B7A">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F08405" w14:textId="77777777" w:rsidR="00A85D8A" w:rsidRPr="00614B7A" w:rsidRDefault="00A85D8A" w:rsidP="00BE3F9E">
            <w:pPr>
              <w:pStyle w:val="TAL"/>
              <w:rPr>
                <w:b/>
              </w:rPr>
            </w:pPr>
            <w:r w:rsidRPr="00614B7A">
              <w:rPr>
                <w:b/>
              </w:rPr>
              <w:t xml:space="preserve">Beam failure detection and </w:t>
            </w:r>
            <w:r w:rsidRPr="00614B7A">
              <w:rPr>
                <w:rFonts w:eastAsia="SimSun"/>
                <w:b/>
                <w:lang w:eastAsia="zh-CN"/>
              </w:rPr>
              <w:t xml:space="preserve">link </w:t>
            </w:r>
            <w:r w:rsidRPr="00614B7A">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057BF8" w14:textId="77777777" w:rsidR="00A85D8A" w:rsidRPr="00614B7A"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71D63A" w14:textId="77777777" w:rsidR="00A85D8A" w:rsidRPr="00614B7A"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342F95" w14:textId="77777777" w:rsidR="00A85D8A" w:rsidRPr="00614B7A" w:rsidRDefault="00A85D8A" w:rsidP="00BE3F9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125007"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9501C5" w14:textId="77777777" w:rsidR="00A85D8A" w:rsidRPr="00614B7A" w:rsidRDefault="00A85D8A" w:rsidP="00BE3F9E">
            <w:pPr>
              <w:pStyle w:val="TAL"/>
              <w:rPr>
                <w:b/>
              </w:rPr>
            </w:pPr>
          </w:p>
        </w:tc>
      </w:tr>
      <w:tr w:rsidR="00A85D8A" w:rsidRPr="00614B7A" w14:paraId="179334AB"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589D3959" w14:textId="77777777" w:rsidR="00A85D8A" w:rsidRPr="00614B7A" w:rsidRDefault="00A85D8A" w:rsidP="00BE3F9E">
            <w:pPr>
              <w:pStyle w:val="TAL"/>
              <w:rPr>
                <w:bCs/>
              </w:rPr>
            </w:pPr>
            <w:r w:rsidRPr="00614B7A">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22ADFA27" w14:textId="77777777" w:rsidR="00A85D8A" w:rsidRPr="00614B7A" w:rsidRDefault="00A85D8A" w:rsidP="00BE3F9E">
            <w:pPr>
              <w:pStyle w:val="TAL"/>
            </w:pPr>
            <w:r w:rsidRPr="00614B7A">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7627673" w14:textId="77777777" w:rsidR="00A85D8A" w:rsidRPr="00614B7A" w:rsidRDefault="00A85D8A" w:rsidP="00BE3F9E">
            <w:pPr>
              <w:pStyle w:val="TAC"/>
            </w:pPr>
            <w:r w:rsidRPr="00614B7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66C9CE" w14:textId="77777777" w:rsidR="00A85D8A" w:rsidRPr="00614B7A" w:rsidRDefault="00A85D8A" w:rsidP="00BE3F9E">
            <w:pPr>
              <w:pStyle w:val="TAL"/>
            </w:pPr>
            <w:r w:rsidRPr="00614B7A">
              <w:t>C006</w:t>
            </w:r>
          </w:p>
        </w:tc>
        <w:tc>
          <w:tcPr>
            <w:tcW w:w="3136" w:type="dxa"/>
            <w:tcBorders>
              <w:top w:val="single" w:sz="4" w:space="0" w:color="auto"/>
              <w:left w:val="single" w:sz="4" w:space="0" w:color="auto"/>
              <w:bottom w:val="single" w:sz="4" w:space="0" w:color="auto"/>
              <w:right w:val="single" w:sz="4" w:space="0" w:color="auto"/>
            </w:tcBorders>
            <w:hideMark/>
          </w:tcPr>
          <w:p w14:paraId="6D58CE3B" w14:textId="77777777" w:rsidR="00A85D8A" w:rsidRPr="00614B7A" w:rsidRDefault="00A85D8A" w:rsidP="00BE3F9E">
            <w:pPr>
              <w:pStyle w:val="TAL"/>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2ECAAF1" w14:textId="77777777" w:rsidR="00A85D8A" w:rsidRPr="00614B7A" w:rsidRDefault="00A85D8A" w:rsidP="00BE3F9E">
            <w:pPr>
              <w:pStyle w:val="TAL"/>
              <w:rPr>
                <w:rFonts w:eastAsia="SimSun"/>
                <w:szCs w:val="18"/>
                <w:lang w:eastAsia="zh-CN"/>
              </w:rPr>
            </w:pPr>
            <w:r w:rsidRPr="00614B7A">
              <w:t>NOTE 1</w:t>
            </w:r>
          </w:p>
        </w:tc>
        <w:tc>
          <w:tcPr>
            <w:tcW w:w="1420" w:type="dxa"/>
            <w:tcBorders>
              <w:top w:val="single" w:sz="4" w:space="0" w:color="auto"/>
              <w:left w:val="single" w:sz="4" w:space="0" w:color="auto"/>
              <w:bottom w:val="single" w:sz="4" w:space="0" w:color="auto"/>
              <w:right w:val="single" w:sz="4" w:space="0" w:color="auto"/>
            </w:tcBorders>
            <w:hideMark/>
          </w:tcPr>
          <w:p w14:paraId="4C669C9E" w14:textId="77777777" w:rsidR="00A85D8A" w:rsidRPr="00614B7A" w:rsidRDefault="00A85D8A" w:rsidP="00BE3F9E">
            <w:pPr>
              <w:pStyle w:val="TAL"/>
            </w:pPr>
            <w:r w:rsidRPr="00614B7A">
              <w:t>2Rx</w:t>
            </w:r>
          </w:p>
        </w:tc>
      </w:tr>
      <w:tr w:rsidR="00A85D8A" w:rsidRPr="00614B7A" w14:paraId="7AC2C335"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05583162" w14:textId="77777777" w:rsidR="00A85D8A" w:rsidRPr="00614B7A" w:rsidRDefault="00A85D8A" w:rsidP="00BE3F9E">
            <w:pPr>
              <w:pStyle w:val="TAL"/>
              <w:rPr>
                <w:bCs/>
              </w:rPr>
            </w:pPr>
            <w:r w:rsidRPr="00614B7A">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236B24FD" w14:textId="77777777" w:rsidR="00A85D8A" w:rsidRPr="00614B7A" w:rsidRDefault="00A85D8A" w:rsidP="00BE3F9E">
            <w:pPr>
              <w:pStyle w:val="TAL"/>
            </w:pPr>
            <w:r w:rsidRPr="00614B7A">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076D413" w14:textId="77777777" w:rsidR="00A85D8A" w:rsidRPr="00614B7A" w:rsidRDefault="00A85D8A" w:rsidP="00BE3F9E">
            <w:pPr>
              <w:pStyle w:val="TAC"/>
            </w:pPr>
            <w:r w:rsidRPr="00614B7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9B2D8C2" w14:textId="77777777" w:rsidR="00A85D8A" w:rsidRPr="00614B7A" w:rsidRDefault="00A85D8A" w:rsidP="00BE3F9E">
            <w:pPr>
              <w:pStyle w:val="TAL"/>
            </w:pPr>
            <w:r w:rsidRPr="00614B7A">
              <w:t>C006a</w:t>
            </w:r>
          </w:p>
        </w:tc>
        <w:tc>
          <w:tcPr>
            <w:tcW w:w="3136" w:type="dxa"/>
            <w:tcBorders>
              <w:top w:val="single" w:sz="4" w:space="0" w:color="auto"/>
              <w:left w:val="single" w:sz="4" w:space="0" w:color="auto"/>
              <w:bottom w:val="single" w:sz="4" w:space="0" w:color="auto"/>
              <w:right w:val="single" w:sz="4" w:space="0" w:color="auto"/>
            </w:tcBorders>
            <w:hideMark/>
          </w:tcPr>
          <w:p w14:paraId="6D326DFB" w14:textId="77777777" w:rsidR="00A85D8A" w:rsidRPr="00614B7A" w:rsidRDefault="00A85D8A" w:rsidP="00BE3F9E">
            <w:pPr>
              <w:pStyle w:val="TAL"/>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2B2186A" w14:textId="77777777" w:rsidR="00A85D8A" w:rsidRPr="00614B7A" w:rsidRDefault="00A85D8A" w:rsidP="00BE3F9E">
            <w:pPr>
              <w:pStyle w:val="TAL"/>
              <w:rPr>
                <w:rFonts w:eastAsia="SimSun"/>
                <w:szCs w:val="18"/>
                <w:lang w:eastAsia="zh-CN"/>
              </w:rPr>
            </w:pPr>
            <w:r w:rsidRPr="00614B7A">
              <w:t>NOTE 1</w:t>
            </w:r>
          </w:p>
        </w:tc>
        <w:tc>
          <w:tcPr>
            <w:tcW w:w="1420" w:type="dxa"/>
            <w:tcBorders>
              <w:top w:val="single" w:sz="4" w:space="0" w:color="auto"/>
              <w:left w:val="single" w:sz="4" w:space="0" w:color="auto"/>
              <w:bottom w:val="single" w:sz="4" w:space="0" w:color="auto"/>
              <w:right w:val="single" w:sz="4" w:space="0" w:color="auto"/>
            </w:tcBorders>
            <w:hideMark/>
          </w:tcPr>
          <w:p w14:paraId="455F7971" w14:textId="77777777" w:rsidR="00A85D8A" w:rsidRPr="00614B7A" w:rsidRDefault="00A85D8A" w:rsidP="00BE3F9E">
            <w:pPr>
              <w:pStyle w:val="TAL"/>
            </w:pPr>
            <w:r w:rsidRPr="00614B7A">
              <w:t>2Rx</w:t>
            </w:r>
          </w:p>
        </w:tc>
      </w:tr>
      <w:tr w:rsidR="00A85D8A" w:rsidRPr="00614B7A" w14:paraId="53255CD1"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1CC7BC52" w14:textId="77777777" w:rsidR="00A85D8A" w:rsidRPr="00614B7A" w:rsidRDefault="00A85D8A" w:rsidP="00BE3F9E">
            <w:pPr>
              <w:pStyle w:val="TAL"/>
              <w:rPr>
                <w:bCs/>
              </w:rPr>
            </w:pPr>
            <w:r w:rsidRPr="00614B7A">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5905734" w14:textId="77777777" w:rsidR="00A85D8A" w:rsidRPr="00614B7A" w:rsidRDefault="00A85D8A" w:rsidP="00BE3F9E">
            <w:pPr>
              <w:pStyle w:val="TAL"/>
            </w:pPr>
            <w:r w:rsidRPr="00614B7A">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D6E2F51" w14:textId="77777777" w:rsidR="00A85D8A" w:rsidRPr="00614B7A" w:rsidRDefault="00A85D8A" w:rsidP="00BE3F9E">
            <w:pPr>
              <w:pStyle w:val="TAC"/>
            </w:pPr>
            <w:r w:rsidRPr="00614B7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71A36EE" w14:textId="77777777" w:rsidR="00A85D8A" w:rsidRPr="00614B7A" w:rsidRDefault="00A85D8A" w:rsidP="00BE3F9E">
            <w:pPr>
              <w:pStyle w:val="TAL"/>
            </w:pPr>
            <w:r w:rsidRPr="00614B7A">
              <w:t>C164</w:t>
            </w:r>
          </w:p>
        </w:tc>
        <w:tc>
          <w:tcPr>
            <w:tcW w:w="3136" w:type="dxa"/>
            <w:tcBorders>
              <w:top w:val="single" w:sz="4" w:space="0" w:color="auto"/>
              <w:left w:val="single" w:sz="4" w:space="0" w:color="auto"/>
              <w:bottom w:val="single" w:sz="4" w:space="0" w:color="auto"/>
              <w:right w:val="single" w:sz="4" w:space="0" w:color="auto"/>
            </w:tcBorders>
            <w:hideMark/>
          </w:tcPr>
          <w:p w14:paraId="13BA0FB9" w14:textId="77777777" w:rsidR="00A85D8A" w:rsidRPr="00614B7A" w:rsidRDefault="00A85D8A" w:rsidP="00BE3F9E">
            <w:pPr>
              <w:pStyle w:val="TAL"/>
            </w:pPr>
            <w:r w:rsidRPr="00614B7A">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3F9D5B7" w14:textId="77777777" w:rsidR="00A85D8A" w:rsidRPr="00614B7A" w:rsidRDefault="00A85D8A" w:rsidP="00BE3F9E">
            <w:pPr>
              <w:pStyle w:val="TAL"/>
              <w:rPr>
                <w:rFonts w:eastAsia="SimSun"/>
                <w:szCs w:val="18"/>
                <w:lang w:eastAsia="zh-CN"/>
              </w:rPr>
            </w:pPr>
            <w:r w:rsidRPr="00614B7A">
              <w:t>NOTE 1</w:t>
            </w:r>
          </w:p>
        </w:tc>
        <w:tc>
          <w:tcPr>
            <w:tcW w:w="1420" w:type="dxa"/>
            <w:tcBorders>
              <w:top w:val="single" w:sz="4" w:space="0" w:color="auto"/>
              <w:left w:val="single" w:sz="4" w:space="0" w:color="auto"/>
              <w:bottom w:val="single" w:sz="4" w:space="0" w:color="auto"/>
              <w:right w:val="single" w:sz="4" w:space="0" w:color="auto"/>
            </w:tcBorders>
            <w:hideMark/>
          </w:tcPr>
          <w:p w14:paraId="0288BF73" w14:textId="77777777" w:rsidR="00A85D8A" w:rsidRPr="00614B7A" w:rsidRDefault="00A85D8A" w:rsidP="00BE3F9E">
            <w:pPr>
              <w:pStyle w:val="TAL"/>
            </w:pPr>
            <w:r w:rsidRPr="00614B7A">
              <w:t>2Rx</w:t>
            </w:r>
          </w:p>
        </w:tc>
      </w:tr>
      <w:tr w:rsidR="00A85D8A" w:rsidRPr="00614B7A" w14:paraId="0F200BDF"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5B66A70D" w14:textId="77777777" w:rsidR="00A85D8A" w:rsidRPr="00614B7A" w:rsidRDefault="00A85D8A" w:rsidP="00BE3F9E">
            <w:pPr>
              <w:pStyle w:val="TAL"/>
              <w:rPr>
                <w:bCs/>
              </w:rPr>
            </w:pPr>
            <w:r w:rsidRPr="00614B7A">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0C238880" w14:textId="77777777" w:rsidR="00A85D8A" w:rsidRPr="00614B7A" w:rsidRDefault="00A85D8A" w:rsidP="00BE3F9E">
            <w:pPr>
              <w:pStyle w:val="TAL"/>
            </w:pPr>
            <w:r w:rsidRPr="00614B7A">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A3843C2" w14:textId="77777777" w:rsidR="00A85D8A" w:rsidRPr="00614B7A" w:rsidRDefault="00A85D8A" w:rsidP="00BE3F9E">
            <w:pPr>
              <w:pStyle w:val="TAC"/>
            </w:pPr>
            <w:r w:rsidRPr="00614B7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B8C3839" w14:textId="77777777" w:rsidR="00A85D8A" w:rsidRPr="00614B7A" w:rsidRDefault="00A85D8A" w:rsidP="00BE3F9E">
            <w:pPr>
              <w:pStyle w:val="TAL"/>
            </w:pPr>
            <w:r w:rsidRPr="00614B7A">
              <w:t>C165</w:t>
            </w:r>
          </w:p>
        </w:tc>
        <w:tc>
          <w:tcPr>
            <w:tcW w:w="3136" w:type="dxa"/>
            <w:tcBorders>
              <w:top w:val="single" w:sz="4" w:space="0" w:color="auto"/>
              <w:left w:val="single" w:sz="4" w:space="0" w:color="auto"/>
              <w:bottom w:val="single" w:sz="4" w:space="0" w:color="auto"/>
              <w:right w:val="single" w:sz="4" w:space="0" w:color="auto"/>
            </w:tcBorders>
            <w:hideMark/>
          </w:tcPr>
          <w:p w14:paraId="7D55DF3C" w14:textId="77777777" w:rsidR="00A85D8A" w:rsidRPr="00614B7A" w:rsidRDefault="00A85D8A" w:rsidP="00BE3F9E">
            <w:pPr>
              <w:pStyle w:val="TAL"/>
            </w:pPr>
            <w:r w:rsidRPr="00614B7A">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261FCCD" w14:textId="77777777" w:rsidR="00A85D8A" w:rsidRPr="00614B7A" w:rsidRDefault="00A85D8A" w:rsidP="00BE3F9E">
            <w:pPr>
              <w:pStyle w:val="TAL"/>
              <w:rPr>
                <w:rFonts w:eastAsia="SimSun"/>
                <w:szCs w:val="18"/>
                <w:lang w:eastAsia="zh-CN"/>
              </w:rPr>
            </w:pPr>
            <w:r w:rsidRPr="00614B7A">
              <w:t>NOTE 1</w:t>
            </w:r>
          </w:p>
        </w:tc>
        <w:tc>
          <w:tcPr>
            <w:tcW w:w="1420" w:type="dxa"/>
            <w:tcBorders>
              <w:top w:val="single" w:sz="4" w:space="0" w:color="auto"/>
              <w:left w:val="single" w:sz="4" w:space="0" w:color="auto"/>
              <w:bottom w:val="single" w:sz="4" w:space="0" w:color="auto"/>
              <w:right w:val="single" w:sz="4" w:space="0" w:color="auto"/>
            </w:tcBorders>
            <w:hideMark/>
          </w:tcPr>
          <w:p w14:paraId="642C35FD" w14:textId="77777777" w:rsidR="00A85D8A" w:rsidRPr="00614B7A" w:rsidRDefault="00A85D8A" w:rsidP="00BE3F9E">
            <w:pPr>
              <w:pStyle w:val="TAL"/>
            </w:pPr>
            <w:r w:rsidRPr="00614B7A">
              <w:t>2Rx</w:t>
            </w:r>
          </w:p>
        </w:tc>
      </w:tr>
      <w:tr w:rsidR="00A85D8A" w:rsidRPr="00614B7A" w14:paraId="666907F7"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5B741F22" w14:textId="77777777" w:rsidR="00A85D8A" w:rsidRPr="00614B7A" w:rsidRDefault="00A85D8A" w:rsidP="00BE3F9E">
            <w:pPr>
              <w:pStyle w:val="TAL"/>
              <w:rPr>
                <w:lang w:eastAsia="zh-CN"/>
              </w:rPr>
            </w:pPr>
            <w:r w:rsidRPr="00614B7A">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10DB533D" w14:textId="77777777" w:rsidR="00A85D8A" w:rsidRPr="00614B7A" w:rsidRDefault="00A85D8A" w:rsidP="00BE3F9E">
            <w:pPr>
              <w:pStyle w:val="TAL"/>
              <w:rPr>
                <w:lang w:eastAsia="zh-CN"/>
              </w:rPr>
            </w:pPr>
            <w:r w:rsidRPr="00614B7A">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915169D" w14:textId="77777777" w:rsidR="00A85D8A" w:rsidRPr="00614B7A" w:rsidRDefault="00A85D8A" w:rsidP="00BE3F9E">
            <w:pPr>
              <w:pStyle w:val="TAC"/>
              <w:rPr>
                <w:lang w:eastAsia="zh-CN"/>
              </w:rPr>
            </w:pPr>
            <w:r w:rsidRPr="00614B7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9115B81" w14:textId="77777777" w:rsidR="00A85D8A" w:rsidRPr="00614B7A" w:rsidRDefault="00A85D8A" w:rsidP="00BE3F9E">
            <w:pPr>
              <w:pStyle w:val="TAL"/>
            </w:pPr>
            <w:r w:rsidRPr="00614B7A">
              <w:t>C006</w:t>
            </w:r>
          </w:p>
        </w:tc>
        <w:tc>
          <w:tcPr>
            <w:tcW w:w="3136" w:type="dxa"/>
            <w:tcBorders>
              <w:top w:val="single" w:sz="4" w:space="0" w:color="auto"/>
              <w:left w:val="single" w:sz="4" w:space="0" w:color="auto"/>
              <w:bottom w:val="single" w:sz="4" w:space="0" w:color="auto"/>
              <w:right w:val="single" w:sz="4" w:space="0" w:color="auto"/>
            </w:tcBorders>
            <w:hideMark/>
          </w:tcPr>
          <w:p w14:paraId="39F02EDE" w14:textId="77777777" w:rsidR="00A85D8A" w:rsidRPr="00614B7A" w:rsidRDefault="00A85D8A" w:rsidP="00BE3F9E">
            <w:pPr>
              <w:pStyle w:val="TAL"/>
              <w:rPr>
                <w:lang w:eastAsia="zh-CN"/>
              </w:rPr>
            </w:pPr>
            <w:r w:rsidRPr="00614B7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E42CDAB" w14:textId="77777777" w:rsidR="00A85D8A" w:rsidRPr="00614B7A" w:rsidRDefault="00A85D8A" w:rsidP="00BE3F9E">
            <w:pPr>
              <w:pStyle w:val="TAL"/>
            </w:pPr>
            <w:r w:rsidRPr="00614B7A">
              <w:t>NOTE 1</w:t>
            </w:r>
          </w:p>
        </w:tc>
        <w:tc>
          <w:tcPr>
            <w:tcW w:w="1420" w:type="dxa"/>
            <w:tcBorders>
              <w:top w:val="single" w:sz="4" w:space="0" w:color="auto"/>
              <w:left w:val="single" w:sz="4" w:space="0" w:color="auto"/>
              <w:bottom w:val="single" w:sz="4" w:space="0" w:color="auto"/>
              <w:right w:val="single" w:sz="4" w:space="0" w:color="auto"/>
            </w:tcBorders>
            <w:hideMark/>
          </w:tcPr>
          <w:p w14:paraId="73D8FCD9" w14:textId="77777777" w:rsidR="00A85D8A" w:rsidRPr="00614B7A" w:rsidRDefault="00A85D8A" w:rsidP="00BE3F9E">
            <w:pPr>
              <w:pStyle w:val="TAL"/>
            </w:pPr>
            <w:r w:rsidRPr="00614B7A">
              <w:t>2Rx</w:t>
            </w:r>
          </w:p>
        </w:tc>
      </w:tr>
      <w:tr w:rsidR="00A85D8A" w:rsidRPr="00614B7A" w14:paraId="11D5CF79"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tcPr>
          <w:p w14:paraId="666387BD" w14:textId="146E19E4" w:rsidR="00A85D8A" w:rsidRPr="00614B7A" w:rsidRDefault="00A85D8A" w:rsidP="00BE3F9E">
            <w:pPr>
              <w:pStyle w:val="TAL"/>
              <w:rPr>
                <w:lang w:eastAsia="zh-CN"/>
              </w:rPr>
            </w:pPr>
            <w:r w:rsidRPr="00614B7A">
              <w:rPr>
                <w:lang w:eastAsia="zh-CN"/>
              </w:rPr>
              <w:t>7.5.5.</w:t>
            </w:r>
            <w:del w:id="453" w:author="Amy TAO" w:date="2022-04-23T03:24:00Z">
              <w:r w:rsidRPr="00614B7A" w:rsidDel="007C1AFA">
                <w:rPr>
                  <w:lang w:eastAsia="zh-CN"/>
                </w:rPr>
                <w:delText>5</w:delText>
              </w:r>
            </w:del>
            <w:ins w:id="454" w:author="Amy TAO" w:date="2022-04-23T03:24:00Z">
              <w:r w:rsidR="007C1AFA" w:rsidRPr="00614B7A">
                <w:rPr>
                  <w:lang w:eastAsia="zh-CN"/>
                </w:rPr>
                <w:t>6</w:t>
              </w:r>
            </w:ins>
          </w:p>
        </w:tc>
        <w:tc>
          <w:tcPr>
            <w:tcW w:w="4428" w:type="dxa"/>
            <w:tcBorders>
              <w:top w:val="single" w:sz="4" w:space="0" w:color="auto"/>
              <w:left w:val="single" w:sz="4" w:space="0" w:color="auto"/>
              <w:bottom w:val="single" w:sz="4" w:space="0" w:color="auto"/>
              <w:right w:val="single" w:sz="4" w:space="0" w:color="auto"/>
            </w:tcBorders>
          </w:tcPr>
          <w:p w14:paraId="135B44EA" w14:textId="77777777" w:rsidR="00A85D8A" w:rsidRPr="00614B7A" w:rsidRDefault="00A85D8A" w:rsidP="00BE3F9E">
            <w:pPr>
              <w:pStyle w:val="TAL"/>
              <w:rPr>
                <w:lang w:eastAsia="zh-CN"/>
              </w:rPr>
            </w:pPr>
            <w:r w:rsidRPr="00614B7A">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2F6F8406" w14:textId="77777777" w:rsidR="00A85D8A" w:rsidRPr="00614B7A" w:rsidRDefault="00A85D8A" w:rsidP="00BE3F9E">
            <w:pPr>
              <w:pStyle w:val="TAC"/>
              <w:rPr>
                <w:lang w:eastAsia="zh-CN"/>
              </w:rPr>
            </w:pPr>
            <w:r w:rsidRPr="00614B7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428AACD" w14:textId="77777777" w:rsidR="00A85D8A" w:rsidRPr="00614B7A" w:rsidRDefault="00A85D8A" w:rsidP="00BE3F9E">
            <w:pPr>
              <w:pStyle w:val="TAL"/>
            </w:pPr>
            <w:r w:rsidRPr="00614B7A">
              <w:t>C147</w:t>
            </w:r>
          </w:p>
        </w:tc>
        <w:tc>
          <w:tcPr>
            <w:tcW w:w="3136" w:type="dxa"/>
            <w:tcBorders>
              <w:top w:val="single" w:sz="4" w:space="0" w:color="auto"/>
              <w:left w:val="single" w:sz="4" w:space="0" w:color="auto"/>
              <w:bottom w:val="single" w:sz="4" w:space="0" w:color="auto"/>
              <w:right w:val="single" w:sz="4" w:space="0" w:color="auto"/>
            </w:tcBorders>
          </w:tcPr>
          <w:p w14:paraId="072D6566" w14:textId="77777777" w:rsidR="00A85D8A" w:rsidRPr="00614B7A" w:rsidRDefault="00A85D8A" w:rsidP="00BE3F9E">
            <w:pPr>
              <w:pStyle w:val="TAL"/>
              <w:rPr>
                <w:lang w:eastAsia="zh-CN"/>
              </w:rPr>
            </w:pPr>
            <w:r w:rsidRPr="00614B7A">
              <w:rPr>
                <w:lang w:eastAsia="zh-CN"/>
              </w:rPr>
              <w:t>UEs supporting 5GS NR SA FR2</w:t>
            </w:r>
            <w:r w:rsidRPr="00614B7A">
              <w:rPr>
                <w:rFonts w:eastAsia="MS Mincho"/>
              </w:rPr>
              <w:t xml:space="preserve"> and CSI-RS based</w:t>
            </w:r>
            <w:r w:rsidRPr="00614B7A">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7397B53F" w14:textId="77777777" w:rsidR="00A85D8A" w:rsidRPr="00614B7A" w:rsidRDefault="00A85D8A" w:rsidP="00BE3F9E">
            <w:pPr>
              <w:pStyle w:val="TAL"/>
            </w:pPr>
          </w:p>
        </w:tc>
        <w:tc>
          <w:tcPr>
            <w:tcW w:w="1420" w:type="dxa"/>
            <w:tcBorders>
              <w:top w:val="single" w:sz="4" w:space="0" w:color="auto"/>
              <w:left w:val="single" w:sz="4" w:space="0" w:color="auto"/>
              <w:bottom w:val="single" w:sz="4" w:space="0" w:color="auto"/>
              <w:right w:val="single" w:sz="4" w:space="0" w:color="auto"/>
            </w:tcBorders>
          </w:tcPr>
          <w:p w14:paraId="1E111EC3" w14:textId="77777777" w:rsidR="00A85D8A" w:rsidRPr="00614B7A" w:rsidRDefault="00A85D8A" w:rsidP="00BE3F9E">
            <w:pPr>
              <w:pStyle w:val="TAL"/>
            </w:pPr>
            <w:r w:rsidRPr="00614B7A">
              <w:t>2Rx</w:t>
            </w:r>
          </w:p>
        </w:tc>
      </w:tr>
      <w:tr w:rsidR="00A85D8A" w:rsidRPr="00614B7A" w14:paraId="5E57450C"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tcPr>
          <w:p w14:paraId="52850403" w14:textId="5EE3F600" w:rsidR="00A85D8A" w:rsidRPr="00614B7A" w:rsidRDefault="00A85D8A" w:rsidP="00BE3F9E">
            <w:pPr>
              <w:pStyle w:val="TAL"/>
              <w:rPr>
                <w:lang w:eastAsia="zh-CN"/>
              </w:rPr>
            </w:pPr>
            <w:r w:rsidRPr="00614B7A">
              <w:rPr>
                <w:lang w:eastAsia="zh-CN"/>
              </w:rPr>
              <w:t>7.5.5.</w:t>
            </w:r>
            <w:del w:id="455" w:author="Amy TAO" w:date="2022-04-23T03:24:00Z">
              <w:r w:rsidRPr="00614B7A" w:rsidDel="007C1AFA">
                <w:rPr>
                  <w:lang w:eastAsia="zh-CN"/>
                </w:rPr>
                <w:delText>6</w:delText>
              </w:r>
            </w:del>
            <w:ins w:id="456" w:author="Amy TAO" w:date="2022-04-23T03:24:00Z">
              <w:r w:rsidR="007C1AFA" w:rsidRPr="00614B7A">
                <w:rPr>
                  <w:lang w:eastAsia="zh-CN"/>
                </w:rPr>
                <w:t>7</w:t>
              </w:r>
            </w:ins>
          </w:p>
        </w:tc>
        <w:tc>
          <w:tcPr>
            <w:tcW w:w="4428" w:type="dxa"/>
            <w:tcBorders>
              <w:top w:val="single" w:sz="4" w:space="0" w:color="auto"/>
              <w:left w:val="single" w:sz="4" w:space="0" w:color="auto"/>
              <w:bottom w:val="single" w:sz="4" w:space="0" w:color="auto"/>
              <w:right w:val="single" w:sz="4" w:space="0" w:color="auto"/>
            </w:tcBorders>
          </w:tcPr>
          <w:p w14:paraId="53F7C3A0" w14:textId="77777777" w:rsidR="00A85D8A" w:rsidRPr="00614B7A" w:rsidRDefault="00A85D8A" w:rsidP="00BE3F9E">
            <w:pPr>
              <w:pStyle w:val="TAL"/>
              <w:rPr>
                <w:lang w:eastAsia="zh-CN"/>
              </w:rPr>
            </w:pPr>
            <w:r w:rsidRPr="00614B7A">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318B77A" w14:textId="77777777" w:rsidR="00A85D8A" w:rsidRPr="00614B7A" w:rsidRDefault="00A85D8A" w:rsidP="00BE3F9E">
            <w:pPr>
              <w:pStyle w:val="TAC"/>
              <w:rPr>
                <w:lang w:eastAsia="zh-CN"/>
              </w:rPr>
            </w:pPr>
            <w:r w:rsidRPr="00614B7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643A1CE" w14:textId="77777777" w:rsidR="00A85D8A" w:rsidRPr="00614B7A" w:rsidRDefault="00A85D8A" w:rsidP="00BE3F9E">
            <w:pPr>
              <w:pStyle w:val="TAL"/>
            </w:pPr>
            <w:r w:rsidRPr="00614B7A">
              <w:t>C148</w:t>
            </w:r>
          </w:p>
        </w:tc>
        <w:tc>
          <w:tcPr>
            <w:tcW w:w="3136" w:type="dxa"/>
            <w:tcBorders>
              <w:top w:val="single" w:sz="4" w:space="0" w:color="auto"/>
              <w:left w:val="single" w:sz="4" w:space="0" w:color="auto"/>
              <w:bottom w:val="single" w:sz="4" w:space="0" w:color="auto"/>
              <w:right w:val="single" w:sz="4" w:space="0" w:color="auto"/>
            </w:tcBorders>
          </w:tcPr>
          <w:p w14:paraId="2BA3378D" w14:textId="77777777" w:rsidR="00A85D8A" w:rsidRPr="00614B7A" w:rsidRDefault="00A85D8A" w:rsidP="00BE3F9E">
            <w:pPr>
              <w:pStyle w:val="TAL"/>
              <w:rPr>
                <w:lang w:eastAsia="zh-CN"/>
              </w:rPr>
            </w:pPr>
            <w:r w:rsidRPr="00614B7A">
              <w:rPr>
                <w:lang w:eastAsia="zh-CN"/>
              </w:rPr>
              <w:t>UEs supporting 5GS NR SA FR2 and long DRX cycle</w:t>
            </w:r>
            <w:r w:rsidRPr="00614B7A">
              <w:rPr>
                <w:rFonts w:eastAsia="MS Mincho"/>
              </w:rPr>
              <w:t xml:space="preserve"> and CSI-RS based</w:t>
            </w:r>
            <w:r w:rsidRPr="00614B7A">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2F96DC4A" w14:textId="77777777" w:rsidR="00A85D8A" w:rsidRPr="00614B7A" w:rsidRDefault="00A85D8A" w:rsidP="00BE3F9E">
            <w:pPr>
              <w:pStyle w:val="TAL"/>
            </w:pPr>
          </w:p>
        </w:tc>
        <w:tc>
          <w:tcPr>
            <w:tcW w:w="1420" w:type="dxa"/>
            <w:tcBorders>
              <w:top w:val="single" w:sz="4" w:space="0" w:color="auto"/>
              <w:left w:val="single" w:sz="4" w:space="0" w:color="auto"/>
              <w:bottom w:val="single" w:sz="4" w:space="0" w:color="auto"/>
              <w:right w:val="single" w:sz="4" w:space="0" w:color="auto"/>
            </w:tcBorders>
          </w:tcPr>
          <w:p w14:paraId="498DC1F9" w14:textId="77777777" w:rsidR="00A85D8A" w:rsidRPr="00614B7A" w:rsidRDefault="00A85D8A" w:rsidP="00BE3F9E">
            <w:pPr>
              <w:pStyle w:val="TAL"/>
            </w:pPr>
            <w:r w:rsidRPr="00614B7A">
              <w:t>2Rx</w:t>
            </w:r>
          </w:p>
        </w:tc>
      </w:tr>
      <w:tr w:rsidR="00A85D8A" w:rsidRPr="00614B7A" w14:paraId="099FCD71"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00C429" w14:textId="77777777" w:rsidR="00A85D8A" w:rsidRPr="00614B7A" w:rsidRDefault="00A85D8A" w:rsidP="00BE3F9E">
            <w:pPr>
              <w:pStyle w:val="TAL"/>
              <w:rPr>
                <w:b/>
              </w:rPr>
            </w:pPr>
            <w:r w:rsidRPr="00614B7A">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723AD4" w14:textId="77777777" w:rsidR="00A85D8A" w:rsidRPr="00614B7A" w:rsidRDefault="00A85D8A" w:rsidP="00BE3F9E">
            <w:pPr>
              <w:pStyle w:val="TAL"/>
              <w:rPr>
                <w:b/>
                <w:lang w:eastAsia="zh-CN"/>
              </w:rPr>
            </w:pPr>
            <w:r w:rsidRPr="00614B7A">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479A00" w14:textId="77777777" w:rsidR="00A85D8A" w:rsidRPr="00614B7A" w:rsidRDefault="00A85D8A" w:rsidP="00BE3F9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EBDAAD" w14:textId="77777777" w:rsidR="00A85D8A" w:rsidRPr="00614B7A"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30EF2D" w14:textId="77777777" w:rsidR="00A85D8A" w:rsidRPr="00614B7A" w:rsidRDefault="00A85D8A" w:rsidP="00BE3F9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543A08"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4336F3" w14:textId="77777777" w:rsidR="00A85D8A" w:rsidRPr="00614B7A" w:rsidRDefault="00A85D8A" w:rsidP="00BE3F9E">
            <w:pPr>
              <w:pStyle w:val="TAL"/>
              <w:rPr>
                <w:b/>
              </w:rPr>
            </w:pPr>
          </w:p>
        </w:tc>
      </w:tr>
      <w:tr w:rsidR="00A85D8A" w:rsidRPr="00614B7A" w14:paraId="5CAA68F6"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990E43" w14:textId="77777777" w:rsidR="00A85D8A" w:rsidRPr="00614B7A" w:rsidRDefault="00A85D8A" w:rsidP="00BE3F9E">
            <w:pPr>
              <w:pStyle w:val="TAL"/>
              <w:rPr>
                <w:b/>
              </w:rPr>
            </w:pPr>
            <w:r w:rsidRPr="00614B7A">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C5129B" w14:textId="77777777" w:rsidR="00A85D8A" w:rsidRPr="00614B7A" w:rsidRDefault="00A85D8A" w:rsidP="00BE3F9E">
            <w:pPr>
              <w:pStyle w:val="TAL"/>
              <w:rPr>
                <w:b/>
                <w:lang w:eastAsia="zh-CN"/>
              </w:rPr>
            </w:pPr>
            <w:r w:rsidRPr="00614B7A">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679E39" w14:textId="77777777" w:rsidR="00A85D8A" w:rsidRPr="00614B7A" w:rsidRDefault="00A85D8A" w:rsidP="00BE3F9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2DC959" w14:textId="77777777" w:rsidR="00A85D8A" w:rsidRPr="00614B7A" w:rsidRDefault="00A85D8A" w:rsidP="00BE3F9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923099" w14:textId="77777777" w:rsidR="00A85D8A" w:rsidRPr="00614B7A" w:rsidRDefault="00A85D8A" w:rsidP="00BE3F9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5F528C"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EE8D2A" w14:textId="77777777" w:rsidR="00A85D8A" w:rsidRPr="00614B7A" w:rsidRDefault="00A85D8A" w:rsidP="00BE3F9E">
            <w:pPr>
              <w:pStyle w:val="TAL"/>
              <w:rPr>
                <w:b/>
              </w:rPr>
            </w:pPr>
          </w:p>
        </w:tc>
      </w:tr>
      <w:tr w:rsidR="00A85D8A" w:rsidRPr="00614B7A" w14:paraId="7EE432D4"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10898401" w14:textId="77777777" w:rsidR="00A85D8A" w:rsidRPr="00614B7A" w:rsidRDefault="00A85D8A" w:rsidP="00BE3F9E">
            <w:pPr>
              <w:pStyle w:val="TAL"/>
              <w:rPr>
                <w:bCs/>
              </w:rPr>
            </w:pPr>
            <w:r w:rsidRPr="00614B7A">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0699DDA7" w14:textId="77777777" w:rsidR="00A85D8A" w:rsidRPr="00614B7A" w:rsidRDefault="00A85D8A" w:rsidP="00BE3F9E">
            <w:pPr>
              <w:pStyle w:val="TAL"/>
            </w:pPr>
            <w:r w:rsidRPr="00614B7A">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7D9077D" w14:textId="77777777" w:rsidR="00A85D8A" w:rsidRPr="00614B7A" w:rsidRDefault="00A85D8A" w:rsidP="00BE3F9E">
            <w:pPr>
              <w:pStyle w:val="TAC"/>
            </w:pPr>
            <w:r w:rsidRPr="00614B7A">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C012C9D" w14:textId="77777777" w:rsidR="00A85D8A" w:rsidRPr="00614B7A" w:rsidRDefault="00A85D8A" w:rsidP="00BE3F9E">
            <w:pPr>
              <w:pStyle w:val="TAL"/>
            </w:pPr>
            <w:r w:rsidRPr="00614B7A">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195396" w14:textId="77777777" w:rsidR="00A85D8A" w:rsidRPr="00614B7A" w:rsidRDefault="00A85D8A" w:rsidP="00BE3F9E">
            <w:pPr>
              <w:pStyle w:val="TAL"/>
            </w:pPr>
            <w:r w:rsidRPr="00614B7A">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AA85F16" w14:textId="77777777" w:rsidR="00A85D8A" w:rsidRPr="00614B7A" w:rsidRDefault="00A85D8A" w:rsidP="00BE3F9E">
            <w:pPr>
              <w:pStyle w:val="TAL"/>
              <w:rPr>
                <w:rFonts w:eastAsia="SimSun"/>
                <w:szCs w:val="18"/>
                <w:lang w:eastAsia="zh-CN"/>
              </w:rPr>
            </w:pPr>
            <w:r w:rsidRPr="00614B7A">
              <w:t>NOTE 1</w:t>
            </w:r>
          </w:p>
        </w:tc>
        <w:tc>
          <w:tcPr>
            <w:tcW w:w="1420" w:type="dxa"/>
            <w:tcBorders>
              <w:top w:val="single" w:sz="4" w:space="0" w:color="auto"/>
              <w:left w:val="single" w:sz="4" w:space="0" w:color="auto"/>
              <w:bottom w:val="single" w:sz="4" w:space="0" w:color="auto"/>
              <w:right w:val="single" w:sz="4" w:space="0" w:color="auto"/>
            </w:tcBorders>
            <w:hideMark/>
          </w:tcPr>
          <w:p w14:paraId="18548E4F" w14:textId="77777777" w:rsidR="00A85D8A" w:rsidRPr="00614B7A" w:rsidRDefault="00A85D8A" w:rsidP="00BE3F9E">
            <w:pPr>
              <w:pStyle w:val="TAL"/>
            </w:pPr>
            <w:r w:rsidRPr="00614B7A">
              <w:t>2Rx</w:t>
            </w:r>
          </w:p>
        </w:tc>
      </w:tr>
      <w:tr w:rsidR="00A85D8A" w:rsidRPr="00614B7A" w14:paraId="06BE3C8B"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137EEFD2" w14:textId="77777777" w:rsidR="00A85D8A" w:rsidRPr="00614B7A" w:rsidRDefault="00A85D8A" w:rsidP="00BE3F9E">
            <w:pPr>
              <w:pStyle w:val="TAL"/>
              <w:rPr>
                <w:bCs/>
              </w:rPr>
            </w:pPr>
            <w:r w:rsidRPr="00614B7A">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07C3080F" w14:textId="77777777" w:rsidR="00A85D8A" w:rsidRPr="00614B7A" w:rsidRDefault="00A85D8A" w:rsidP="00BE3F9E">
            <w:pPr>
              <w:pStyle w:val="TAL"/>
            </w:pPr>
            <w:r w:rsidRPr="00614B7A">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018E6D6" w14:textId="77777777" w:rsidR="00A85D8A" w:rsidRPr="00614B7A" w:rsidRDefault="00A85D8A" w:rsidP="00BE3F9E">
            <w:pPr>
              <w:pStyle w:val="TAC"/>
            </w:pPr>
            <w:r w:rsidRPr="00614B7A">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65C9335" w14:textId="77777777" w:rsidR="00A85D8A" w:rsidRPr="00614B7A" w:rsidRDefault="00A85D8A" w:rsidP="00BE3F9E">
            <w:pPr>
              <w:pStyle w:val="TAL"/>
            </w:pPr>
            <w:r w:rsidRPr="00614B7A">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8882E93" w14:textId="77777777" w:rsidR="00A85D8A" w:rsidRPr="00614B7A" w:rsidRDefault="00A85D8A" w:rsidP="00BE3F9E">
            <w:pPr>
              <w:pStyle w:val="TAL"/>
            </w:pPr>
            <w:r w:rsidRPr="00614B7A">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B6F7A78" w14:textId="77777777" w:rsidR="00A85D8A" w:rsidRPr="00614B7A" w:rsidRDefault="00A85D8A" w:rsidP="00BE3F9E">
            <w:pPr>
              <w:pStyle w:val="TAL"/>
              <w:rPr>
                <w:rFonts w:eastAsia="SimSun"/>
                <w:szCs w:val="18"/>
                <w:lang w:eastAsia="zh-CN"/>
              </w:rPr>
            </w:pPr>
            <w:r w:rsidRPr="00614B7A">
              <w:t>NOTE 1</w:t>
            </w:r>
          </w:p>
        </w:tc>
        <w:tc>
          <w:tcPr>
            <w:tcW w:w="1420" w:type="dxa"/>
            <w:tcBorders>
              <w:top w:val="single" w:sz="4" w:space="0" w:color="auto"/>
              <w:left w:val="single" w:sz="4" w:space="0" w:color="auto"/>
              <w:bottom w:val="single" w:sz="4" w:space="0" w:color="auto"/>
              <w:right w:val="single" w:sz="4" w:space="0" w:color="auto"/>
            </w:tcBorders>
            <w:hideMark/>
          </w:tcPr>
          <w:p w14:paraId="3EBA28DB" w14:textId="77777777" w:rsidR="00A85D8A" w:rsidRPr="00614B7A" w:rsidRDefault="00A85D8A" w:rsidP="00BE3F9E">
            <w:pPr>
              <w:pStyle w:val="TAL"/>
            </w:pPr>
            <w:r w:rsidRPr="00614B7A">
              <w:t>2Rx</w:t>
            </w:r>
          </w:p>
        </w:tc>
      </w:tr>
      <w:tr w:rsidR="00A85D8A" w:rsidRPr="00614B7A" w14:paraId="0ABD95C3"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4B2551F3" w14:textId="77777777" w:rsidR="00A85D8A" w:rsidRPr="00614B7A" w:rsidRDefault="00A85D8A" w:rsidP="00BE3F9E">
            <w:pPr>
              <w:pStyle w:val="TAL"/>
              <w:rPr>
                <w:lang w:eastAsia="zh-CN"/>
              </w:rPr>
            </w:pPr>
            <w:r w:rsidRPr="00614B7A">
              <w:rPr>
                <w:lang w:eastAsia="zh-CN"/>
              </w:rPr>
              <w:lastRenderedPageBreak/>
              <w:t>7.5.6.1.3</w:t>
            </w:r>
          </w:p>
        </w:tc>
        <w:tc>
          <w:tcPr>
            <w:tcW w:w="4428" w:type="dxa"/>
            <w:tcBorders>
              <w:top w:val="single" w:sz="4" w:space="0" w:color="auto"/>
              <w:left w:val="single" w:sz="4" w:space="0" w:color="auto"/>
              <w:bottom w:val="single" w:sz="4" w:space="0" w:color="auto"/>
              <w:right w:val="single" w:sz="4" w:space="0" w:color="auto"/>
            </w:tcBorders>
            <w:hideMark/>
          </w:tcPr>
          <w:p w14:paraId="71C5AC9E" w14:textId="77777777" w:rsidR="00A85D8A" w:rsidRPr="00614B7A" w:rsidRDefault="00A85D8A" w:rsidP="00BE3F9E">
            <w:pPr>
              <w:pStyle w:val="TAL"/>
              <w:rPr>
                <w:lang w:eastAsia="zh-CN"/>
              </w:rPr>
            </w:pPr>
            <w:r w:rsidRPr="00614B7A">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77C2554" w14:textId="77777777" w:rsidR="00A85D8A" w:rsidRPr="00614B7A" w:rsidRDefault="00A85D8A" w:rsidP="00BE3F9E">
            <w:pPr>
              <w:pStyle w:val="TAC"/>
              <w:rPr>
                <w:rFonts w:eastAsia="SimSun"/>
                <w:lang w:eastAsia="zh-CN"/>
              </w:rPr>
            </w:pPr>
            <w:r w:rsidRPr="00614B7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B0F225" w14:textId="77777777" w:rsidR="00A85D8A" w:rsidRPr="00614B7A" w:rsidRDefault="00A85D8A" w:rsidP="00BE3F9E">
            <w:pPr>
              <w:pStyle w:val="TAL"/>
              <w:rPr>
                <w:rFonts w:eastAsia="SimSun"/>
                <w:lang w:eastAsia="zh-CN"/>
              </w:rPr>
            </w:pPr>
            <w:r w:rsidRPr="00614B7A">
              <w:t>C006</w:t>
            </w:r>
          </w:p>
        </w:tc>
        <w:tc>
          <w:tcPr>
            <w:tcW w:w="3136" w:type="dxa"/>
            <w:tcBorders>
              <w:top w:val="single" w:sz="4" w:space="0" w:color="auto"/>
              <w:left w:val="single" w:sz="4" w:space="0" w:color="auto"/>
              <w:bottom w:val="single" w:sz="4" w:space="0" w:color="auto"/>
              <w:right w:val="single" w:sz="4" w:space="0" w:color="auto"/>
            </w:tcBorders>
            <w:hideMark/>
          </w:tcPr>
          <w:p w14:paraId="1F4614C4" w14:textId="77777777" w:rsidR="00A85D8A" w:rsidRPr="00614B7A" w:rsidRDefault="00A85D8A" w:rsidP="00BE3F9E">
            <w:pPr>
              <w:pStyle w:val="TAL"/>
              <w:rPr>
                <w:rFonts w:eastAsia="SimSun"/>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E9753D5" w14:textId="77777777" w:rsidR="00A85D8A" w:rsidRPr="00614B7A" w:rsidRDefault="00A85D8A" w:rsidP="00BE3F9E">
            <w:pPr>
              <w:pStyle w:val="TAL"/>
            </w:pPr>
            <w:r w:rsidRPr="00614B7A">
              <w:t>NOTE 1</w:t>
            </w:r>
            <w:r w:rsidRPr="00614B7A">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6E77F34C" w14:textId="77777777" w:rsidR="00A85D8A" w:rsidRPr="00614B7A" w:rsidRDefault="00A85D8A" w:rsidP="00BE3F9E">
            <w:pPr>
              <w:pStyle w:val="TAL"/>
            </w:pPr>
            <w:r w:rsidRPr="00614B7A">
              <w:t>2Rx</w:t>
            </w:r>
          </w:p>
        </w:tc>
      </w:tr>
      <w:tr w:rsidR="00A85D8A" w:rsidRPr="00614B7A" w14:paraId="09FF172B"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2703BA" w14:textId="77777777" w:rsidR="00A85D8A" w:rsidRPr="00614B7A" w:rsidRDefault="00A85D8A" w:rsidP="00BE3F9E">
            <w:pPr>
              <w:pStyle w:val="TAL"/>
              <w:rPr>
                <w:b/>
              </w:rPr>
            </w:pPr>
            <w:r w:rsidRPr="00614B7A">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C6BEA7" w14:textId="77777777" w:rsidR="00A85D8A" w:rsidRPr="00614B7A" w:rsidRDefault="00A85D8A" w:rsidP="00BE3F9E">
            <w:pPr>
              <w:pStyle w:val="TAL"/>
              <w:rPr>
                <w:b/>
                <w:lang w:eastAsia="zh-CN"/>
              </w:rPr>
            </w:pPr>
            <w:r w:rsidRPr="00614B7A">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8CDC79" w14:textId="77777777" w:rsidR="00A85D8A" w:rsidRPr="00614B7A" w:rsidRDefault="00A85D8A" w:rsidP="00BE3F9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F2AC3B" w14:textId="77777777" w:rsidR="00A85D8A" w:rsidRPr="00614B7A" w:rsidRDefault="00A85D8A" w:rsidP="00BE3F9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C61599" w14:textId="77777777" w:rsidR="00A85D8A" w:rsidRPr="00614B7A" w:rsidRDefault="00A85D8A" w:rsidP="00BE3F9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375C6F"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E1DD9A" w14:textId="77777777" w:rsidR="00A85D8A" w:rsidRPr="00614B7A" w:rsidRDefault="00A85D8A" w:rsidP="00BE3F9E">
            <w:pPr>
              <w:pStyle w:val="TAL"/>
              <w:rPr>
                <w:b/>
              </w:rPr>
            </w:pPr>
          </w:p>
        </w:tc>
      </w:tr>
      <w:tr w:rsidR="00A85D8A" w:rsidRPr="00614B7A" w14:paraId="4786E205"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1A288545" w14:textId="77777777" w:rsidR="00A85D8A" w:rsidRPr="00614B7A" w:rsidRDefault="00A85D8A" w:rsidP="00BE3F9E">
            <w:pPr>
              <w:pStyle w:val="TAL"/>
              <w:rPr>
                <w:bCs/>
              </w:rPr>
            </w:pPr>
            <w:r w:rsidRPr="00614B7A">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1F8D67D5" w14:textId="77777777" w:rsidR="00A85D8A" w:rsidRPr="00614B7A" w:rsidRDefault="00A85D8A" w:rsidP="00BE3F9E">
            <w:pPr>
              <w:pStyle w:val="TAL"/>
            </w:pPr>
            <w:r w:rsidRPr="00614B7A">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ED51FF6" w14:textId="77777777" w:rsidR="00A85D8A" w:rsidRPr="00614B7A" w:rsidRDefault="00A85D8A" w:rsidP="00BE3F9E">
            <w:pPr>
              <w:pStyle w:val="TAC"/>
            </w:pPr>
            <w:r w:rsidRPr="00614B7A">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137E215" w14:textId="77777777" w:rsidR="00A85D8A" w:rsidRPr="00614B7A" w:rsidRDefault="00A85D8A" w:rsidP="00BE3F9E">
            <w:pPr>
              <w:pStyle w:val="TAL"/>
            </w:pPr>
            <w:r w:rsidRPr="00614B7A">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7E8FE91" w14:textId="77777777" w:rsidR="00A85D8A" w:rsidRPr="00614B7A" w:rsidRDefault="00A85D8A" w:rsidP="00BE3F9E">
            <w:pPr>
              <w:pStyle w:val="TAL"/>
            </w:pPr>
            <w:r w:rsidRPr="00614B7A">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07AF0B2" w14:textId="77777777" w:rsidR="00A85D8A" w:rsidRPr="00614B7A" w:rsidRDefault="00A85D8A" w:rsidP="00BE3F9E">
            <w:pPr>
              <w:pStyle w:val="TAL"/>
              <w:rPr>
                <w:rFonts w:eastAsia="SimSun"/>
                <w:szCs w:val="18"/>
                <w:lang w:eastAsia="zh-CN"/>
              </w:rPr>
            </w:pPr>
            <w:r w:rsidRPr="00614B7A">
              <w:t>NOTE 1</w:t>
            </w:r>
          </w:p>
        </w:tc>
        <w:tc>
          <w:tcPr>
            <w:tcW w:w="1420" w:type="dxa"/>
            <w:tcBorders>
              <w:top w:val="single" w:sz="4" w:space="0" w:color="auto"/>
              <w:left w:val="single" w:sz="4" w:space="0" w:color="auto"/>
              <w:bottom w:val="single" w:sz="4" w:space="0" w:color="auto"/>
              <w:right w:val="single" w:sz="4" w:space="0" w:color="auto"/>
            </w:tcBorders>
            <w:hideMark/>
          </w:tcPr>
          <w:p w14:paraId="4770A56B" w14:textId="77777777" w:rsidR="00A85D8A" w:rsidRPr="00614B7A" w:rsidRDefault="00A85D8A" w:rsidP="00BE3F9E">
            <w:pPr>
              <w:pStyle w:val="TAL"/>
            </w:pPr>
            <w:r w:rsidRPr="00614B7A">
              <w:t>2Rx</w:t>
            </w:r>
          </w:p>
        </w:tc>
      </w:tr>
      <w:tr w:rsidR="00A85D8A" w:rsidRPr="00614B7A" w14:paraId="7E0CED44"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99C617" w14:textId="77777777" w:rsidR="00A85D8A" w:rsidRPr="00614B7A" w:rsidRDefault="00A85D8A" w:rsidP="00BE3F9E">
            <w:pPr>
              <w:pStyle w:val="TAL"/>
              <w:rPr>
                <w:b/>
              </w:rPr>
            </w:pPr>
            <w:r w:rsidRPr="00614B7A">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5125E3" w14:textId="77777777" w:rsidR="00A85D8A" w:rsidRPr="00614B7A" w:rsidRDefault="00A85D8A" w:rsidP="00BE3F9E">
            <w:pPr>
              <w:pStyle w:val="TAL"/>
              <w:rPr>
                <w:b/>
                <w:lang w:eastAsia="zh-CN"/>
              </w:rPr>
            </w:pPr>
            <w:r w:rsidRPr="00614B7A">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2764E3" w14:textId="77777777" w:rsidR="00A85D8A" w:rsidRPr="00614B7A" w:rsidRDefault="00A85D8A" w:rsidP="00BE3F9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560FC4" w14:textId="77777777" w:rsidR="00A85D8A" w:rsidRPr="00614B7A" w:rsidRDefault="00A85D8A" w:rsidP="00BE3F9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A787A1" w14:textId="77777777" w:rsidR="00A85D8A" w:rsidRPr="00614B7A" w:rsidRDefault="00A85D8A" w:rsidP="00BE3F9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0AF286"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06B9A6" w14:textId="77777777" w:rsidR="00A85D8A" w:rsidRPr="00614B7A" w:rsidRDefault="00A85D8A" w:rsidP="00BE3F9E">
            <w:pPr>
              <w:pStyle w:val="TAL"/>
              <w:rPr>
                <w:b/>
              </w:rPr>
            </w:pPr>
          </w:p>
        </w:tc>
      </w:tr>
      <w:tr w:rsidR="00A85D8A" w:rsidRPr="00614B7A" w14:paraId="48694BDE"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50F75358" w14:textId="77777777" w:rsidR="00A85D8A" w:rsidRPr="00614B7A" w:rsidRDefault="00A85D8A" w:rsidP="00BE3F9E">
            <w:pPr>
              <w:pStyle w:val="TAL"/>
            </w:pPr>
            <w:r w:rsidRPr="00614B7A">
              <w:t>7.5.7.1</w:t>
            </w:r>
          </w:p>
        </w:tc>
        <w:tc>
          <w:tcPr>
            <w:tcW w:w="4428" w:type="dxa"/>
            <w:tcBorders>
              <w:top w:val="single" w:sz="4" w:space="0" w:color="auto"/>
              <w:left w:val="single" w:sz="4" w:space="0" w:color="auto"/>
              <w:bottom w:val="single" w:sz="4" w:space="0" w:color="auto"/>
              <w:right w:val="single" w:sz="4" w:space="0" w:color="auto"/>
            </w:tcBorders>
            <w:hideMark/>
          </w:tcPr>
          <w:p w14:paraId="3B454ABC" w14:textId="77777777" w:rsidR="00A85D8A" w:rsidRPr="00614B7A" w:rsidRDefault="00A85D8A" w:rsidP="00BE3F9E">
            <w:pPr>
              <w:pStyle w:val="TAL"/>
              <w:rPr>
                <w:lang w:eastAsia="zh-CN"/>
              </w:rPr>
            </w:pPr>
            <w:r w:rsidRPr="00614B7A">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6C50DA1F" w14:textId="77777777" w:rsidR="00A85D8A" w:rsidRPr="00614B7A" w:rsidRDefault="00A85D8A" w:rsidP="00BE3F9E">
            <w:pPr>
              <w:pStyle w:val="TAC"/>
              <w:rPr>
                <w:lang w:eastAsia="zh-CN"/>
              </w:rPr>
            </w:pPr>
            <w:r w:rsidRPr="00614B7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4CCD091" w14:textId="77777777" w:rsidR="00A85D8A" w:rsidRPr="00614B7A" w:rsidRDefault="00A85D8A" w:rsidP="00BE3F9E">
            <w:pPr>
              <w:pStyle w:val="TAL"/>
              <w:rPr>
                <w:lang w:eastAsia="zh-CN"/>
              </w:rPr>
            </w:pPr>
            <w:r w:rsidRPr="00614B7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06A4DDF" w14:textId="77777777" w:rsidR="00A85D8A" w:rsidRPr="00614B7A" w:rsidRDefault="00A85D8A" w:rsidP="00BE3F9E">
            <w:pPr>
              <w:pStyle w:val="TAL"/>
              <w:rPr>
                <w:lang w:eastAsia="zh-CN"/>
              </w:rPr>
            </w:pPr>
            <w:r w:rsidRPr="00614B7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93A6650" w14:textId="77777777" w:rsidR="00A85D8A" w:rsidRPr="00614B7A" w:rsidRDefault="00A85D8A" w:rsidP="00BE3F9E">
            <w:pPr>
              <w:pStyle w:val="TAL"/>
              <w:rPr>
                <w:rFonts w:eastAsia="SimSun"/>
                <w:szCs w:val="18"/>
                <w:lang w:eastAsia="zh-CN"/>
              </w:rPr>
            </w:pPr>
            <w:r w:rsidRPr="00614B7A">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073E01C" w14:textId="77777777" w:rsidR="00A85D8A" w:rsidRPr="00614B7A" w:rsidRDefault="00A85D8A" w:rsidP="00BE3F9E">
            <w:pPr>
              <w:pStyle w:val="TAL"/>
            </w:pPr>
            <w:r w:rsidRPr="00614B7A">
              <w:t>2Rx</w:t>
            </w:r>
          </w:p>
        </w:tc>
      </w:tr>
      <w:tr w:rsidR="00A85D8A" w:rsidRPr="00614B7A" w14:paraId="01D8230C"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0A90583F" w14:textId="77777777" w:rsidR="00A85D8A" w:rsidRPr="00614B7A" w:rsidRDefault="00A85D8A" w:rsidP="00BE3F9E">
            <w:pPr>
              <w:pStyle w:val="TAL"/>
            </w:pPr>
            <w:r w:rsidRPr="00614B7A">
              <w:t>7.5.7.2</w:t>
            </w:r>
          </w:p>
        </w:tc>
        <w:tc>
          <w:tcPr>
            <w:tcW w:w="4428" w:type="dxa"/>
            <w:tcBorders>
              <w:top w:val="single" w:sz="4" w:space="0" w:color="auto"/>
              <w:left w:val="single" w:sz="4" w:space="0" w:color="auto"/>
              <w:bottom w:val="single" w:sz="4" w:space="0" w:color="auto"/>
              <w:right w:val="single" w:sz="4" w:space="0" w:color="auto"/>
            </w:tcBorders>
            <w:hideMark/>
          </w:tcPr>
          <w:p w14:paraId="5E961F22" w14:textId="77777777" w:rsidR="00A85D8A" w:rsidRPr="00614B7A" w:rsidRDefault="00A85D8A" w:rsidP="00BE3F9E">
            <w:pPr>
              <w:pStyle w:val="TAL"/>
              <w:rPr>
                <w:lang w:eastAsia="zh-CN"/>
              </w:rPr>
            </w:pPr>
            <w:r w:rsidRPr="00614B7A">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403548AC" w14:textId="77777777" w:rsidR="00A85D8A" w:rsidRPr="00614B7A" w:rsidRDefault="00A85D8A" w:rsidP="00BE3F9E">
            <w:pPr>
              <w:pStyle w:val="TAC"/>
              <w:rPr>
                <w:lang w:eastAsia="zh-CN"/>
              </w:rPr>
            </w:pPr>
            <w:r w:rsidRPr="00614B7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31C8D9" w14:textId="77777777" w:rsidR="00A85D8A" w:rsidRPr="00614B7A" w:rsidRDefault="00A85D8A" w:rsidP="00BE3F9E">
            <w:pPr>
              <w:pStyle w:val="TAL"/>
              <w:rPr>
                <w:lang w:eastAsia="zh-CN"/>
              </w:rPr>
            </w:pPr>
            <w:r w:rsidRPr="00614B7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BF308EC" w14:textId="77777777" w:rsidR="00A85D8A" w:rsidRPr="00614B7A" w:rsidRDefault="00A85D8A" w:rsidP="00BE3F9E">
            <w:pPr>
              <w:pStyle w:val="TAL"/>
              <w:rPr>
                <w:lang w:eastAsia="zh-CN"/>
              </w:rPr>
            </w:pPr>
            <w:r w:rsidRPr="00614B7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5AA0247" w14:textId="77777777" w:rsidR="00A85D8A" w:rsidRPr="00614B7A" w:rsidRDefault="00A85D8A" w:rsidP="00BE3F9E">
            <w:pPr>
              <w:pStyle w:val="TAL"/>
              <w:rPr>
                <w:rFonts w:eastAsia="SimSun"/>
                <w:szCs w:val="18"/>
                <w:lang w:eastAsia="zh-CN"/>
              </w:rPr>
            </w:pPr>
            <w:r w:rsidRPr="00614B7A">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262EA5" w14:textId="77777777" w:rsidR="00A85D8A" w:rsidRPr="00614B7A" w:rsidRDefault="00A85D8A" w:rsidP="00BE3F9E">
            <w:pPr>
              <w:pStyle w:val="TAL"/>
            </w:pPr>
            <w:r w:rsidRPr="00614B7A">
              <w:t>2Rx</w:t>
            </w:r>
          </w:p>
        </w:tc>
      </w:tr>
      <w:tr w:rsidR="00A85D8A" w:rsidRPr="00614B7A" w14:paraId="12E01202"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C53230" w14:textId="77777777" w:rsidR="00A85D8A" w:rsidRPr="00614B7A" w:rsidRDefault="00A85D8A" w:rsidP="00BE3F9E">
            <w:pPr>
              <w:pStyle w:val="TAL"/>
              <w:rPr>
                <w:b/>
                <w:bCs/>
              </w:rPr>
            </w:pPr>
            <w:r w:rsidRPr="00614B7A">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23496F" w14:textId="77777777" w:rsidR="00A85D8A" w:rsidRPr="00614B7A" w:rsidRDefault="00A85D8A" w:rsidP="00BE3F9E">
            <w:pPr>
              <w:pStyle w:val="TAL"/>
              <w:rPr>
                <w:b/>
              </w:rPr>
            </w:pPr>
            <w:r w:rsidRPr="00614B7A">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C50AAD" w14:textId="77777777" w:rsidR="00A85D8A" w:rsidRPr="00614B7A"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378982" w14:textId="77777777" w:rsidR="00A85D8A" w:rsidRPr="00614B7A"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A300F7" w14:textId="77777777" w:rsidR="00A85D8A" w:rsidRPr="00614B7A" w:rsidRDefault="00A85D8A" w:rsidP="00BE3F9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68DB2C"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ACFFDA" w14:textId="77777777" w:rsidR="00A85D8A" w:rsidRPr="00614B7A" w:rsidRDefault="00A85D8A" w:rsidP="00BE3F9E">
            <w:pPr>
              <w:pStyle w:val="TAL"/>
              <w:rPr>
                <w:b/>
              </w:rPr>
            </w:pPr>
          </w:p>
        </w:tc>
      </w:tr>
      <w:tr w:rsidR="00A85D8A" w:rsidRPr="00614B7A" w14:paraId="67CF5B9D"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1F98F7" w14:textId="77777777" w:rsidR="00A85D8A" w:rsidRPr="00614B7A" w:rsidRDefault="00A85D8A" w:rsidP="00BE3F9E">
            <w:pPr>
              <w:pStyle w:val="TAL"/>
              <w:rPr>
                <w:b/>
                <w:bCs/>
              </w:rPr>
            </w:pPr>
            <w:r w:rsidRPr="00614B7A">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3C0517" w14:textId="77777777" w:rsidR="00A85D8A" w:rsidRPr="00614B7A" w:rsidRDefault="00A85D8A" w:rsidP="00BE3F9E">
            <w:pPr>
              <w:pStyle w:val="TAL"/>
              <w:rPr>
                <w:b/>
              </w:rPr>
            </w:pPr>
            <w:r w:rsidRPr="00614B7A">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9BF029" w14:textId="77777777" w:rsidR="00A85D8A" w:rsidRPr="00614B7A"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59468F" w14:textId="77777777" w:rsidR="00A85D8A" w:rsidRPr="00614B7A"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F4CAEB" w14:textId="77777777" w:rsidR="00A85D8A" w:rsidRPr="00614B7A" w:rsidRDefault="00A85D8A" w:rsidP="00BE3F9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1973A9"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76EF83" w14:textId="77777777" w:rsidR="00A85D8A" w:rsidRPr="00614B7A" w:rsidRDefault="00A85D8A" w:rsidP="00BE3F9E">
            <w:pPr>
              <w:pStyle w:val="TAL"/>
              <w:rPr>
                <w:b/>
              </w:rPr>
            </w:pPr>
          </w:p>
        </w:tc>
      </w:tr>
      <w:tr w:rsidR="00A85D8A" w:rsidRPr="00614B7A" w14:paraId="77B3E405"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18FA8CE0" w14:textId="77777777" w:rsidR="00A85D8A" w:rsidRPr="00614B7A" w:rsidRDefault="00A85D8A" w:rsidP="00BE3F9E">
            <w:pPr>
              <w:pStyle w:val="TAL"/>
              <w:rPr>
                <w:bCs/>
              </w:rPr>
            </w:pPr>
            <w:r w:rsidRPr="00614B7A">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5EFB23FF" w14:textId="77777777" w:rsidR="00A85D8A" w:rsidRPr="00614B7A" w:rsidRDefault="00A85D8A" w:rsidP="00BE3F9E">
            <w:pPr>
              <w:pStyle w:val="TAL"/>
            </w:pPr>
            <w:r w:rsidRPr="00614B7A">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63A0D76F" w14:textId="77777777" w:rsidR="00A85D8A" w:rsidRPr="00614B7A" w:rsidRDefault="00A85D8A" w:rsidP="00BE3F9E">
            <w:pPr>
              <w:pStyle w:val="TAC"/>
            </w:pPr>
            <w:r w:rsidRPr="00614B7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C75A972" w14:textId="77777777" w:rsidR="00A85D8A" w:rsidRPr="00614B7A" w:rsidRDefault="00A85D8A" w:rsidP="00BE3F9E">
            <w:pPr>
              <w:pStyle w:val="TAL"/>
            </w:pPr>
            <w:r w:rsidRPr="00614B7A">
              <w:t>C006</w:t>
            </w:r>
          </w:p>
        </w:tc>
        <w:tc>
          <w:tcPr>
            <w:tcW w:w="3136" w:type="dxa"/>
            <w:tcBorders>
              <w:top w:val="single" w:sz="4" w:space="0" w:color="auto"/>
              <w:left w:val="single" w:sz="4" w:space="0" w:color="auto"/>
              <w:bottom w:val="single" w:sz="4" w:space="0" w:color="auto"/>
              <w:right w:val="single" w:sz="4" w:space="0" w:color="auto"/>
            </w:tcBorders>
            <w:hideMark/>
          </w:tcPr>
          <w:p w14:paraId="38F25860" w14:textId="77777777" w:rsidR="00A85D8A" w:rsidRPr="00614B7A" w:rsidRDefault="00A85D8A" w:rsidP="00BE3F9E">
            <w:pPr>
              <w:pStyle w:val="TAL"/>
            </w:pPr>
            <w:r w:rsidRPr="00614B7A">
              <w:rPr>
                <w:rFonts w:eastAsia="MS Mincho"/>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4352C2C" w14:textId="77777777" w:rsidR="00A85D8A" w:rsidRPr="00614B7A" w:rsidRDefault="00A85D8A" w:rsidP="00BE3F9E">
            <w:pPr>
              <w:pStyle w:val="TAL"/>
              <w:rPr>
                <w:rFonts w:eastAsia="SimSun"/>
                <w:szCs w:val="18"/>
                <w:lang w:eastAsia="zh-CN"/>
              </w:rPr>
            </w:pPr>
            <w:r w:rsidRPr="00614B7A">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6EC70E5" w14:textId="77777777" w:rsidR="00A85D8A" w:rsidRPr="00614B7A" w:rsidRDefault="00A85D8A" w:rsidP="00BE3F9E">
            <w:pPr>
              <w:pStyle w:val="TAL"/>
            </w:pPr>
            <w:r w:rsidRPr="00614B7A">
              <w:t>2Rx</w:t>
            </w:r>
          </w:p>
        </w:tc>
      </w:tr>
      <w:tr w:rsidR="00A85D8A" w:rsidRPr="00614B7A" w14:paraId="76737C80"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4B3F840F" w14:textId="77777777" w:rsidR="00A85D8A" w:rsidRPr="00614B7A" w:rsidRDefault="00A85D8A" w:rsidP="00BE3F9E">
            <w:pPr>
              <w:pStyle w:val="TAL"/>
              <w:rPr>
                <w:bCs/>
              </w:rPr>
            </w:pPr>
            <w:r w:rsidRPr="00614B7A">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5EBA112F" w14:textId="77777777" w:rsidR="00A85D8A" w:rsidRPr="00614B7A" w:rsidRDefault="00A85D8A" w:rsidP="00BE3F9E">
            <w:pPr>
              <w:pStyle w:val="TAL"/>
            </w:pPr>
            <w:r w:rsidRPr="00614B7A">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23321AD5" w14:textId="77777777" w:rsidR="00A85D8A" w:rsidRPr="00614B7A" w:rsidRDefault="00A85D8A" w:rsidP="00BE3F9E">
            <w:pPr>
              <w:pStyle w:val="TAC"/>
            </w:pPr>
            <w:r w:rsidRPr="00614B7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3C204A" w14:textId="77777777" w:rsidR="00A85D8A" w:rsidRPr="00614B7A" w:rsidRDefault="00A85D8A" w:rsidP="00BE3F9E">
            <w:pPr>
              <w:pStyle w:val="TAL"/>
            </w:pPr>
            <w:r w:rsidRPr="00614B7A">
              <w:t>C006a</w:t>
            </w:r>
          </w:p>
        </w:tc>
        <w:tc>
          <w:tcPr>
            <w:tcW w:w="3136" w:type="dxa"/>
            <w:tcBorders>
              <w:top w:val="single" w:sz="4" w:space="0" w:color="auto"/>
              <w:left w:val="single" w:sz="4" w:space="0" w:color="auto"/>
              <w:bottom w:val="single" w:sz="4" w:space="0" w:color="auto"/>
              <w:right w:val="single" w:sz="4" w:space="0" w:color="auto"/>
            </w:tcBorders>
            <w:hideMark/>
          </w:tcPr>
          <w:p w14:paraId="21AF9897" w14:textId="77777777" w:rsidR="00A85D8A" w:rsidRPr="00614B7A" w:rsidRDefault="00A85D8A" w:rsidP="00BE3F9E">
            <w:pPr>
              <w:pStyle w:val="TAL"/>
            </w:pPr>
            <w:r w:rsidRPr="00614B7A">
              <w:rPr>
                <w:rFonts w:eastAsia="MS Mincho"/>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FR2</w:t>
            </w:r>
            <w:r w:rsidRPr="00614B7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87DAD4C" w14:textId="77777777" w:rsidR="00A85D8A" w:rsidRPr="00614B7A" w:rsidRDefault="00A85D8A" w:rsidP="00BE3F9E">
            <w:pPr>
              <w:pStyle w:val="TAL"/>
              <w:rPr>
                <w:rFonts w:eastAsia="SimSun"/>
                <w:szCs w:val="18"/>
                <w:lang w:eastAsia="zh-CN"/>
              </w:rPr>
            </w:pPr>
            <w:r w:rsidRPr="00614B7A">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86E31A6" w14:textId="77777777" w:rsidR="00A85D8A" w:rsidRPr="00614B7A" w:rsidRDefault="00A85D8A" w:rsidP="00BE3F9E">
            <w:pPr>
              <w:pStyle w:val="TAL"/>
            </w:pPr>
            <w:r w:rsidRPr="00614B7A">
              <w:t>2Rx</w:t>
            </w:r>
          </w:p>
        </w:tc>
      </w:tr>
      <w:tr w:rsidR="00A85D8A" w:rsidRPr="00614B7A" w14:paraId="5A126346"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477C3A7A" w14:textId="77777777" w:rsidR="00A85D8A" w:rsidRPr="00614B7A" w:rsidRDefault="00A85D8A" w:rsidP="00BE3F9E">
            <w:pPr>
              <w:pStyle w:val="TAL"/>
              <w:rPr>
                <w:bCs/>
              </w:rPr>
            </w:pPr>
            <w:r w:rsidRPr="00614B7A">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03DC3D74" w14:textId="77777777" w:rsidR="00A85D8A" w:rsidRPr="00614B7A" w:rsidRDefault="00A85D8A" w:rsidP="00BE3F9E">
            <w:pPr>
              <w:pStyle w:val="TAL"/>
            </w:pPr>
            <w:r w:rsidRPr="00614B7A">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332E4A88" w14:textId="77777777" w:rsidR="00A85D8A" w:rsidRPr="00614B7A" w:rsidRDefault="00A85D8A" w:rsidP="00BE3F9E">
            <w:pPr>
              <w:pStyle w:val="TAC"/>
            </w:pPr>
            <w:r w:rsidRPr="00614B7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1EE1083" w14:textId="77777777" w:rsidR="00A85D8A" w:rsidRPr="00614B7A" w:rsidRDefault="00A85D8A" w:rsidP="00BE3F9E">
            <w:pPr>
              <w:pStyle w:val="TAL"/>
            </w:pPr>
            <w:r w:rsidRPr="00614B7A">
              <w:t>C166</w:t>
            </w:r>
          </w:p>
        </w:tc>
        <w:tc>
          <w:tcPr>
            <w:tcW w:w="3136" w:type="dxa"/>
            <w:tcBorders>
              <w:top w:val="single" w:sz="4" w:space="0" w:color="auto"/>
              <w:left w:val="single" w:sz="4" w:space="0" w:color="auto"/>
              <w:bottom w:val="single" w:sz="4" w:space="0" w:color="auto"/>
              <w:right w:val="single" w:sz="4" w:space="0" w:color="auto"/>
            </w:tcBorders>
            <w:hideMark/>
          </w:tcPr>
          <w:p w14:paraId="74FC218B" w14:textId="77777777" w:rsidR="00A85D8A" w:rsidRPr="00614B7A" w:rsidRDefault="00A85D8A" w:rsidP="00BE3F9E">
            <w:pPr>
              <w:pStyle w:val="TAL"/>
            </w:pPr>
            <w:r w:rsidRPr="00614B7A">
              <w:rPr>
                <w:rFonts w:eastAsia="MS Mincho"/>
              </w:rPr>
              <w:t xml:space="preserve">UEs supporting 5GS </w:t>
            </w:r>
            <w:r w:rsidRPr="00614B7A">
              <w:rPr>
                <w:lang w:eastAsia="zh-CN"/>
              </w:rPr>
              <w:t>NR SA</w:t>
            </w:r>
            <w:r w:rsidRPr="00614B7A">
              <w:rPr>
                <w:rFonts w:eastAsia="MS Mincho"/>
              </w:rPr>
              <w:t xml:space="preserve"> FR2</w:t>
            </w:r>
            <w:r w:rsidRPr="00614B7A">
              <w:rPr>
                <w:lang w:eastAsia="zh-CN"/>
              </w:rPr>
              <w:t xml:space="preserve">, </w:t>
            </w:r>
            <w:r w:rsidRPr="00614B7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79FB4EE" w14:textId="77777777" w:rsidR="00A85D8A" w:rsidRPr="00614B7A" w:rsidRDefault="00A85D8A" w:rsidP="00BE3F9E">
            <w:pPr>
              <w:pStyle w:val="TAL"/>
              <w:rPr>
                <w:rFonts w:eastAsia="SimSun"/>
                <w:szCs w:val="18"/>
                <w:lang w:eastAsia="zh-CN"/>
              </w:rPr>
            </w:pPr>
            <w:r w:rsidRPr="00614B7A">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4ECC370" w14:textId="77777777" w:rsidR="00A85D8A" w:rsidRPr="00614B7A" w:rsidRDefault="00A85D8A" w:rsidP="00BE3F9E">
            <w:pPr>
              <w:pStyle w:val="TAL"/>
            </w:pPr>
            <w:r w:rsidRPr="00614B7A">
              <w:t>2Rx</w:t>
            </w:r>
          </w:p>
        </w:tc>
      </w:tr>
      <w:tr w:rsidR="00A85D8A" w:rsidRPr="00614B7A" w14:paraId="7F5B805E"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0E774821" w14:textId="77777777" w:rsidR="00A85D8A" w:rsidRPr="00614B7A" w:rsidRDefault="00A85D8A" w:rsidP="00BE3F9E">
            <w:pPr>
              <w:pStyle w:val="TAL"/>
              <w:rPr>
                <w:bCs/>
              </w:rPr>
            </w:pPr>
            <w:r w:rsidRPr="00614B7A">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1116C959" w14:textId="77777777" w:rsidR="00A85D8A" w:rsidRPr="00614B7A" w:rsidRDefault="00A85D8A" w:rsidP="00BE3F9E">
            <w:pPr>
              <w:pStyle w:val="TAL"/>
            </w:pPr>
            <w:r w:rsidRPr="00614B7A">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2370704" w14:textId="77777777" w:rsidR="00A85D8A" w:rsidRPr="00614B7A" w:rsidRDefault="00A85D8A" w:rsidP="00BE3F9E">
            <w:pPr>
              <w:pStyle w:val="TAC"/>
            </w:pPr>
            <w:r w:rsidRPr="00614B7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414FA53" w14:textId="77777777" w:rsidR="00A85D8A" w:rsidRPr="00614B7A" w:rsidRDefault="00A85D8A" w:rsidP="00BE3F9E">
            <w:pPr>
              <w:pStyle w:val="TAL"/>
            </w:pPr>
            <w:r w:rsidRPr="00614B7A">
              <w:t>C167</w:t>
            </w:r>
          </w:p>
        </w:tc>
        <w:tc>
          <w:tcPr>
            <w:tcW w:w="3136" w:type="dxa"/>
            <w:tcBorders>
              <w:top w:val="single" w:sz="4" w:space="0" w:color="auto"/>
              <w:left w:val="single" w:sz="4" w:space="0" w:color="auto"/>
              <w:bottom w:val="single" w:sz="4" w:space="0" w:color="auto"/>
              <w:right w:val="single" w:sz="4" w:space="0" w:color="auto"/>
            </w:tcBorders>
            <w:hideMark/>
          </w:tcPr>
          <w:p w14:paraId="33D3FBC6" w14:textId="77777777" w:rsidR="00A85D8A" w:rsidRPr="00614B7A" w:rsidRDefault="00A85D8A" w:rsidP="00BE3F9E">
            <w:pPr>
              <w:pStyle w:val="TAL"/>
            </w:pPr>
            <w:r w:rsidRPr="00614B7A">
              <w:rPr>
                <w:rFonts w:eastAsia="MS Mincho"/>
              </w:rPr>
              <w:t xml:space="preserve">UEs supporting 5GS </w:t>
            </w:r>
            <w:r w:rsidRPr="00614B7A">
              <w:rPr>
                <w:lang w:eastAsia="zh-CN"/>
              </w:rPr>
              <w:t>NR SA</w:t>
            </w:r>
            <w:r w:rsidRPr="00614B7A">
              <w:rPr>
                <w:rFonts w:eastAsia="MS Mincho"/>
              </w:rPr>
              <w:t xml:space="preserve"> FR2</w:t>
            </w:r>
            <w:r w:rsidRPr="00614B7A" w:rsidDel="00AD4FD5">
              <w:rPr>
                <w:lang w:eastAsia="zh-CN"/>
              </w:rPr>
              <w:t xml:space="preserve"> </w:t>
            </w:r>
            <w:r w:rsidRPr="00614B7A">
              <w:rPr>
                <w:lang w:eastAsia="zh-CN"/>
              </w:rPr>
              <w:t xml:space="preserve">long DRX cycle, </w:t>
            </w:r>
            <w:r w:rsidRPr="00614B7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66EA88E" w14:textId="77777777" w:rsidR="00A85D8A" w:rsidRPr="00614B7A" w:rsidRDefault="00A85D8A" w:rsidP="00BE3F9E">
            <w:pPr>
              <w:pStyle w:val="TAL"/>
              <w:rPr>
                <w:rFonts w:eastAsia="SimSun"/>
                <w:szCs w:val="18"/>
                <w:lang w:eastAsia="zh-CN"/>
              </w:rPr>
            </w:pPr>
            <w:r w:rsidRPr="00614B7A">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E453052" w14:textId="77777777" w:rsidR="00A85D8A" w:rsidRPr="00614B7A" w:rsidRDefault="00A85D8A" w:rsidP="00BE3F9E">
            <w:pPr>
              <w:pStyle w:val="TAL"/>
            </w:pPr>
            <w:r w:rsidRPr="00614B7A">
              <w:t>2Rx</w:t>
            </w:r>
          </w:p>
        </w:tc>
      </w:tr>
      <w:tr w:rsidR="00A85D8A" w:rsidRPr="00614B7A" w14:paraId="6B63D14F"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589A65" w14:textId="77777777" w:rsidR="00A85D8A" w:rsidRPr="00614B7A" w:rsidRDefault="00A85D8A" w:rsidP="00BE3F9E">
            <w:pPr>
              <w:pStyle w:val="TAL"/>
              <w:rPr>
                <w:b/>
                <w:bCs/>
              </w:rPr>
            </w:pPr>
            <w:r w:rsidRPr="00614B7A">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280576" w14:textId="77777777" w:rsidR="00A85D8A" w:rsidRPr="00614B7A" w:rsidRDefault="00A85D8A" w:rsidP="00BE3F9E">
            <w:pPr>
              <w:pStyle w:val="TAL"/>
              <w:rPr>
                <w:b/>
              </w:rPr>
            </w:pPr>
            <w:r w:rsidRPr="00614B7A">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664194" w14:textId="77777777" w:rsidR="00A85D8A" w:rsidRPr="00614B7A"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EEB012" w14:textId="77777777" w:rsidR="00A85D8A" w:rsidRPr="00614B7A"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E56C33" w14:textId="77777777" w:rsidR="00A85D8A" w:rsidRPr="00614B7A" w:rsidRDefault="00A85D8A" w:rsidP="00BE3F9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7482D7"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CC79A8" w14:textId="77777777" w:rsidR="00A85D8A" w:rsidRPr="00614B7A" w:rsidRDefault="00A85D8A" w:rsidP="00BE3F9E">
            <w:pPr>
              <w:pStyle w:val="TAL"/>
              <w:rPr>
                <w:b/>
              </w:rPr>
            </w:pPr>
          </w:p>
        </w:tc>
      </w:tr>
      <w:tr w:rsidR="00A85D8A" w:rsidRPr="00614B7A" w14:paraId="19DBB22B"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6F61B523" w14:textId="77777777" w:rsidR="00A85D8A" w:rsidRPr="00614B7A" w:rsidRDefault="00A85D8A" w:rsidP="00BE3F9E">
            <w:pPr>
              <w:pStyle w:val="TAL"/>
              <w:rPr>
                <w:bCs/>
              </w:rPr>
            </w:pPr>
            <w:r w:rsidRPr="00614B7A">
              <w:br w:type="page"/>
            </w:r>
            <w:r w:rsidRPr="00614B7A">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26F0038" w14:textId="77777777" w:rsidR="00A85D8A" w:rsidRPr="00614B7A" w:rsidRDefault="00A85D8A" w:rsidP="00BE3F9E">
            <w:pPr>
              <w:pStyle w:val="TAL"/>
            </w:pPr>
            <w:r w:rsidRPr="00614B7A">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7682B9A" w14:textId="77777777" w:rsidR="00A85D8A" w:rsidRPr="00614B7A" w:rsidRDefault="00A85D8A" w:rsidP="00BE3F9E">
            <w:pPr>
              <w:pStyle w:val="TAC"/>
            </w:pPr>
            <w:r w:rsidRPr="00614B7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25D82D3" w14:textId="77777777" w:rsidR="00A85D8A" w:rsidRPr="00614B7A" w:rsidRDefault="00A85D8A" w:rsidP="00BE3F9E">
            <w:pPr>
              <w:pStyle w:val="TAL"/>
            </w:pPr>
            <w:r w:rsidRPr="00614B7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707DE4" w14:textId="77777777" w:rsidR="00A85D8A" w:rsidRPr="00614B7A" w:rsidRDefault="00A85D8A" w:rsidP="00BE3F9E">
            <w:pPr>
              <w:pStyle w:val="TAL"/>
            </w:pPr>
            <w:r w:rsidRPr="00614B7A">
              <w:rPr>
                <w:rFonts w:eastAsia="MS Mincho"/>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E9A783B" w14:textId="77777777" w:rsidR="00A85D8A" w:rsidRPr="00614B7A" w:rsidRDefault="00A85D8A" w:rsidP="00BE3F9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7036F90" w14:textId="77777777" w:rsidR="00A85D8A" w:rsidRPr="00614B7A" w:rsidRDefault="00A85D8A" w:rsidP="00BE3F9E">
            <w:pPr>
              <w:pStyle w:val="TAL"/>
            </w:pPr>
            <w:r w:rsidRPr="00614B7A">
              <w:t>2Rx</w:t>
            </w:r>
          </w:p>
        </w:tc>
      </w:tr>
      <w:tr w:rsidR="00A85D8A" w:rsidRPr="00614B7A" w14:paraId="767FEE96"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1C4EE0B5" w14:textId="77777777" w:rsidR="00A85D8A" w:rsidRPr="00614B7A" w:rsidRDefault="00A85D8A" w:rsidP="00BE3F9E">
            <w:pPr>
              <w:pStyle w:val="TAL"/>
              <w:rPr>
                <w:bCs/>
              </w:rPr>
            </w:pPr>
            <w:r w:rsidRPr="00614B7A">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190F455D" w14:textId="77777777" w:rsidR="00A85D8A" w:rsidRPr="00614B7A" w:rsidRDefault="00A85D8A" w:rsidP="00BE3F9E">
            <w:pPr>
              <w:pStyle w:val="TAL"/>
            </w:pPr>
            <w:r w:rsidRPr="00614B7A">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9E4D0CE" w14:textId="77777777" w:rsidR="00A85D8A" w:rsidRPr="00614B7A" w:rsidRDefault="00A85D8A" w:rsidP="00BE3F9E">
            <w:pPr>
              <w:pStyle w:val="TAC"/>
            </w:pPr>
            <w:r w:rsidRPr="00614B7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A2B6EBD" w14:textId="77777777" w:rsidR="00A85D8A" w:rsidRPr="00614B7A" w:rsidRDefault="00A85D8A" w:rsidP="00BE3F9E">
            <w:pPr>
              <w:pStyle w:val="TAL"/>
            </w:pPr>
            <w:r w:rsidRPr="00614B7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F4424E5" w14:textId="77777777" w:rsidR="00A85D8A" w:rsidRPr="00614B7A" w:rsidRDefault="00A85D8A" w:rsidP="00BE3F9E">
            <w:pPr>
              <w:pStyle w:val="TAL"/>
            </w:pPr>
            <w:r w:rsidRPr="00614B7A">
              <w:rPr>
                <w:rFonts w:eastAsia="MS Mincho"/>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FR2</w:t>
            </w:r>
            <w:r w:rsidRPr="00614B7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448560A" w14:textId="77777777" w:rsidR="00A85D8A" w:rsidRPr="00614B7A" w:rsidRDefault="00A85D8A" w:rsidP="00BE3F9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6195FE0" w14:textId="77777777" w:rsidR="00A85D8A" w:rsidRPr="00614B7A" w:rsidRDefault="00A85D8A" w:rsidP="00BE3F9E">
            <w:pPr>
              <w:pStyle w:val="TAL"/>
            </w:pPr>
            <w:r w:rsidRPr="00614B7A">
              <w:t>2Rx</w:t>
            </w:r>
          </w:p>
        </w:tc>
      </w:tr>
      <w:tr w:rsidR="00A85D8A" w:rsidRPr="00614B7A" w14:paraId="54823A28"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24F0E502" w14:textId="77777777" w:rsidR="00A85D8A" w:rsidRPr="00614B7A" w:rsidRDefault="00A85D8A" w:rsidP="00BE3F9E">
            <w:pPr>
              <w:pStyle w:val="TAL"/>
              <w:rPr>
                <w:bCs/>
              </w:rPr>
            </w:pPr>
            <w:r w:rsidRPr="00614B7A">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88E4296" w14:textId="77777777" w:rsidR="00A85D8A" w:rsidRPr="00614B7A" w:rsidRDefault="00A85D8A" w:rsidP="00BE3F9E">
            <w:pPr>
              <w:pStyle w:val="TAL"/>
            </w:pPr>
            <w:r w:rsidRPr="00614B7A">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49D4B90" w14:textId="77777777" w:rsidR="00A85D8A" w:rsidRPr="00614B7A" w:rsidRDefault="00A85D8A" w:rsidP="00BE3F9E">
            <w:pPr>
              <w:pStyle w:val="TAC"/>
            </w:pPr>
            <w:r w:rsidRPr="00614B7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1688955" w14:textId="77777777" w:rsidR="00A85D8A" w:rsidRPr="00614B7A" w:rsidRDefault="00A85D8A" w:rsidP="00BE3F9E">
            <w:pPr>
              <w:pStyle w:val="TAL"/>
            </w:pPr>
            <w:r w:rsidRPr="00614B7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26980A8" w14:textId="77777777" w:rsidR="00A85D8A" w:rsidRPr="00614B7A" w:rsidRDefault="00A85D8A" w:rsidP="00BE3F9E">
            <w:pPr>
              <w:pStyle w:val="TAL"/>
            </w:pPr>
            <w:r w:rsidRPr="00614B7A">
              <w:rPr>
                <w:rFonts w:eastAsia="MS Mincho"/>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47993C2" w14:textId="77777777" w:rsidR="00A85D8A" w:rsidRPr="00614B7A" w:rsidRDefault="00A85D8A" w:rsidP="00BE3F9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7265471" w14:textId="77777777" w:rsidR="00A85D8A" w:rsidRPr="00614B7A" w:rsidRDefault="00A85D8A" w:rsidP="00BE3F9E">
            <w:pPr>
              <w:pStyle w:val="TAL"/>
            </w:pPr>
            <w:r w:rsidRPr="00614B7A">
              <w:t>2Rx</w:t>
            </w:r>
          </w:p>
        </w:tc>
      </w:tr>
      <w:tr w:rsidR="00A85D8A" w:rsidRPr="00614B7A" w14:paraId="1320E293"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22FDF8D5" w14:textId="77777777" w:rsidR="00A85D8A" w:rsidRPr="00614B7A" w:rsidRDefault="00A85D8A" w:rsidP="00BE3F9E">
            <w:pPr>
              <w:pStyle w:val="TAL"/>
              <w:rPr>
                <w:bCs/>
              </w:rPr>
            </w:pPr>
            <w:r w:rsidRPr="00614B7A">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43FD73A" w14:textId="77777777" w:rsidR="00A85D8A" w:rsidRPr="00614B7A" w:rsidRDefault="00A85D8A" w:rsidP="00BE3F9E">
            <w:pPr>
              <w:pStyle w:val="TAL"/>
            </w:pPr>
            <w:r w:rsidRPr="00614B7A">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030895D" w14:textId="77777777" w:rsidR="00A85D8A" w:rsidRPr="00614B7A" w:rsidRDefault="00A85D8A" w:rsidP="00BE3F9E">
            <w:pPr>
              <w:pStyle w:val="TAC"/>
            </w:pPr>
            <w:r w:rsidRPr="00614B7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1127E98" w14:textId="77777777" w:rsidR="00A85D8A" w:rsidRPr="00614B7A" w:rsidRDefault="00A85D8A" w:rsidP="00BE3F9E">
            <w:pPr>
              <w:pStyle w:val="TAL"/>
            </w:pPr>
            <w:r w:rsidRPr="00614B7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D8F3D79" w14:textId="77777777" w:rsidR="00A85D8A" w:rsidRPr="00614B7A" w:rsidRDefault="00A85D8A" w:rsidP="00BE3F9E">
            <w:pPr>
              <w:pStyle w:val="TAL"/>
            </w:pPr>
            <w:r w:rsidRPr="00614B7A">
              <w:rPr>
                <w:rFonts w:eastAsia="MS Mincho"/>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FR2</w:t>
            </w:r>
            <w:r w:rsidRPr="00614B7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B3623E6" w14:textId="77777777" w:rsidR="00A85D8A" w:rsidRPr="00614B7A" w:rsidRDefault="00A85D8A" w:rsidP="00BE3F9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0C04CD" w14:textId="77777777" w:rsidR="00A85D8A" w:rsidRPr="00614B7A" w:rsidRDefault="00A85D8A" w:rsidP="00BE3F9E">
            <w:pPr>
              <w:pStyle w:val="TAL"/>
            </w:pPr>
            <w:r w:rsidRPr="00614B7A">
              <w:t>2Rx</w:t>
            </w:r>
          </w:p>
        </w:tc>
      </w:tr>
      <w:tr w:rsidR="00A85D8A" w:rsidRPr="00614B7A" w14:paraId="4FDB0F2C"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6FA0DA6C" w14:textId="77777777" w:rsidR="00A85D8A" w:rsidRPr="00614B7A" w:rsidRDefault="00A85D8A" w:rsidP="00BE3F9E">
            <w:pPr>
              <w:pStyle w:val="TAL"/>
              <w:rPr>
                <w:bCs/>
              </w:rPr>
            </w:pPr>
            <w:r w:rsidRPr="00614B7A">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08E843D8" w14:textId="77777777" w:rsidR="00A85D8A" w:rsidRPr="00614B7A" w:rsidRDefault="00A85D8A" w:rsidP="00BE3F9E">
            <w:pPr>
              <w:pStyle w:val="TAL"/>
            </w:pPr>
            <w:r w:rsidRPr="00614B7A">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17F6A71" w14:textId="77777777" w:rsidR="00A85D8A" w:rsidRPr="00614B7A" w:rsidRDefault="00A85D8A" w:rsidP="00BE3F9E">
            <w:pPr>
              <w:pStyle w:val="TAC"/>
            </w:pPr>
            <w:r w:rsidRPr="00614B7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235B00" w14:textId="77777777" w:rsidR="00A85D8A" w:rsidRPr="00614B7A" w:rsidRDefault="00A85D8A" w:rsidP="00BE3F9E">
            <w:pPr>
              <w:pStyle w:val="TAL"/>
            </w:pPr>
            <w:r w:rsidRPr="00614B7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766E2B3" w14:textId="77777777" w:rsidR="00A85D8A" w:rsidRPr="00614B7A" w:rsidRDefault="00A85D8A" w:rsidP="00BE3F9E">
            <w:pPr>
              <w:pStyle w:val="TAL"/>
            </w:pPr>
            <w:r w:rsidRPr="00614B7A">
              <w:rPr>
                <w:rFonts w:eastAsia="MS Mincho"/>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1139C63" w14:textId="77777777" w:rsidR="00A85D8A" w:rsidRPr="00614B7A" w:rsidRDefault="00A85D8A" w:rsidP="00BE3F9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632DA6" w14:textId="77777777" w:rsidR="00A85D8A" w:rsidRPr="00614B7A" w:rsidRDefault="00A85D8A" w:rsidP="00BE3F9E">
            <w:pPr>
              <w:pStyle w:val="TAL"/>
            </w:pPr>
            <w:r w:rsidRPr="00614B7A">
              <w:t>2Rx</w:t>
            </w:r>
          </w:p>
        </w:tc>
      </w:tr>
      <w:tr w:rsidR="00A85D8A" w:rsidRPr="00614B7A" w14:paraId="1D3B4AC8"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21E1EAF8" w14:textId="77777777" w:rsidR="00A85D8A" w:rsidRPr="00614B7A" w:rsidRDefault="00A85D8A" w:rsidP="00BE3F9E">
            <w:pPr>
              <w:pStyle w:val="TAL"/>
              <w:rPr>
                <w:bCs/>
              </w:rPr>
            </w:pPr>
            <w:r w:rsidRPr="00614B7A">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72FFF9B7" w14:textId="77777777" w:rsidR="00A85D8A" w:rsidRPr="00614B7A" w:rsidRDefault="00A85D8A" w:rsidP="00BE3F9E">
            <w:pPr>
              <w:pStyle w:val="TAL"/>
            </w:pPr>
            <w:r w:rsidRPr="00614B7A">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611BE893" w14:textId="77777777" w:rsidR="00A85D8A" w:rsidRPr="00614B7A" w:rsidRDefault="00A85D8A" w:rsidP="00BE3F9E">
            <w:pPr>
              <w:pStyle w:val="TAC"/>
            </w:pPr>
            <w:r w:rsidRPr="00614B7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B63C6D" w14:textId="77777777" w:rsidR="00A85D8A" w:rsidRPr="00614B7A" w:rsidRDefault="00A85D8A" w:rsidP="00BE3F9E">
            <w:pPr>
              <w:pStyle w:val="TAL"/>
            </w:pPr>
            <w:r w:rsidRPr="00614B7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838E017" w14:textId="77777777" w:rsidR="00A85D8A" w:rsidRPr="00614B7A" w:rsidRDefault="00A85D8A" w:rsidP="00BE3F9E">
            <w:pPr>
              <w:pStyle w:val="TAL"/>
            </w:pPr>
            <w:r w:rsidRPr="00614B7A">
              <w:rPr>
                <w:rFonts w:eastAsia="MS Mincho"/>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FR2</w:t>
            </w:r>
            <w:r w:rsidRPr="00614B7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8F99890" w14:textId="77777777" w:rsidR="00A85D8A" w:rsidRPr="00614B7A" w:rsidRDefault="00A85D8A" w:rsidP="00BE3F9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A5EADB7" w14:textId="77777777" w:rsidR="00A85D8A" w:rsidRPr="00614B7A" w:rsidRDefault="00A85D8A" w:rsidP="00BE3F9E">
            <w:pPr>
              <w:pStyle w:val="TAL"/>
            </w:pPr>
            <w:r w:rsidRPr="00614B7A">
              <w:t>2Rx</w:t>
            </w:r>
          </w:p>
        </w:tc>
      </w:tr>
      <w:tr w:rsidR="00A85D8A" w:rsidRPr="00614B7A" w14:paraId="01B10DAA"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06B09388" w14:textId="77777777" w:rsidR="00A85D8A" w:rsidRPr="00614B7A" w:rsidRDefault="00A85D8A" w:rsidP="00BE3F9E">
            <w:pPr>
              <w:pStyle w:val="TAL"/>
              <w:rPr>
                <w:bCs/>
              </w:rPr>
            </w:pPr>
            <w:r w:rsidRPr="00614B7A">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3F1876B6" w14:textId="77777777" w:rsidR="00A85D8A" w:rsidRPr="00614B7A" w:rsidRDefault="00A85D8A" w:rsidP="00BE3F9E">
            <w:pPr>
              <w:pStyle w:val="TAL"/>
            </w:pPr>
            <w:r w:rsidRPr="00614B7A">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88F07B3" w14:textId="77777777" w:rsidR="00A85D8A" w:rsidRPr="00614B7A" w:rsidRDefault="00A85D8A" w:rsidP="00BE3F9E">
            <w:pPr>
              <w:pStyle w:val="TAC"/>
            </w:pPr>
            <w:r w:rsidRPr="00614B7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22720DE" w14:textId="77777777" w:rsidR="00A85D8A" w:rsidRPr="00614B7A" w:rsidRDefault="00A85D8A" w:rsidP="00BE3F9E">
            <w:pPr>
              <w:pStyle w:val="TAL"/>
            </w:pPr>
            <w:r w:rsidRPr="00614B7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2249907" w14:textId="77777777" w:rsidR="00A85D8A" w:rsidRPr="00614B7A" w:rsidRDefault="00A85D8A" w:rsidP="00BE3F9E">
            <w:pPr>
              <w:pStyle w:val="TAL"/>
            </w:pPr>
            <w:r w:rsidRPr="00614B7A">
              <w:rPr>
                <w:rFonts w:eastAsia="MS Mincho"/>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10F53BF" w14:textId="77777777" w:rsidR="00A85D8A" w:rsidRPr="00614B7A" w:rsidRDefault="00A85D8A" w:rsidP="00BE3F9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40C94B0" w14:textId="77777777" w:rsidR="00A85D8A" w:rsidRPr="00614B7A" w:rsidRDefault="00A85D8A" w:rsidP="00BE3F9E">
            <w:pPr>
              <w:pStyle w:val="TAL"/>
            </w:pPr>
            <w:r w:rsidRPr="00614B7A">
              <w:t>2Rx</w:t>
            </w:r>
          </w:p>
        </w:tc>
      </w:tr>
      <w:tr w:rsidR="00A85D8A" w:rsidRPr="00614B7A" w14:paraId="47348425"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0065F18D" w14:textId="77777777" w:rsidR="00A85D8A" w:rsidRPr="00614B7A" w:rsidRDefault="00A85D8A" w:rsidP="00BE3F9E">
            <w:pPr>
              <w:pStyle w:val="TAL"/>
              <w:rPr>
                <w:bCs/>
              </w:rPr>
            </w:pPr>
            <w:r w:rsidRPr="00614B7A">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61F069F1" w14:textId="77777777" w:rsidR="00A85D8A" w:rsidRPr="00614B7A" w:rsidRDefault="00A85D8A" w:rsidP="00BE3F9E">
            <w:pPr>
              <w:pStyle w:val="TAL"/>
            </w:pPr>
            <w:r w:rsidRPr="00614B7A">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F1D2A78" w14:textId="77777777" w:rsidR="00A85D8A" w:rsidRPr="00614B7A" w:rsidRDefault="00A85D8A" w:rsidP="00BE3F9E">
            <w:pPr>
              <w:pStyle w:val="TAC"/>
            </w:pPr>
            <w:r w:rsidRPr="00614B7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F32B10" w14:textId="77777777" w:rsidR="00A85D8A" w:rsidRPr="00614B7A" w:rsidRDefault="00A85D8A" w:rsidP="00BE3F9E">
            <w:pPr>
              <w:pStyle w:val="TAL"/>
            </w:pPr>
            <w:r w:rsidRPr="00614B7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7C7ED1E" w14:textId="77777777" w:rsidR="00A85D8A" w:rsidRPr="00614B7A" w:rsidRDefault="00A85D8A" w:rsidP="00BE3F9E">
            <w:pPr>
              <w:pStyle w:val="TAL"/>
            </w:pPr>
            <w:r w:rsidRPr="00614B7A">
              <w:rPr>
                <w:rFonts w:eastAsia="MS Mincho"/>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FR2</w:t>
            </w:r>
            <w:r w:rsidRPr="00614B7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BE04561" w14:textId="77777777" w:rsidR="00A85D8A" w:rsidRPr="00614B7A" w:rsidRDefault="00A85D8A" w:rsidP="00BE3F9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D27DE5" w14:textId="77777777" w:rsidR="00A85D8A" w:rsidRPr="00614B7A" w:rsidRDefault="00A85D8A" w:rsidP="00BE3F9E">
            <w:pPr>
              <w:pStyle w:val="TAL"/>
            </w:pPr>
            <w:r w:rsidRPr="00614B7A">
              <w:t>2Rx</w:t>
            </w:r>
          </w:p>
        </w:tc>
      </w:tr>
      <w:tr w:rsidR="00A85D8A" w:rsidRPr="00614B7A" w14:paraId="5828A084"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44BE63FF" w14:textId="77777777" w:rsidR="00A85D8A" w:rsidRPr="00614B7A" w:rsidRDefault="00A85D8A" w:rsidP="00BE3F9E">
            <w:pPr>
              <w:pStyle w:val="TAL"/>
              <w:rPr>
                <w:rFonts w:eastAsia="MS Mincho"/>
                <w:b/>
              </w:rPr>
            </w:pPr>
            <w:r w:rsidRPr="00614B7A">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70EFE55" w14:textId="77777777" w:rsidR="00A85D8A" w:rsidRPr="00614B7A" w:rsidRDefault="00A85D8A" w:rsidP="00BE3F9E">
            <w:pPr>
              <w:pStyle w:val="TAL"/>
              <w:rPr>
                <w:rFonts w:eastAsia="MS Mincho"/>
                <w:b/>
              </w:rPr>
            </w:pPr>
            <w:r w:rsidRPr="00614B7A">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53FF4C4" w14:textId="77777777" w:rsidR="00A85D8A" w:rsidRPr="00614B7A" w:rsidRDefault="00A85D8A" w:rsidP="00BE3F9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19E0701" w14:textId="77777777" w:rsidR="00A85D8A" w:rsidRPr="00614B7A" w:rsidRDefault="00A85D8A" w:rsidP="00BE3F9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67F7853" w14:textId="77777777" w:rsidR="00A85D8A" w:rsidRPr="00614B7A" w:rsidRDefault="00A85D8A" w:rsidP="00BE3F9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337BC27"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C3A0040" w14:textId="77777777" w:rsidR="00A85D8A" w:rsidRPr="00614B7A" w:rsidRDefault="00A85D8A" w:rsidP="00BE3F9E">
            <w:pPr>
              <w:pStyle w:val="TAL"/>
              <w:rPr>
                <w:b/>
              </w:rPr>
            </w:pPr>
          </w:p>
        </w:tc>
      </w:tr>
      <w:tr w:rsidR="00A85D8A" w:rsidRPr="00614B7A" w14:paraId="569881EA"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29A2DF2A" w14:textId="77777777" w:rsidR="00A85D8A" w:rsidRPr="00614B7A" w:rsidRDefault="00A85D8A" w:rsidP="00BE3F9E">
            <w:pPr>
              <w:pStyle w:val="TAL"/>
              <w:rPr>
                <w:rFonts w:eastAsia="MS Mincho"/>
              </w:rPr>
            </w:pPr>
            <w:r w:rsidRPr="00614B7A">
              <w:rPr>
                <w:rFonts w:cs="Arial"/>
                <w:szCs w:val="18"/>
              </w:rPr>
              <w:lastRenderedPageBreak/>
              <w:t>7.6.3.1</w:t>
            </w:r>
          </w:p>
        </w:tc>
        <w:tc>
          <w:tcPr>
            <w:tcW w:w="4428" w:type="dxa"/>
            <w:tcBorders>
              <w:top w:val="single" w:sz="4" w:space="0" w:color="auto"/>
              <w:left w:val="single" w:sz="4" w:space="0" w:color="auto"/>
              <w:bottom w:val="single" w:sz="4" w:space="0" w:color="auto"/>
              <w:right w:val="single" w:sz="4" w:space="0" w:color="auto"/>
            </w:tcBorders>
            <w:hideMark/>
          </w:tcPr>
          <w:p w14:paraId="685827B8" w14:textId="77777777" w:rsidR="00A85D8A" w:rsidRPr="00614B7A" w:rsidRDefault="00A85D8A" w:rsidP="00BE3F9E">
            <w:pPr>
              <w:pStyle w:val="TAL"/>
              <w:rPr>
                <w:rFonts w:eastAsia="MS Mincho"/>
              </w:rPr>
            </w:pPr>
            <w:r w:rsidRPr="00614B7A">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8F8B967" w14:textId="77777777" w:rsidR="00A85D8A" w:rsidRPr="00614B7A" w:rsidRDefault="00A85D8A" w:rsidP="00BE3F9E">
            <w:pPr>
              <w:pStyle w:val="TAC"/>
              <w:rPr>
                <w:rFonts w:eastAsia="MS Mincho"/>
              </w:rPr>
            </w:pPr>
            <w:r w:rsidRPr="00614B7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8ED6C0D" w14:textId="77777777" w:rsidR="00A85D8A" w:rsidRPr="00614B7A" w:rsidRDefault="00A85D8A" w:rsidP="00BE3F9E">
            <w:pPr>
              <w:pStyle w:val="TAL"/>
              <w:rPr>
                <w:lang w:eastAsia="zh-CN"/>
              </w:rPr>
            </w:pPr>
            <w:r w:rsidRPr="00614B7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56FB13" w14:textId="77777777" w:rsidR="00A85D8A" w:rsidRPr="00614B7A" w:rsidRDefault="00A85D8A" w:rsidP="00BE3F9E">
            <w:pPr>
              <w:pStyle w:val="TAL"/>
              <w:rPr>
                <w:rFonts w:eastAsia="MS Mincho"/>
              </w:rPr>
            </w:pPr>
            <w:r w:rsidRPr="00614B7A">
              <w:rPr>
                <w:rFonts w:eastAsia="MS Mincho"/>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EEAE544" w14:textId="77777777" w:rsidR="00A85D8A" w:rsidRPr="00614B7A" w:rsidRDefault="00A85D8A" w:rsidP="00BE3F9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46A219D" w14:textId="77777777" w:rsidR="00A85D8A" w:rsidRPr="00614B7A" w:rsidRDefault="00A85D8A" w:rsidP="00BE3F9E">
            <w:pPr>
              <w:pStyle w:val="TAL"/>
            </w:pPr>
            <w:r w:rsidRPr="00614B7A">
              <w:t>2Rx</w:t>
            </w:r>
          </w:p>
        </w:tc>
      </w:tr>
      <w:tr w:rsidR="00A85D8A" w:rsidRPr="00614B7A" w14:paraId="031F6A6E"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33BCCDD8" w14:textId="77777777" w:rsidR="00A85D8A" w:rsidRPr="00614B7A" w:rsidRDefault="00A85D8A" w:rsidP="00BE3F9E">
            <w:pPr>
              <w:pStyle w:val="TAL"/>
              <w:rPr>
                <w:rFonts w:eastAsia="MS Mincho"/>
              </w:rPr>
            </w:pPr>
            <w:r w:rsidRPr="00614B7A">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6D319728" w14:textId="77777777" w:rsidR="00A85D8A" w:rsidRPr="00614B7A" w:rsidRDefault="00A85D8A" w:rsidP="00BE3F9E">
            <w:pPr>
              <w:pStyle w:val="TAL"/>
              <w:rPr>
                <w:rFonts w:eastAsia="MS Mincho"/>
              </w:rPr>
            </w:pPr>
            <w:r w:rsidRPr="00614B7A">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280C282" w14:textId="77777777" w:rsidR="00A85D8A" w:rsidRPr="00614B7A" w:rsidRDefault="00A85D8A" w:rsidP="00BE3F9E">
            <w:pPr>
              <w:pStyle w:val="TAC"/>
              <w:rPr>
                <w:rFonts w:eastAsia="MS Mincho"/>
              </w:rPr>
            </w:pPr>
            <w:r w:rsidRPr="00614B7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B2BB23" w14:textId="77777777" w:rsidR="00A85D8A" w:rsidRPr="00614B7A" w:rsidRDefault="00A85D8A" w:rsidP="00BE3F9E">
            <w:pPr>
              <w:pStyle w:val="TAL"/>
              <w:rPr>
                <w:lang w:eastAsia="zh-CN"/>
              </w:rPr>
            </w:pPr>
            <w:r w:rsidRPr="00614B7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3C1F340" w14:textId="77777777" w:rsidR="00A85D8A" w:rsidRPr="00614B7A" w:rsidRDefault="00A85D8A" w:rsidP="00BE3F9E">
            <w:pPr>
              <w:pStyle w:val="TAL"/>
              <w:rPr>
                <w:rFonts w:eastAsia="MS Mincho"/>
              </w:rPr>
            </w:pPr>
            <w:r w:rsidRPr="00614B7A">
              <w:rPr>
                <w:rFonts w:eastAsia="MS Mincho"/>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FR2</w:t>
            </w:r>
            <w:r w:rsidRPr="00614B7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29DA74E" w14:textId="77777777" w:rsidR="00A85D8A" w:rsidRPr="00614B7A" w:rsidRDefault="00A85D8A" w:rsidP="00BE3F9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52838FF" w14:textId="77777777" w:rsidR="00A85D8A" w:rsidRPr="00614B7A" w:rsidRDefault="00A85D8A" w:rsidP="00BE3F9E">
            <w:pPr>
              <w:pStyle w:val="TAL"/>
            </w:pPr>
            <w:r w:rsidRPr="00614B7A">
              <w:t>2Rx</w:t>
            </w:r>
          </w:p>
        </w:tc>
      </w:tr>
      <w:tr w:rsidR="00A85D8A" w:rsidRPr="00614B7A" w14:paraId="3DF22A6C"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67429EA1" w14:textId="77777777" w:rsidR="00A85D8A" w:rsidRPr="00614B7A" w:rsidRDefault="00A85D8A" w:rsidP="00BE3F9E">
            <w:pPr>
              <w:pStyle w:val="TAL"/>
              <w:rPr>
                <w:rFonts w:eastAsia="MS Mincho"/>
              </w:rPr>
            </w:pPr>
            <w:r w:rsidRPr="00614B7A">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01CC67D4" w14:textId="77777777" w:rsidR="00A85D8A" w:rsidRPr="00614B7A" w:rsidRDefault="00A85D8A" w:rsidP="00BE3F9E">
            <w:pPr>
              <w:pStyle w:val="TAL"/>
              <w:rPr>
                <w:rFonts w:eastAsia="MS Mincho"/>
              </w:rPr>
            </w:pPr>
            <w:r w:rsidRPr="00614B7A">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9B7D243" w14:textId="77777777" w:rsidR="00A85D8A" w:rsidRPr="00614B7A" w:rsidRDefault="00A85D8A" w:rsidP="00BE3F9E">
            <w:pPr>
              <w:pStyle w:val="TAC"/>
              <w:rPr>
                <w:rFonts w:eastAsia="MS Mincho"/>
              </w:rPr>
            </w:pPr>
            <w:r w:rsidRPr="00614B7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C0A0831" w14:textId="77777777" w:rsidR="00A85D8A" w:rsidRPr="00614B7A" w:rsidRDefault="00A85D8A" w:rsidP="00BE3F9E">
            <w:pPr>
              <w:pStyle w:val="TAL"/>
              <w:rPr>
                <w:lang w:eastAsia="zh-CN"/>
              </w:rPr>
            </w:pPr>
            <w:r w:rsidRPr="00614B7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E924F4" w14:textId="77777777" w:rsidR="00A85D8A" w:rsidRPr="00614B7A" w:rsidRDefault="00A85D8A" w:rsidP="00BE3F9E">
            <w:pPr>
              <w:pStyle w:val="TAL"/>
              <w:rPr>
                <w:rFonts w:eastAsia="MS Mincho"/>
              </w:rPr>
            </w:pPr>
            <w:r w:rsidRPr="00614B7A">
              <w:rPr>
                <w:rFonts w:eastAsia="MS Mincho"/>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3B86B8" w14:textId="77777777" w:rsidR="00A85D8A" w:rsidRPr="00614B7A" w:rsidRDefault="00A85D8A" w:rsidP="00BE3F9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4AC3821" w14:textId="77777777" w:rsidR="00A85D8A" w:rsidRPr="00614B7A" w:rsidRDefault="00A85D8A" w:rsidP="00BE3F9E">
            <w:pPr>
              <w:pStyle w:val="TAL"/>
            </w:pPr>
            <w:r w:rsidRPr="00614B7A">
              <w:t>2Rx</w:t>
            </w:r>
          </w:p>
        </w:tc>
      </w:tr>
      <w:tr w:rsidR="00A85D8A" w:rsidRPr="00614B7A" w14:paraId="32312AF6"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0E52424F" w14:textId="77777777" w:rsidR="00A85D8A" w:rsidRPr="00614B7A" w:rsidRDefault="00A85D8A" w:rsidP="00BE3F9E">
            <w:pPr>
              <w:pStyle w:val="TAL"/>
              <w:rPr>
                <w:rFonts w:eastAsia="MS Mincho"/>
              </w:rPr>
            </w:pPr>
            <w:r w:rsidRPr="00614B7A">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04C698B6" w14:textId="77777777" w:rsidR="00A85D8A" w:rsidRPr="00614B7A" w:rsidRDefault="00A85D8A" w:rsidP="00BE3F9E">
            <w:pPr>
              <w:pStyle w:val="TAL"/>
              <w:rPr>
                <w:rFonts w:eastAsia="MS Mincho"/>
              </w:rPr>
            </w:pPr>
            <w:r w:rsidRPr="00614B7A">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1DD2095" w14:textId="77777777" w:rsidR="00A85D8A" w:rsidRPr="00614B7A" w:rsidRDefault="00A85D8A" w:rsidP="00BE3F9E">
            <w:pPr>
              <w:pStyle w:val="TAC"/>
              <w:rPr>
                <w:rFonts w:eastAsia="MS Mincho"/>
              </w:rPr>
            </w:pPr>
            <w:r w:rsidRPr="00614B7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B37E340" w14:textId="77777777" w:rsidR="00A85D8A" w:rsidRPr="00614B7A" w:rsidRDefault="00A85D8A" w:rsidP="00BE3F9E">
            <w:pPr>
              <w:pStyle w:val="TAL"/>
              <w:rPr>
                <w:lang w:eastAsia="zh-CN"/>
              </w:rPr>
            </w:pPr>
            <w:r w:rsidRPr="00614B7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A15D00A" w14:textId="77777777" w:rsidR="00A85D8A" w:rsidRPr="00614B7A" w:rsidRDefault="00A85D8A" w:rsidP="00BE3F9E">
            <w:pPr>
              <w:pStyle w:val="TAL"/>
              <w:rPr>
                <w:rFonts w:eastAsia="MS Mincho"/>
              </w:rPr>
            </w:pPr>
            <w:r w:rsidRPr="00614B7A">
              <w:rPr>
                <w:rFonts w:eastAsia="MS Mincho"/>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FR2</w:t>
            </w:r>
            <w:r w:rsidRPr="00614B7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1DAD58A" w14:textId="77777777" w:rsidR="00A85D8A" w:rsidRPr="00614B7A" w:rsidRDefault="00A85D8A" w:rsidP="00BE3F9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33EFB07" w14:textId="77777777" w:rsidR="00A85D8A" w:rsidRPr="00614B7A" w:rsidRDefault="00A85D8A" w:rsidP="00BE3F9E">
            <w:pPr>
              <w:pStyle w:val="TAL"/>
            </w:pPr>
            <w:r w:rsidRPr="00614B7A">
              <w:t>2Rx</w:t>
            </w:r>
          </w:p>
        </w:tc>
      </w:tr>
      <w:tr w:rsidR="00A85D8A" w:rsidRPr="00614B7A" w14:paraId="1E886CD6"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49FD08" w14:textId="77777777" w:rsidR="00A85D8A" w:rsidRPr="00614B7A" w:rsidRDefault="00A85D8A" w:rsidP="00BE3F9E">
            <w:pPr>
              <w:pStyle w:val="TAL"/>
              <w:rPr>
                <w:b/>
                <w:bCs/>
              </w:rPr>
            </w:pPr>
            <w:r w:rsidRPr="00614B7A">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7CD154" w14:textId="77777777" w:rsidR="00A85D8A" w:rsidRPr="00614B7A" w:rsidRDefault="00A85D8A" w:rsidP="00BE3F9E">
            <w:pPr>
              <w:pStyle w:val="TAL"/>
              <w:rPr>
                <w:b/>
              </w:rPr>
            </w:pPr>
            <w:r w:rsidRPr="00614B7A">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7770EA" w14:textId="77777777" w:rsidR="00A85D8A" w:rsidRPr="00614B7A"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337BFA" w14:textId="77777777" w:rsidR="00A85D8A" w:rsidRPr="00614B7A"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27FDC9" w14:textId="77777777" w:rsidR="00A85D8A" w:rsidRPr="00614B7A" w:rsidRDefault="00A85D8A" w:rsidP="00BE3F9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3FEB4D"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32B64C" w14:textId="77777777" w:rsidR="00A85D8A" w:rsidRPr="00614B7A" w:rsidRDefault="00A85D8A" w:rsidP="00BE3F9E">
            <w:pPr>
              <w:pStyle w:val="TAL"/>
              <w:rPr>
                <w:b/>
              </w:rPr>
            </w:pPr>
          </w:p>
        </w:tc>
      </w:tr>
      <w:tr w:rsidR="00A85D8A" w:rsidRPr="00614B7A" w14:paraId="56FCC3A8"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C3FE85" w14:textId="77777777" w:rsidR="00A85D8A" w:rsidRPr="00614B7A" w:rsidRDefault="00A85D8A" w:rsidP="00BE3F9E">
            <w:pPr>
              <w:pStyle w:val="TAL"/>
              <w:rPr>
                <w:b/>
                <w:bCs/>
              </w:rPr>
            </w:pPr>
            <w:r w:rsidRPr="00614B7A">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0817AB" w14:textId="77777777" w:rsidR="00A85D8A" w:rsidRPr="00614B7A" w:rsidRDefault="00A85D8A" w:rsidP="00BE3F9E">
            <w:pPr>
              <w:pStyle w:val="TAL"/>
              <w:rPr>
                <w:b/>
              </w:rPr>
            </w:pPr>
            <w:r w:rsidRPr="00614B7A">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80F5EE" w14:textId="77777777" w:rsidR="00A85D8A" w:rsidRPr="00614B7A"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677A22" w14:textId="77777777" w:rsidR="00A85D8A" w:rsidRPr="00614B7A"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C55FEB" w14:textId="77777777" w:rsidR="00A85D8A" w:rsidRPr="00614B7A" w:rsidRDefault="00A85D8A" w:rsidP="00BE3F9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FD6D9F"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634FE5" w14:textId="77777777" w:rsidR="00A85D8A" w:rsidRPr="00614B7A" w:rsidRDefault="00A85D8A" w:rsidP="00BE3F9E">
            <w:pPr>
              <w:pStyle w:val="TAL"/>
              <w:rPr>
                <w:b/>
              </w:rPr>
            </w:pPr>
          </w:p>
        </w:tc>
      </w:tr>
      <w:tr w:rsidR="00A85D8A" w:rsidRPr="00614B7A" w14:paraId="26A9BE0D"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39EAD81A" w14:textId="77777777" w:rsidR="00A85D8A" w:rsidRPr="00614B7A" w:rsidRDefault="00A85D8A" w:rsidP="00BE3F9E">
            <w:pPr>
              <w:pStyle w:val="TAL"/>
              <w:rPr>
                <w:bCs/>
              </w:rPr>
            </w:pPr>
            <w:r w:rsidRPr="00614B7A">
              <w:t>7.7.1.1</w:t>
            </w:r>
          </w:p>
        </w:tc>
        <w:tc>
          <w:tcPr>
            <w:tcW w:w="4428" w:type="dxa"/>
            <w:tcBorders>
              <w:top w:val="single" w:sz="4" w:space="0" w:color="auto"/>
              <w:left w:val="single" w:sz="4" w:space="0" w:color="auto"/>
              <w:bottom w:val="single" w:sz="4" w:space="0" w:color="auto"/>
              <w:right w:val="single" w:sz="4" w:space="0" w:color="auto"/>
            </w:tcBorders>
            <w:hideMark/>
          </w:tcPr>
          <w:p w14:paraId="01712FA5" w14:textId="77777777" w:rsidR="00A85D8A" w:rsidRPr="00614B7A" w:rsidRDefault="00A85D8A" w:rsidP="00BE3F9E">
            <w:pPr>
              <w:pStyle w:val="TAL"/>
            </w:pPr>
            <w:r w:rsidRPr="00614B7A">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E3D8A61" w14:textId="203B042D" w:rsidR="00A85D8A" w:rsidRPr="00614B7A" w:rsidRDefault="00A85D8A" w:rsidP="00BE3F9E">
            <w:pPr>
              <w:pStyle w:val="TAC"/>
            </w:pPr>
            <w:del w:id="457" w:author="Amy TAO" w:date="2022-05-10T23:18:00Z">
              <w:r w:rsidRPr="00614B7A" w:rsidDel="004E12C3">
                <w:rPr>
                  <w:rFonts w:eastAsia="SimSun"/>
                  <w:szCs w:val="18"/>
                  <w:lang w:eastAsia="zh-CN"/>
                </w:rPr>
                <w:delText>FFS</w:delText>
              </w:r>
            </w:del>
            <w:ins w:id="458" w:author="Amy TAO" w:date="2022-05-10T23:18:00Z">
              <w:r w:rsidR="004E12C3" w:rsidRPr="00614B7A">
                <w:rPr>
                  <w:rFonts w:eastAsia="SimSun"/>
                  <w:szCs w:val="18"/>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49F2A958" w14:textId="0E0698C4" w:rsidR="00A85D8A" w:rsidRPr="00614B7A" w:rsidRDefault="00A85D8A" w:rsidP="00BE3F9E">
            <w:pPr>
              <w:pStyle w:val="TAL"/>
            </w:pPr>
            <w:del w:id="459" w:author="Amy TAO" w:date="2022-05-10T23:18:00Z">
              <w:r w:rsidRPr="00614B7A" w:rsidDel="004E12C3">
                <w:rPr>
                  <w:rFonts w:eastAsia="SimSun"/>
                  <w:szCs w:val="18"/>
                  <w:lang w:eastAsia="zh-CN"/>
                </w:rPr>
                <w:delText>FFS</w:delText>
              </w:r>
            </w:del>
            <w:ins w:id="460" w:author="Amy TAO" w:date="2022-05-10T23:18:00Z">
              <w:r w:rsidR="004E12C3" w:rsidRPr="00614B7A">
                <w:rPr>
                  <w:rFonts w:eastAsia="SimSun"/>
                  <w:szCs w:val="18"/>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
          <w:p w14:paraId="7D576EF4" w14:textId="7F808838" w:rsidR="00A85D8A" w:rsidRPr="00614B7A" w:rsidRDefault="00A85D8A" w:rsidP="00BE3F9E">
            <w:pPr>
              <w:pStyle w:val="TAL"/>
            </w:pPr>
            <w:del w:id="461" w:author="Amy TAO" w:date="2022-05-10T23:18:00Z">
              <w:r w:rsidRPr="00614B7A" w:rsidDel="004E12C3">
                <w:rPr>
                  <w:rFonts w:eastAsia="SimSun"/>
                  <w:szCs w:val="18"/>
                  <w:lang w:eastAsia="zh-CN"/>
                </w:rPr>
                <w:delText>FFS</w:delText>
              </w:r>
            </w:del>
            <w:ins w:id="462" w:author="Amy TAO" w:date="2022-05-10T23:18:00Z">
              <w:r w:rsidR="004E12C3" w:rsidRPr="00614B7A">
                <w:rPr>
                  <w:rFonts w:eastAsia="MS Mincho"/>
                </w:rPr>
                <w:t xml:space="preserve">UEs supporting 5GS </w:t>
              </w:r>
              <w:r w:rsidR="004E12C3" w:rsidRPr="00614B7A">
                <w:rPr>
                  <w:rFonts w:eastAsia="SimSun"/>
                  <w:lang w:eastAsia="zh-CN"/>
                </w:rPr>
                <w:t>NR</w:t>
              </w:r>
              <w:r w:rsidR="004E12C3" w:rsidRPr="00614B7A">
                <w:rPr>
                  <w:lang w:eastAsia="zh-CN"/>
                </w:rPr>
                <w:t xml:space="preserve"> </w:t>
              </w:r>
              <w:r w:rsidR="004E12C3" w:rsidRPr="00614B7A">
                <w:rPr>
                  <w:rFonts w:eastAsia="SimSun"/>
                  <w:lang w:eastAsia="zh-CN"/>
                </w:rPr>
                <w:t>SA</w:t>
              </w:r>
              <w:r w:rsidR="004E12C3" w:rsidRPr="00614B7A">
                <w:rPr>
                  <w:rFonts w:eastAsia="MS Mincho"/>
                </w:rPr>
                <w:t xml:space="preserve"> FR2</w:t>
              </w:r>
            </w:ins>
          </w:p>
        </w:tc>
        <w:tc>
          <w:tcPr>
            <w:tcW w:w="1969" w:type="dxa"/>
            <w:tcBorders>
              <w:top w:val="single" w:sz="4" w:space="0" w:color="auto"/>
              <w:left w:val="single" w:sz="4" w:space="0" w:color="auto"/>
              <w:bottom w:val="single" w:sz="4" w:space="0" w:color="auto"/>
              <w:right w:val="single" w:sz="4" w:space="0" w:color="auto"/>
            </w:tcBorders>
            <w:hideMark/>
          </w:tcPr>
          <w:p w14:paraId="1E488C9D" w14:textId="00F6B7DF" w:rsidR="00A85D8A" w:rsidRPr="00614B7A" w:rsidRDefault="00A85D8A" w:rsidP="00BE3F9E">
            <w:pPr>
              <w:pStyle w:val="TAL"/>
              <w:rPr>
                <w:rFonts w:eastAsia="SimSun"/>
                <w:szCs w:val="18"/>
                <w:lang w:eastAsia="zh-CN"/>
              </w:rPr>
            </w:pPr>
            <w:del w:id="463" w:author="Amy TAO" w:date="2022-05-10T23:18:00Z">
              <w:r w:rsidRPr="00614B7A" w:rsidDel="004E12C3">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hideMark/>
          </w:tcPr>
          <w:p w14:paraId="6047342E" w14:textId="77777777" w:rsidR="00A85D8A" w:rsidRPr="00614B7A" w:rsidRDefault="00A85D8A" w:rsidP="00BE3F9E">
            <w:pPr>
              <w:pStyle w:val="TAL"/>
            </w:pPr>
            <w:r w:rsidRPr="00614B7A">
              <w:t>2Rx</w:t>
            </w:r>
          </w:p>
        </w:tc>
      </w:tr>
      <w:tr w:rsidR="00A85D8A" w:rsidRPr="00614B7A" w14:paraId="69AC074E"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58ECBD6E" w14:textId="77777777" w:rsidR="00A85D8A" w:rsidRPr="00614B7A" w:rsidRDefault="00A85D8A" w:rsidP="00BE3F9E">
            <w:pPr>
              <w:pStyle w:val="TAL"/>
              <w:rPr>
                <w:bCs/>
              </w:rPr>
            </w:pPr>
            <w:r w:rsidRPr="00614B7A">
              <w:t>7.7.1.2</w:t>
            </w:r>
          </w:p>
        </w:tc>
        <w:tc>
          <w:tcPr>
            <w:tcW w:w="4428" w:type="dxa"/>
            <w:tcBorders>
              <w:top w:val="single" w:sz="4" w:space="0" w:color="auto"/>
              <w:left w:val="single" w:sz="4" w:space="0" w:color="auto"/>
              <w:bottom w:val="single" w:sz="4" w:space="0" w:color="auto"/>
              <w:right w:val="single" w:sz="4" w:space="0" w:color="auto"/>
            </w:tcBorders>
            <w:hideMark/>
          </w:tcPr>
          <w:p w14:paraId="0D2C1475" w14:textId="77777777" w:rsidR="00A85D8A" w:rsidRPr="00614B7A" w:rsidRDefault="00A85D8A" w:rsidP="00BE3F9E">
            <w:pPr>
              <w:pStyle w:val="TAL"/>
            </w:pPr>
            <w:r w:rsidRPr="00614B7A">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F198AC4" w14:textId="6FA020C8" w:rsidR="00A85D8A" w:rsidRPr="00614B7A" w:rsidRDefault="00A85D8A" w:rsidP="00BE3F9E">
            <w:pPr>
              <w:pStyle w:val="TAC"/>
            </w:pPr>
            <w:del w:id="464" w:author="Amy TAO" w:date="2022-05-10T23:18:00Z">
              <w:r w:rsidRPr="00614B7A" w:rsidDel="004E12C3">
                <w:rPr>
                  <w:rFonts w:eastAsia="SimSun"/>
                  <w:szCs w:val="18"/>
                  <w:lang w:eastAsia="zh-CN"/>
                </w:rPr>
                <w:delText>FFS</w:delText>
              </w:r>
            </w:del>
            <w:ins w:id="465" w:author="Amy TAO" w:date="2022-05-10T23:18:00Z">
              <w:r w:rsidR="004E12C3" w:rsidRPr="00614B7A">
                <w:rPr>
                  <w:rFonts w:eastAsia="SimSun"/>
                  <w:szCs w:val="18"/>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41ED7F3C" w14:textId="4A66ABDB" w:rsidR="00A85D8A" w:rsidRPr="00614B7A" w:rsidRDefault="00A85D8A" w:rsidP="00BE3F9E">
            <w:pPr>
              <w:pStyle w:val="TAL"/>
            </w:pPr>
            <w:del w:id="466" w:author="Amy TAO" w:date="2022-05-10T23:18:00Z">
              <w:r w:rsidRPr="00614B7A" w:rsidDel="004E12C3">
                <w:rPr>
                  <w:rFonts w:eastAsia="SimSun"/>
                  <w:szCs w:val="18"/>
                  <w:lang w:eastAsia="zh-CN"/>
                </w:rPr>
                <w:delText>FFS</w:delText>
              </w:r>
            </w:del>
            <w:ins w:id="467" w:author="Amy TAO" w:date="2022-05-10T23:18:00Z">
              <w:r w:rsidR="004E12C3" w:rsidRPr="00614B7A">
                <w:rPr>
                  <w:rFonts w:eastAsia="SimSun"/>
                  <w:szCs w:val="18"/>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
          <w:p w14:paraId="4F36E85A" w14:textId="431363A1" w:rsidR="00A85D8A" w:rsidRPr="00614B7A" w:rsidRDefault="00A85D8A" w:rsidP="004E12C3">
            <w:pPr>
              <w:pStyle w:val="TAL"/>
            </w:pPr>
            <w:del w:id="468" w:author="Amy TAO" w:date="2022-05-10T23:18:00Z">
              <w:r w:rsidRPr="00614B7A" w:rsidDel="004E12C3">
                <w:rPr>
                  <w:rFonts w:eastAsia="SimSun"/>
                  <w:szCs w:val="18"/>
                  <w:lang w:eastAsia="zh-CN"/>
                </w:rPr>
                <w:delText>FFS</w:delText>
              </w:r>
            </w:del>
            <w:ins w:id="469" w:author="Amy TAO" w:date="2022-05-10T23:18:00Z">
              <w:r w:rsidR="004E12C3" w:rsidRPr="00614B7A">
                <w:rPr>
                  <w:rFonts w:eastAsia="MS Mincho"/>
                </w:rPr>
                <w:t xml:space="preserve">UEs supporting 5GS </w:t>
              </w:r>
              <w:r w:rsidR="004E12C3" w:rsidRPr="00614B7A">
                <w:rPr>
                  <w:rFonts w:eastAsia="SimSun"/>
                  <w:lang w:eastAsia="zh-CN"/>
                </w:rPr>
                <w:t>NR</w:t>
              </w:r>
              <w:r w:rsidR="004E12C3" w:rsidRPr="00614B7A">
                <w:rPr>
                  <w:lang w:eastAsia="zh-CN"/>
                </w:rPr>
                <w:t xml:space="preserve"> </w:t>
              </w:r>
              <w:r w:rsidR="004E12C3" w:rsidRPr="00614B7A">
                <w:rPr>
                  <w:rFonts w:eastAsia="SimSun"/>
                  <w:lang w:eastAsia="zh-CN"/>
                </w:rPr>
                <w:t>SA</w:t>
              </w:r>
              <w:r w:rsidR="004E12C3" w:rsidRPr="00614B7A">
                <w:rPr>
                  <w:rFonts w:eastAsia="MS Mincho"/>
                </w:rPr>
                <w:t xml:space="preserve"> FR2</w:t>
              </w:r>
            </w:ins>
          </w:p>
        </w:tc>
        <w:tc>
          <w:tcPr>
            <w:tcW w:w="1969" w:type="dxa"/>
            <w:tcBorders>
              <w:top w:val="single" w:sz="4" w:space="0" w:color="auto"/>
              <w:left w:val="single" w:sz="4" w:space="0" w:color="auto"/>
              <w:bottom w:val="single" w:sz="4" w:space="0" w:color="auto"/>
              <w:right w:val="single" w:sz="4" w:space="0" w:color="auto"/>
            </w:tcBorders>
            <w:hideMark/>
          </w:tcPr>
          <w:p w14:paraId="087CB072" w14:textId="4C3EB1D3" w:rsidR="00A85D8A" w:rsidRPr="00614B7A" w:rsidRDefault="00A85D8A" w:rsidP="00BE3F9E">
            <w:pPr>
              <w:pStyle w:val="TAL"/>
              <w:rPr>
                <w:rFonts w:eastAsia="SimSun"/>
                <w:szCs w:val="18"/>
                <w:lang w:eastAsia="zh-CN"/>
              </w:rPr>
            </w:pPr>
            <w:del w:id="470" w:author="Amy TAO" w:date="2022-05-10T23:18:00Z">
              <w:r w:rsidRPr="00614B7A" w:rsidDel="004E12C3">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hideMark/>
          </w:tcPr>
          <w:p w14:paraId="3289C089" w14:textId="77777777" w:rsidR="00A85D8A" w:rsidRPr="00614B7A" w:rsidRDefault="00A85D8A" w:rsidP="00BE3F9E">
            <w:pPr>
              <w:pStyle w:val="TAL"/>
            </w:pPr>
            <w:r w:rsidRPr="00614B7A">
              <w:t>2Rx</w:t>
            </w:r>
          </w:p>
        </w:tc>
      </w:tr>
      <w:tr w:rsidR="00A85D8A" w:rsidRPr="00614B7A" w14:paraId="4B84747F"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A13CBE" w14:textId="77777777" w:rsidR="00A85D8A" w:rsidRPr="00614B7A" w:rsidRDefault="00A85D8A" w:rsidP="00BE3F9E">
            <w:pPr>
              <w:pStyle w:val="TAL"/>
              <w:rPr>
                <w:b/>
                <w:bCs/>
              </w:rPr>
            </w:pPr>
            <w:r w:rsidRPr="00614B7A">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A3ECBC" w14:textId="77777777" w:rsidR="00A85D8A" w:rsidRPr="00614B7A" w:rsidRDefault="00A85D8A" w:rsidP="00BE3F9E">
            <w:pPr>
              <w:pStyle w:val="TAL"/>
              <w:rPr>
                <w:b/>
                <w:bCs/>
              </w:rPr>
            </w:pPr>
            <w:r w:rsidRPr="00614B7A">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BDCC79" w14:textId="77777777" w:rsidR="00A85D8A" w:rsidRPr="00614B7A"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5A388A" w14:textId="77777777" w:rsidR="00A85D8A" w:rsidRPr="00614B7A"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37E644" w14:textId="77777777" w:rsidR="00A85D8A" w:rsidRPr="00614B7A" w:rsidRDefault="00A85D8A" w:rsidP="00BE3F9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899A44"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EFFB33" w14:textId="77777777" w:rsidR="00A85D8A" w:rsidRPr="00614B7A" w:rsidRDefault="00A85D8A" w:rsidP="00BE3F9E">
            <w:pPr>
              <w:pStyle w:val="TAL"/>
              <w:rPr>
                <w:b/>
              </w:rPr>
            </w:pPr>
          </w:p>
        </w:tc>
      </w:tr>
      <w:tr w:rsidR="00A85D8A" w:rsidRPr="00614B7A" w14:paraId="5678F580"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337602FB" w14:textId="77777777" w:rsidR="00A85D8A" w:rsidRPr="00614B7A" w:rsidRDefault="00A85D8A" w:rsidP="00BE3F9E">
            <w:pPr>
              <w:pStyle w:val="TAL"/>
              <w:rPr>
                <w:bCs/>
              </w:rPr>
            </w:pPr>
            <w:r w:rsidRPr="00614B7A">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515D35AB" w14:textId="77777777" w:rsidR="00A85D8A" w:rsidRPr="00614B7A" w:rsidRDefault="00A85D8A" w:rsidP="00BE3F9E">
            <w:pPr>
              <w:pStyle w:val="TAL"/>
            </w:pPr>
            <w:r w:rsidRPr="00614B7A">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FE0BCD4" w14:textId="03790C74" w:rsidR="00A85D8A" w:rsidRPr="00614B7A" w:rsidRDefault="00A85D8A" w:rsidP="00BE3F9E">
            <w:pPr>
              <w:pStyle w:val="TAC"/>
            </w:pPr>
            <w:del w:id="471" w:author="Amy TAO" w:date="2022-05-10T23:18:00Z">
              <w:r w:rsidRPr="00614B7A" w:rsidDel="004E12C3">
                <w:rPr>
                  <w:rFonts w:eastAsia="SimSun"/>
                  <w:lang w:eastAsia="zh-CN"/>
                </w:rPr>
                <w:delText>FFS</w:delText>
              </w:r>
            </w:del>
            <w:ins w:id="472" w:author="Amy TAO" w:date="2022-05-10T23:18:00Z">
              <w:r w:rsidR="004E12C3" w:rsidRPr="00614B7A">
                <w:rPr>
                  <w:rFonts w:eastAsia="SimSun"/>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6BB91DCE" w14:textId="6E31FFD4" w:rsidR="00A85D8A" w:rsidRPr="00614B7A" w:rsidRDefault="00A85D8A" w:rsidP="00BE3F9E">
            <w:pPr>
              <w:pStyle w:val="TAL"/>
            </w:pPr>
            <w:del w:id="473" w:author="Amy TAO" w:date="2022-05-10T23:18:00Z">
              <w:r w:rsidRPr="00614B7A" w:rsidDel="004E12C3">
                <w:rPr>
                  <w:rFonts w:eastAsia="SimSun"/>
                  <w:lang w:eastAsia="zh-CN"/>
                </w:rPr>
                <w:delText>FFS</w:delText>
              </w:r>
            </w:del>
            <w:ins w:id="474" w:author="Amy TAO" w:date="2022-05-10T23:18:00Z">
              <w:r w:rsidR="004E12C3" w:rsidRPr="00614B7A">
                <w:rPr>
                  <w:rFonts w:eastAsia="SimSun"/>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
          <w:p w14:paraId="37B94D5D" w14:textId="31C45824" w:rsidR="00A85D8A" w:rsidRPr="00614B7A" w:rsidRDefault="00A85D8A" w:rsidP="004E12C3">
            <w:pPr>
              <w:pStyle w:val="TAL"/>
            </w:pPr>
            <w:del w:id="475" w:author="Amy TAO" w:date="2022-05-10T23:18:00Z">
              <w:r w:rsidRPr="00614B7A" w:rsidDel="004E12C3">
                <w:rPr>
                  <w:rFonts w:eastAsia="SimSun"/>
                  <w:lang w:eastAsia="zh-CN"/>
                </w:rPr>
                <w:delText>FFS</w:delText>
              </w:r>
            </w:del>
            <w:ins w:id="476" w:author="Amy TAO" w:date="2022-05-10T23:18:00Z">
              <w:r w:rsidR="004E12C3" w:rsidRPr="00614B7A">
                <w:rPr>
                  <w:rFonts w:eastAsia="MS Mincho"/>
                </w:rPr>
                <w:t xml:space="preserve">UEs supporting 5GS </w:t>
              </w:r>
              <w:r w:rsidR="004E12C3" w:rsidRPr="00614B7A">
                <w:rPr>
                  <w:rFonts w:eastAsia="SimSun"/>
                  <w:lang w:eastAsia="zh-CN"/>
                </w:rPr>
                <w:t>NR</w:t>
              </w:r>
              <w:r w:rsidR="004E12C3" w:rsidRPr="00614B7A">
                <w:rPr>
                  <w:lang w:eastAsia="zh-CN"/>
                </w:rPr>
                <w:t xml:space="preserve"> </w:t>
              </w:r>
              <w:r w:rsidR="004E12C3" w:rsidRPr="00614B7A">
                <w:rPr>
                  <w:rFonts w:eastAsia="SimSun"/>
                  <w:lang w:eastAsia="zh-CN"/>
                </w:rPr>
                <w:t>SA</w:t>
              </w:r>
              <w:r w:rsidR="004E12C3" w:rsidRPr="00614B7A">
                <w:rPr>
                  <w:rFonts w:eastAsia="MS Mincho"/>
                </w:rPr>
                <w:t xml:space="preserve"> FR2</w:t>
              </w:r>
            </w:ins>
          </w:p>
        </w:tc>
        <w:tc>
          <w:tcPr>
            <w:tcW w:w="1969" w:type="dxa"/>
            <w:tcBorders>
              <w:top w:val="single" w:sz="4" w:space="0" w:color="auto"/>
              <w:left w:val="single" w:sz="4" w:space="0" w:color="auto"/>
              <w:bottom w:val="single" w:sz="4" w:space="0" w:color="auto"/>
              <w:right w:val="single" w:sz="4" w:space="0" w:color="auto"/>
            </w:tcBorders>
            <w:hideMark/>
          </w:tcPr>
          <w:p w14:paraId="5AD9C76B" w14:textId="56900242" w:rsidR="00A85D8A" w:rsidRPr="00614B7A" w:rsidRDefault="00A85D8A" w:rsidP="00BE3F9E">
            <w:pPr>
              <w:pStyle w:val="TAL"/>
              <w:rPr>
                <w:rFonts w:eastAsia="SimSun"/>
                <w:szCs w:val="18"/>
                <w:lang w:eastAsia="zh-CN"/>
              </w:rPr>
            </w:pPr>
            <w:del w:id="477" w:author="Amy TAO" w:date="2022-05-10T23:18:00Z">
              <w:r w:rsidRPr="00614B7A" w:rsidDel="004E12C3">
                <w:delText>NOTE 1</w:delText>
              </w:r>
            </w:del>
          </w:p>
        </w:tc>
        <w:tc>
          <w:tcPr>
            <w:tcW w:w="1420" w:type="dxa"/>
            <w:tcBorders>
              <w:top w:val="single" w:sz="4" w:space="0" w:color="auto"/>
              <w:left w:val="single" w:sz="4" w:space="0" w:color="auto"/>
              <w:bottom w:val="single" w:sz="4" w:space="0" w:color="auto"/>
              <w:right w:val="single" w:sz="4" w:space="0" w:color="auto"/>
            </w:tcBorders>
            <w:hideMark/>
          </w:tcPr>
          <w:p w14:paraId="6FC43D84" w14:textId="77777777" w:rsidR="00A85D8A" w:rsidRPr="00614B7A" w:rsidRDefault="00A85D8A" w:rsidP="00BE3F9E">
            <w:pPr>
              <w:pStyle w:val="TAL"/>
            </w:pPr>
            <w:r w:rsidRPr="00614B7A">
              <w:t>2Rx</w:t>
            </w:r>
          </w:p>
        </w:tc>
      </w:tr>
      <w:tr w:rsidR="00A85D8A" w:rsidRPr="00614B7A" w14:paraId="5A97EBC7"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6F15C6" w14:textId="77777777" w:rsidR="00A85D8A" w:rsidRPr="00614B7A" w:rsidRDefault="00A85D8A" w:rsidP="00BE3F9E">
            <w:pPr>
              <w:pStyle w:val="TAL"/>
              <w:rPr>
                <w:b/>
              </w:rPr>
            </w:pPr>
            <w:r w:rsidRPr="00614B7A">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A34ACF" w14:textId="77777777" w:rsidR="00A85D8A" w:rsidRPr="00614B7A" w:rsidRDefault="00A85D8A" w:rsidP="00BE3F9E">
            <w:pPr>
              <w:pStyle w:val="TAL"/>
              <w:rPr>
                <w:b/>
                <w:lang w:eastAsia="zh-CN"/>
              </w:rPr>
            </w:pPr>
            <w:r w:rsidRPr="00614B7A">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79C708" w14:textId="77777777" w:rsidR="00A85D8A" w:rsidRPr="00614B7A" w:rsidRDefault="00A85D8A" w:rsidP="00BE3F9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D563F5" w14:textId="77777777" w:rsidR="00A85D8A" w:rsidRPr="00614B7A" w:rsidRDefault="00A85D8A" w:rsidP="00BE3F9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6896FB" w14:textId="77777777" w:rsidR="00A85D8A" w:rsidRPr="00614B7A" w:rsidRDefault="00A85D8A" w:rsidP="00BE3F9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74E105"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E93B62" w14:textId="77777777" w:rsidR="00A85D8A" w:rsidRPr="00614B7A" w:rsidRDefault="00A85D8A" w:rsidP="00BE3F9E">
            <w:pPr>
              <w:pStyle w:val="TAL"/>
              <w:rPr>
                <w:b/>
              </w:rPr>
            </w:pPr>
          </w:p>
        </w:tc>
      </w:tr>
      <w:tr w:rsidR="00A85D8A" w:rsidRPr="00614B7A" w14:paraId="20D37F07"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113D0E95" w14:textId="77777777" w:rsidR="00A85D8A" w:rsidRPr="00614B7A" w:rsidRDefault="00A85D8A" w:rsidP="00BE3F9E">
            <w:pPr>
              <w:pStyle w:val="TAL"/>
            </w:pPr>
            <w:r w:rsidRPr="00614B7A">
              <w:t>7.7.2.1</w:t>
            </w:r>
          </w:p>
        </w:tc>
        <w:tc>
          <w:tcPr>
            <w:tcW w:w="4428" w:type="dxa"/>
            <w:tcBorders>
              <w:top w:val="single" w:sz="4" w:space="0" w:color="auto"/>
              <w:left w:val="single" w:sz="4" w:space="0" w:color="auto"/>
              <w:bottom w:val="single" w:sz="4" w:space="0" w:color="auto"/>
              <w:right w:val="single" w:sz="4" w:space="0" w:color="auto"/>
            </w:tcBorders>
            <w:hideMark/>
          </w:tcPr>
          <w:p w14:paraId="6E652312" w14:textId="77777777" w:rsidR="00A85D8A" w:rsidRPr="00614B7A" w:rsidRDefault="00A85D8A" w:rsidP="00BE3F9E">
            <w:pPr>
              <w:pStyle w:val="TAL"/>
              <w:rPr>
                <w:lang w:eastAsia="zh-CN"/>
              </w:rPr>
            </w:pPr>
            <w:r w:rsidRPr="00614B7A">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8FF6B8A" w14:textId="51D65363" w:rsidR="00A85D8A" w:rsidRPr="00614B7A" w:rsidRDefault="00A85D8A" w:rsidP="00BE3F9E">
            <w:pPr>
              <w:pStyle w:val="TAC"/>
              <w:rPr>
                <w:lang w:eastAsia="zh-CN"/>
              </w:rPr>
            </w:pPr>
            <w:del w:id="478" w:author="Amy TAO" w:date="2022-05-10T23:18:00Z">
              <w:r w:rsidRPr="00614B7A" w:rsidDel="004E12C3">
                <w:rPr>
                  <w:rFonts w:eastAsia="SimSun"/>
                  <w:szCs w:val="18"/>
                  <w:lang w:eastAsia="zh-CN"/>
                </w:rPr>
                <w:delText>FFS</w:delText>
              </w:r>
            </w:del>
            <w:ins w:id="479" w:author="Amy TAO" w:date="2022-05-10T23:18:00Z">
              <w:r w:rsidR="004E12C3" w:rsidRPr="00614B7A">
                <w:rPr>
                  <w:rFonts w:eastAsia="SimSun"/>
                  <w:szCs w:val="18"/>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39CD6CAB" w14:textId="32B0DE9D" w:rsidR="00A85D8A" w:rsidRPr="00614B7A" w:rsidRDefault="00A85D8A" w:rsidP="00BE3F9E">
            <w:pPr>
              <w:pStyle w:val="TAL"/>
              <w:rPr>
                <w:lang w:eastAsia="zh-CN"/>
              </w:rPr>
            </w:pPr>
            <w:del w:id="480" w:author="Amy TAO" w:date="2022-05-10T23:18:00Z">
              <w:r w:rsidRPr="00614B7A" w:rsidDel="004E12C3">
                <w:rPr>
                  <w:rFonts w:eastAsia="SimSun"/>
                  <w:szCs w:val="18"/>
                  <w:lang w:eastAsia="zh-CN"/>
                </w:rPr>
                <w:delText>FFS</w:delText>
              </w:r>
            </w:del>
            <w:ins w:id="481" w:author="Amy TAO" w:date="2022-05-10T23:18:00Z">
              <w:r w:rsidR="004E12C3" w:rsidRPr="00614B7A">
                <w:rPr>
                  <w:rFonts w:eastAsia="SimSun"/>
                  <w:szCs w:val="18"/>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
          <w:p w14:paraId="18CEA64E" w14:textId="2831CA79" w:rsidR="00A85D8A" w:rsidRPr="00614B7A" w:rsidRDefault="00A85D8A" w:rsidP="004E12C3">
            <w:pPr>
              <w:pStyle w:val="TAL"/>
              <w:rPr>
                <w:lang w:eastAsia="zh-CN"/>
              </w:rPr>
            </w:pPr>
            <w:del w:id="482" w:author="Amy TAO" w:date="2022-05-10T23:18:00Z">
              <w:r w:rsidRPr="00614B7A" w:rsidDel="004E12C3">
                <w:rPr>
                  <w:rFonts w:eastAsia="SimSun"/>
                  <w:szCs w:val="18"/>
                  <w:lang w:eastAsia="zh-CN"/>
                </w:rPr>
                <w:delText>FFS</w:delText>
              </w:r>
            </w:del>
            <w:ins w:id="483" w:author="Amy TAO" w:date="2022-05-10T23:18:00Z">
              <w:r w:rsidR="004E12C3" w:rsidRPr="00614B7A">
                <w:rPr>
                  <w:rFonts w:eastAsia="MS Mincho"/>
                </w:rPr>
                <w:t xml:space="preserve">UEs supporting 5GS </w:t>
              </w:r>
              <w:r w:rsidR="004E12C3" w:rsidRPr="00614B7A">
                <w:rPr>
                  <w:rFonts w:eastAsia="SimSun"/>
                  <w:lang w:eastAsia="zh-CN"/>
                </w:rPr>
                <w:t>NR</w:t>
              </w:r>
              <w:r w:rsidR="004E12C3" w:rsidRPr="00614B7A">
                <w:rPr>
                  <w:lang w:eastAsia="zh-CN"/>
                </w:rPr>
                <w:t xml:space="preserve"> </w:t>
              </w:r>
              <w:r w:rsidR="004E12C3" w:rsidRPr="00614B7A">
                <w:rPr>
                  <w:rFonts w:eastAsia="SimSun"/>
                  <w:lang w:eastAsia="zh-CN"/>
                </w:rPr>
                <w:t>SA</w:t>
              </w:r>
              <w:r w:rsidR="004E12C3" w:rsidRPr="00614B7A">
                <w:rPr>
                  <w:rFonts w:eastAsia="MS Mincho"/>
                </w:rPr>
                <w:t xml:space="preserve"> FR2</w:t>
              </w:r>
            </w:ins>
          </w:p>
        </w:tc>
        <w:tc>
          <w:tcPr>
            <w:tcW w:w="1969" w:type="dxa"/>
            <w:tcBorders>
              <w:top w:val="single" w:sz="4" w:space="0" w:color="auto"/>
              <w:left w:val="single" w:sz="4" w:space="0" w:color="auto"/>
              <w:bottom w:val="single" w:sz="4" w:space="0" w:color="auto"/>
              <w:right w:val="single" w:sz="4" w:space="0" w:color="auto"/>
            </w:tcBorders>
            <w:hideMark/>
          </w:tcPr>
          <w:p w14:paraId="4ACEAB11" w14:textId="159D7026" w:rsidR="00A85D8A" w:rsidRPr="00614B7A" w:rsidRDefault="00A85D8A" w:rsidP="00BE3F9E">
            <w:pPr>
              <w:pStyle w:val="TAL"/>
              <w:rPr>
                <w:rFonts w:eastAsia="SimSun"/>
                <w:szCs w:val="18"/>
                <w:lang w:eastAsia="zh-CN"/>
              </w:rPr>
            </w:pPr>
            <w:del w:id="484" w:author="Amy TAO" w:date="2022-05-10T23:18:00Z">
              <w:r w:rsidRPr="00614B7A" w:rsidDel="004E12C3">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hideMark/>
          </w:tcPr>
          <w:p w14:paraId="758595DF" w14:textId="77777777" w:rsidR="00A85D8A" w:rsidRPr="00614B7A" w:rsidRDefault="00A85D8A" w:rsidP="00BE3F9E">
            <w:pPr>
              <w:pStyle w:val="TAL"/>
            </w:pPr>
            <w:r w:rsidRPr="00614B7A">
              <w:t>2Rx</w:t>
            </w:r>
          </w:p>
        </w:tc>
      </w:tr>
      <w:tr w:rsidR="00A85D8A" w:rsidRPr="00614B7A" w14:paraId="15819156"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6CBD027C" w14:textId="77777777" w:rsidR="00A85D8A" w:rsidRPr="00614B7A" w:rsidRDefault="00A85D8A" w:rsidP="00BE3F9E">
            <w:pPr>
              <w:pStyle w:val="TAL"/>
            </w:pPr>
            <w:r w:rsidRPr="00614B7A">
              <w:t>7.7.2.2</w:t>
            </w:r>
          </w:p>
        </w:tc>
        <w:tc>
          <w:tcPr>
            <w:tcW w:w="4428" w:type="dxa"/>
            <w:tcBorders>
              <w:top w:val="single" w:sz="4" w:space="0" w:color="auto"/>
              <w:left w:val="single" w:sz="4" w:space="0" w:color="auto"/>
              <w:bottom w:val="single" w:sz="4" w:space="0" w:color="auto"/>
              <w:right w:val="single" w:sz="4" w:space="0" w:color="auto"/>
            </w:tcBorders>
            <w:hideMark/>
          </w:tcPr>
          <w:p w14:paraId="2A15522C" w14:textId="77777777" w:rsidR="00A85D8A" w:rsidRPr="00614B7A" w:rsidRDefault="00A85D8A" w:rsidP="00BE3F9E">
            <w:pPr>
              <w:pStyle w:val="TAL"/>
              <w:rPr>
                <w:lang w:eastAsia="zh-CN"/>
              </w:rPr>
            </w:pPr>
            <w:r w:rsidRPr="00614B7A">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EFE3708" w14:textId="603AA041" w:rsidR="00A85D8A" w:rsidRPr="00614B7A" w:rsidRDefault="00A85D8A" w:rsidP="00BE3F9E">
            <w:pPr>
              <w:pStyle w:val="TAC"/>
              <w:rPr>
                <w:lang w:eastAsia="zh-CN"/>
              </w:rPr>
            </w:pPr>
            <w:del w:id="485" w:author="Amy TAO" w:date="2022-05-10T23:18:00Z">
              <w:r w:rsidRPr="00614B7A" w:rsidDel="004E12C3">
                <w:rPr>
                  <w:rFonts w:eastAsia="SimSun"/>
                  <w:szCs w:val="18"/>
                  <w:lang w:eastAsia="zh-CN"/>
                </w:rPr>
                <w:delText>FFS</w:delText>
              </w:r>
            </w:del>
            <w:ins w:id="486" w:author="Amy TAO" w:date="2022-05-10T23:18:00Z">
              <w:r w:rsidR="004E12C3" w:rsidRPr="00614B7A">
                <w:rPr>
                  <w:rFonts w:eastAsia="SimSun"/>
                  <w:szCs w:val="18"/>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4991E79A" w14:textId="0395034D" w:rsidR="00A85D8A" w:rsidRPr="00614B7A" w:rsidRDefault="00A85D8A" w:rsidP="00BE3F9E">
            <w:pPr>
              <w:pStyle w:val="TAL"/>
              <w:rPr>
                <w:lang w:eastAsia="zh-CN"/>
              </w:rPr>
            </w:pPr>
            <w:del w:id="487" w:author="Amy TAO" w:date="2022-05-10T23:18:00Z">
              <w:r w:rsidRPr="00614B7A" w:rsidDel="004E12C3">
                <w:rPr>
                  <w:rFonts w:eastAsia="SimSun"/>
                  <w:szCs w:val="18"/>
                  <w:lang w:eastAsia="zh-CN"/>
                </w:rPr>
                <w:delText>FFS</w:delText>
              </w:r>
            </w:del>
            <w:ins w:id="488" w:author="Amy TAO" w:date="2022-05-10T23:18:00Z">
              <w:r w:rsidR="004E12C3" w:rsidRPr="00614B7A">
                <w:rPr>
                  <w:rFonts w:eastAsia="SimSun"/>
                  <w:szCs w:val="18"/>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
          <w:p w14:paraId="7D6ED389" w14:textId="26EAA323" w:rsidR="00A85D8A" w:rsidRPr="00614B7A" w:rsidRDefault="00A85D8A" w:rsidP="004E12C3">
            <w:pPr>
              <w:pStyle w:val="TAL"/>
              <w:rPr>
                <w:lang w:eastAsia="zh-CN"/>
              </w:rPr>
            </w:pPr>
            <w:del w:id="489" w:author="Amy TAO" w:date="2022-05-10T23:18:00Z">
              <w:r w:rsidRPr="00614B7A" w:rsidDel="004E12C3">
                <w:rPr>
                  <w:rFonts w:eastAsia="SimSun"/>
                  <w:szCs w:val="18"/>
                  <w:lang w:eastAsia="zh-CN"/>
                </w:rPr>
                <w:delText>FFS</w:delText>
              </w:r>
            </w:del>
            <w:ins w:id="490" w:author="Amy TAO" w:date="2022-05-10T23:19:00Z">
              <w:r w:rsidR="004E12C3" w:rsidRPr="00614B7A">
                <w:rPr>
                  <w:rFonts w:eastAsia="MS Mincho"/>
                </w:rPr>
                <w:t xml:space="preserve">UEs supporting 5GS </w:t>
              </w:r>
              <w:r w:rsidR="004E12C3" w:rsidRPr="00614B7A">
                <w:rPr>
                  <w:rFonts w:eastAsia="SimSun"/>
                  <w:lang w:eastAsia="zh-CN"/>
                </w:rPr>
                <w:t>NR</w:t>
              </w:r>
              <w:r w:rsidR="004E12C3" w:rsidRPr="00614B7A">
                <w:rPr>
                  <w:lang w:eastAsia="zh-CN"/>
                </w:rPr>
                <w:t xml:space="preserve"> </w:t>
              </w:r>
              <w:r w:rsidR="004E12C3" w:rsidRPr="00614B7A">
                <w:rPr>
                  <w:rFonts w:eastAsia="SimSun"/>
                  <w:lang w:eastAsia="zh-CN"/>
                </w:rPr>
                <w:t>SA</w:t>
              </w:r>
              <w:r w:rsidR="004E12C3" w:rsidRPr="00614B7A">
                <w:rPr>
                  <w:rFonts w:eastAsia="MS Mincho"/>
                </w:rPr>
                <w:t xml:space="preserve"> FR2</w:t>
              </w:r>
            </w:ins>
          </w:p>
        </w:tc>
        <w:tc>
          <w:tcPr>
            <w:tcW w:w="1969" w:type="dxa"/>
            <w:tcBorders>
              <w:top w:val="single" w:sz="4" w:space="0" w:color="auto"/>
              <w:left w:val="single" w:sz="4" w:space="0" w:color="auto"/>
              <w:bottom w:val="single" w:sz="4" w:space="0" w:color="auto"/>
              <w:right w:val="single" w:sz="4" w:space="0" w:color="auto"/>
            </w:tcBorders>
            <w:hideMark/>
          </w:tcPr>
          <w:p w14:paraId="1FB631BF" w14:textId="055751F4" w:rsidR="00A85D8A" w:rsidRPr="00614B7A" w:rsidRDefault="00A85D8A" w:rsidP="00BE3F9E">
            <w:pPr>
              <w:pStyle w:val="TAL"/>
              <w:rPr>
                <w:rFonts w:eastAsia="SimSun"/>
                <w:szCs w:val="18"/>
                <w:lang w:eastAsia="zh-CN"/>
              </w:rPr>
            </w:pPr>
            <w:del w:id="491" w:author="Amy TAO" w:date="2022-05-10T23:19:00Z">
              <w:r w:rsidRPr="00614B7A" w:rsidDel="004E12C3">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hideMark/>
          </w:tcPr>
          <w:p w14:paraId="2B9F3358" w14:textId="77777777" w:rsidR="00A85D8A" w:rsidRPr="00614B7A" w:rsidRDefault="00A85D8A" w:rsidP="00BE3F9E">
            <w:pPr>
              <w:pStyle w:val="TAL"/>
            </w:pPr>
            <w:r w:rsidRPr="00614B7A">
              <w:t>2Rx</w:t>
            </w:r>
          </w:p>
        </w:tc>
      </w:tr>
      <w:tr w:rsidR="00A85D8A" w:rsidRPr="00614B7A" w14:paraId="60D79E8F"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B145F8" w14:textId="77777777" w:rsidR="00A85D8A" w:rsidRPr="00614B7A" w:rsidRDefault="00A85D8A" w:rsidP="00BE3F9E">
            <w:pPr>
              <w:pStyle w:val="TAL"/>
              <w:rPr>
                <w:b/>
              </w:rPr>
            </w:pPr>
            <w:r w:rsidRPr="00614B7A">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D5F7A2" w14:textId="77777777" w:rsidR="00A85D8A" w:rsidRPr="00614B7A" w:rsidRDefault="00A85D8A" w:rsidP="00BE3F9E">
            <w:pPr>
              <w:pStyle w:val="TAL"/>
              <w:rPr>
                <w:b/>
                <w:lang w:eastAsia="zh-CN"/>
              </w:rPr>
            </w:pPr>
            <w:r w:rsidRPr="00614B7A">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89F911" w14:textId="77777777" w:rsidR="00A85D8A" w:rsidRPr="00614B7A" w:rsidRDefault="00A85D8A" w:rsidP="00BE3F9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24B45A" w14:textId="77777777" w:rsidR="00A85D8A" w:rsidRPr="00614B7A" w:rsidRDefault="00A85D8A" w:rsidP="00BE3F9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27BCDB" w14:textId="77777777" w:rsidR="00A85D8A" w:rsidRPr="00614B7A" w:rsidRDefault="00A85D8A" w:rsidP="00BE3F9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850770"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7AFA0D" w14:textId="77777777" w:rsidR="00A85D8A" w:rsidRPr="00614B7A" w:rsidRDefault="00A85D8A" w:rsidP="00BE3F9E">
            <w:pPr>
              <w:pStyle w:val="TAL"/>
              <w:rPr>
                <w:b/>
              </w:rPr>
            </w:pPr>
          </w:p>
        </w:tc>
      </w:tr>
      <w:tr w:rsidR="00A85D8A" w:rsidRPr="00614B7A" w14:paraId="537EFCFC"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4AEACBFC" w14:textId="77777777" w:rsidR="00A85D8A" w:rsidRPr="00614B7A" w:rsidRDefault="00A85D8A" w:rsidP="00BE3F9E">
            <w:pPr>
              <w:pStyle w:val="TAL"/>
            </w:pPr>
            <w:r w:rsidRPr="00614B7A">
              <w:t>7.7.3.1</w:t>
            </w:r>
          </w:p>
        </w:tc>
        <w:tc>
          <w:tcPr>
            <w:tcW w:w="4428" w:type="dxa"/>
            <w:tcBorders>
              <w:top w:val="single" w:sz="4" w:space="0" w:color="auto"/>
              <w:left w:val="single" w:sz="4" w:space="0" w:color="auto"/>
              <w:bottom w:val="single" w:sz="4" w:space="0" w:color="auto"/>
              <w:right w:val="single" w:sz="4" w:space="0" w:color="auto"/>
            </w:tcBorders>
            <w:hideMark/>
          </w:tcPr>
          <w:p w14:paraId="2CA05BF0" w14:textId="77777777" w:rsidR="00A85D8A" w:rsidRPr="00614B7A" w:rsidRDefault="00A85D8A" w:rsidP="00BE3F9E">
            <w:pPr>
              <w:pStyle w:val="TAL"/>
              <w:rPr>
                <w:lang w:eastAsia="zh-CN"/>
              </w:rPr>
            </w:pPr>
            <w:r w:rsidRPr="00614B7A">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EF3D46A" w14:textId="064FA617" w:rsidR="00A85D8A" w:rsidRPr="00614B7A" w:rsidRDefault="00A85D8A" w:rsidP="00BE3F9E">
            <w:pPr>
              <w:pStyle w:val="TAC"/>
              <w:rPr>
                <w:lang w:eastAsia="zh-CN"/>
              </w:rPr>
            </w:pPr>
            <w:del w:id="492" w:author="Amy TAO" w:date="2022-05-10T23:19:00Z">
              <w:r w:rsidRPr="00614B7A" w:rsidDel="004E12C3">
                <w:rPr>
                  <w:rFonts w:eastAsia="SimSun"/>
                  <w:szCs w:val="18"/>
                  <w:lang w:eastAsia="zh-CN"/>
                </w:rPr>
                <w:delText>FFS</w:delText>
              </w:r>
            </w:del>
            <w:ins w:id="493" w:author="Amy TAO" w:date="2022-05-10T23:19:00Z">
              <w:r w:rsidR="004E12C3" w:rsidRPr="00614B7A">
                <w:rPr>
                  <w:rFonts w:eastAsia="SimSun"/>
                  <w:szCs w:val="18"/>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0B28B244" w14:textId="6E675B91" w:rsidR="00A85D8A" w:rsidRPr="00614B7A" w:rsidRDefault="00A85D8A" w:rsidP="00BE3F9E">
            <w:pPr>
              <w:pStyle w:val="TAL"/>
              <w:rPr>
                <w:lang w:eastAsia="zh-CN"/>
              </w:rPr>
            </w:pPr>
            <w:del w:id="494" w:author="Amy TAO" w:date="2022-05-10T23:19:00Z">
              <w:r w:rsidRPr="00614B7A" w:rsidDel="004E12C3">
                <w:rPr>
                  <w:rFonts w:eastAsia="SimSun"/>
                  <w:szCs w:val="18"/>
                  <w:lang w:eastAsia="zh-CN"/>
                </w:rPr>
                <w:delText>FFS</w:delText>
              </w:r>
            </w:del>
            <w:ins w:id="495" w:author="Amy TAO" w:date="2022-05-10T23:19:00Z">
              <w:r w:rsidR="004E12C3" w:rsidRPr="00614B7A">
                <w:rPr>
                  <w:rFonts w:eastAsia="SimSun"/>
                  <w:szCs w:val="18"/>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
          <w:p w14:paraId="334B8051" w14:textId="0FF67E01" w:rsidR="00A85D8A" w:rsidRPr="00614B7A" w:rsidRDefault="00A85D8A" w:rsidP="004E12C3">
            <w:pPr>
              <w:pStyle w:val="TAL"/>
              <w:rPr>
                <w:lang w:eastAsia="zh-CN"/>
              </w:rPr>
            </w:pPr>
            <w:del w:id="496" w:author="Amy TAO" w:date="2022-05-10T23:19:00Z">
              <w:r w:rsidRPr="00614B7A" w:rsidDel="004E12C3">
                <w:rPr>
                  <w:rFonts w:eastAsia="SimSun"/>
                  <w:szCs w:val="18"/>
                  <w:lang w:eastAsia="zh-CN"/>
                </w:rPr>
                <w:delText>FFS</w:delText>
              </w:r>
            </w:del>
            <w:ins w:id="497" w:author="Amy TAO" w:date="2022-05-10T23:19:00Z">
              <w:r w:rsidR="004E12C3" w:rsidRPr="00614B7A">
                <w:rPr>
                  <w:rFonts w:eastAsia="MS Mincho"/>
                </w:rPr>
                <w:t xml:space="preserve">UEs supporting 5GS </w:t>
              </w:r>
              <w:r w:rsidR="004E12C3" w:rsidRPr="00614B7A">
                <w:rPr>
                  <w:rFonts w:eastAsia="SimSun"/>
                  <w:lang w:eastAsia="zh-CN"/>
                </w:rPr>
                <w:t>NR</w:t>
              </w:r>
              <w:r w:rsidR="004E12C3" w:rsidRPr="00614B7A">
                <w:rPr>
                  <w:lang w:eastAsia="zh-CN"/>
                </w:rPr>
                <w:t xml:space="preserve"> </w:t>
              </w:r>
              <w:r w:rsidR="004E12C3" w:rsidRPr="00614B7A">
                <w:rPr>
                  <w:rFonts w:eastAsia="SimSun"/>
                  <w:lang w:eastAsia="zh-CN"/>
                </w:rPr>
                <w:t>SA</w:t>
              </w:r>
              <w:r w:rsidR="004E12C3" w:rsidRPr="00614B7A">
                <w:rPr>
                  <w:rFonts w:eastAsia="MS Mincho"/>
                </w:rPr>
                <w:t xml:space="preserve"> FR2</w:t>
              </w:r>
            </w:ins>
          </w:p>
        </w:tc>
        <w:tc>
          <w:tcPr>
            <w:tcW w:w="1969" w:type="dxa"/>
            <w:tcBorders>
              <w:top w:val="single" w:sz="4" w:space="0" w:color="auto"/>
              <w:left w:val="single" w:sz="4" w:space="0" w:color="auto"/>
              <w:bottom w:val="single" w:sz="4" w:space="0" w:color="auto"/>
              <w:right w:val="single" w:sz="4" w:space="0" w:color="auto"/>
            </w:tcBorders>
            <w:hideMark/>
          </w:tcPr>
          <w:p w14:paraId="7286844E" w14:textId="5CB6AB9D" w:rsidR="00A85D8A" w:rsidRPr="00614B7A" w:rsidRDefault="00A85D8A" w:rsidP="00BE3F9E">
            <w:pPr>
              <w:pStyle w:val="TAL"/>
              <w:rPr>
                <w:rFonts w:eastAsia="SimSun"/>
                <w:szCs w:val="18"/>
                <w:lang w:eastAsia="zh-CN"/>
              </w:rPr>
            </w:pPr>
            <w:del w:id="498" w:author="Amy TAO" w:date="2022-05-10T23:19:00Z">
              <w:r w:rsidRPr="00614B7A" w:rsidDel="004E12C3">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hideMark/>
          </w:tcPr>
          <w:p w14:paraId="2D8E9F38" w14:textId="77777777" w:rsidR="00A85D8A" w:rsidRPr="00614B7A" w:rsidRDefault="00A85D8A" w:rsidP="00BE3F9E">
            <w:pPr>
              <w:pStyle w:val="TAL"/>
            </w:pPr>
            <w:r w:rsidRPr="00614B7A">
              <w:t>2Rx</w:t>
            </w:r>
          </w:p>
        </w:tc>
      </w:tr>
      <w:tr w:rsidR="00A85D8A" w:rsidRPr="00614B7A" w14:paraId="5FEEE64E"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49BC40FD" w14:textId="77777777" w:rsidR="00A85D8A" w:rsidRPr="00614B7A" w:rsidRDefault="00A85D8A" w:rsidP="00BE3F9E">
            <w:pPr>
              <w:pStyle w:val="TAL"/>
            </w:pPr>
            <w:r w:rsidRPr="00614B7A">
              <w:t>7.7.3.2</w:t>
            </w:r>
          </w:p>
        </w:tc>
        <w:tc>
          <w:tcPr>
            <w:tcW w:w="4428" w:type="dxa"/>
            <w:tcBorders>
              <w:top w:val="single" w:sz="4" w:space="0" w:color="auto"/>
              <w:left w:val="single" w:sz="4" w:space="0" w:color="auto"/>
              <w:bottom w:val="single" w:sz="4" w:space="0" w:color="auto"/>
              <w:right w:val="single" w:sz="4" w:space="0" w:color="auto"/>
            </w:tcBorders>
            <w:hideMark/>
          </w:tcPr>
          <w:p w14:paraId="561603E6" w14:textId="77777777" w:rsidR="00A85D8A" w:rsidRPr="00614B7A" w:rsidRDefault="00A85D8A" w:rsidP="00BE3F9E">
            <w:pPr>
              <w:pStyle w:val="TAL"/>
              <w:rPr>
                <w:lang w:eastAsia="zh-CN"/>
              </w:rPr>
            </w:pPr>
            <w:r w:rsidRPr="00614B7A">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5A06E2A" w14:textId="5429C9CE" w:rsidR="00A85D8A" w:rsidRPr="00614B7A" w:rsidRDefault="00A85D8A" w:rsidP="00BE3F9E">
            <w:pPr>
              <w:pStyle w:val="TAC"/>
              <w:rPr>
                <w:lang w:eastAsia="zh-CN"/>
              </w:rPr>
            </w:pPr>
            <w:del w:id="499" w:author="Amy TAO" w:date="2022-05-10T23:19:00Z">
              <w:r w:rsidRPr="00614B7A" w:rsidDel="004E12C3">
                <w:rPr>
                  <w:rFonts w:eastAsia="SimSun"/>
                  <w:szCs w:val="18"/>
                  <w:lang w:eastAsia="zh-CN"/>
                </w:rPr>
                <w:delText>FFS</w:delText>
              </w:r>
            </w:del>
            <w:ins w:id="500" w:author="Amy TAO" w:date="2022-05-10T23:19:00Z">
              <w:r w:rsidR="004E12C3" w:rsidRPr="00614B7A">
                <w:rPr>
                  <w:rFonts w:eastAsia="SimSun"/>
                  <w:szCs w:val="18"/>
                  <w:lang w:eastAsia="zh-CN"/>
                </w:rPr>
                <w:t>Rel-16</w:t>
              </w:r>
            </w:ins>
          </w:p>
        </w:tc>
        <w:tc>
          <w:tcPr>
            <w:tcW w:w="1379" w:type="dxa"/>
            <w:tcBorders>
              <w:top w:val="single" w:sz="4" w:space="0" w:color="auto"/>
              <w:left w:val="single" w:sz="4" w:space="0" w:color="auto"/>
              <w:bottom w:val="single" w:sz="4" w:space="0" w:color="auto"/>
              <w:right w:val="single" w:sz="4" w:space="0" w:color="auto"/>
            </w:tcBorders>
            <w:hideMark/>
          </w:tcPr>
          <w:p w14:paraId="16AF1268" w14:textId="54D2CFB4" w:rsidR="00A85D8A" w:rsidRPr="00614B7A" w:rsidRDefault="00A85D8A" w:rsidP="00BE3F9E">
            <w:pPr>
              <w:pStyle w:val="TAL"/>
              <w:rPr>
                <w:lang w:eastAsia="zh-CN"/>
              </w:rPr>
            </w:pPr>
            <w:del w:id="501" w:author="Amy TAO" w:date="2022-05-10T23:19:00Z">
              <w:r w:rsidRPr="00614B7A" w:rsidDel="004E12C3">
                <w:rPr>
                  <w:rFonts w:eastAsia="SimSun"/>
                  <w:szCs w:val="18"/>
                  <w:lang w:eastAsia="zh-CN"/>
                </w:rPr>
                <w:delText>FFS</w:delText>
              </w:r>
            </w:del>
            <w:ins w:id="502" w:author="Amy TAO" w:date="2022-05-10T23:19:00Z">
              <w:r w:rsidR="004E12C3" w:rsidRPr="00614B7A">
                <w:rPr>
                  <w:rFonts w:eastAsia="SimSun"/>
                  <w:szCs w:val="18"/>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
          <w:p w14:paraId="5561EEC1" w14:textId="20D4CF2E" w:rsidR="00A85D8A" w:rsidRPr="00614B7A" w:rsidRDefault="00A85D8A" w:rsidP="004E12C3">
            <w:pPr>
              <w:pStyle w:val="TAL"/>
              <w:rPr>
                <w:lang w:eastAsia="zh-CN"/>
              </w:rPr>
            </w:pPr>
            <w:del w:id="503" w:author="Amy TAO" w:date="2022-05-10T23:19:00Z">
              <w:r w:rsidRPr="00614B7A" w:rsidDel="004E12C3">
                <w:rPr>
                  <w:rFonts w:eastAsia="SimSun"/>
                  <w:szCs w:val="18"/>
                  <w:lang w:eastAsia="zh-CN"/>
                </w:rPr>
                <w:delText>FFS</w:delText>
              </w:r>
            </w:del>
            <w:ins w:id="504" w:author="Amy TAO" w:date="2022-05-10T23:19:00Z">
              <w:r w:rsidR="004E12C3" w:rsidRPr="00614B7A">
                <w:rPr>
                  <w:rFonts w:eastAsia="MS Mincho"/>
                </w:rPr>
                <w:t xml:space="preserve">UEs supporting 5GS </w:t>
              </w:r>
              <w:r w:rsidR="004E12C3" w:rsidRPr="00614B7A">
                <w:rPr>
                  <w:rFonts w:eastAsia="SimSun"/>
                  <w:lang w:eastAsia="zh-CN"/>
                </w:rPr>
                <w:t>NR</w:t>
              </w:r>
              <w:r w:rsidR="004E12C3" w:rsidRPr="00614B7A">
                <w:rPr>
                  <w:lang w:eastAsia="zh-CN"/>
                </w:rPr>
                <w:t xml:space="preserve"> </w:t>
              </w:r>
              <w:r w:rsidR="004E12C3" w:rsidRPr="00614B7A">
                <w:rPr>
                  <w:rFonts w:eastAsia="SimSun"/>
                  <w:lang w:eastAsia="zh-CN"/>
                </w:rPr>
                <w:t>SA</w:t>
              </w:r>
              <w:r w:rsidR="004E12C3" w:rsidRPr="00614B7A">
                <w:rPr>
                  <w:rFonts w:eastAsia="MS Mincho"/>
                </w:rPr>
                <w:t xml:space="preserve"> FR2</w:t>
              </w:r>
            </w:ins>
          </w:p>
        </w:tc>
        <w:tc>
          <w:tcPr>
            <w:tcW w:w="1969" w:type="dxa"/>
            <w:tcBorders>
              <w:top w:val="single" w:sz="4" w:space="0" w:color="auto"/>
              <w:left w:val="single" w:sz="4" w:space="0" w:color="auto"/>
              <w:bottom w:val="single" w:sz="4" w:space="0" w:color="auto"/>
              <w:right w:val="single" w:sz="4" w:space="0" w:color="auto"/>
            </w:tcBorders>
            <w:hideMark/>
          </w:tcPr>
          <w:p w14:paraId="29114D30" w14:textId="3043EFBF" w:rsidR="00A85D8A" w:rsidRPr="00614B7A" w:rsidRDefault="00A85D8A" w:rsidP="00BE3F9E">
            <w:pPr>
              <w:pStyle w:val="TAL"/>
              <w:rPr>
                <w:rFonts w:eastAsia="SimSun"/>
                <w:szCs w:val="18"/>
                <w:lang w:eastAsia="zh-CN"/>
              </w:rPr>
            </w:pPr>
            <w:del w:id="505" w:author="Amy TAO" w:date="2022-05-10T23:19:00Z">
              <w:r w:rsidRPr="00614B7A" w:rsidDel="004E12C3">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hideMark/>
          </w:tcPr>
          <w:p w14:paraId="17CAF392" w14:textId="77777777" w:rsidR="00A85D8A" w:rsidRPr="00614B7A" w:rsidRDefault="00A85D8A" w:rsidP="00BE3F9E">
            <w:pPr>
              <w:pStyle w:val="TAL"/>
            </w:pPr>
            <w:r w:rsidRPr="00614B7A">
              <w:t>2Rx</w:t>
            </w:r>
          </w:p>
        </w:tc>
      </w:tr>
      <w:tr w:rsidR="00A85D8A" w:rsidRPr="00614B7A" w14:paraId="160B77FA"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061600" w14:textId="77777777" w:rsidR="00A85D8A" w:rsidRPr="00614B7A" w:rsidRDefault="00A85D8A" w:rsidP="00BE3F9E">
            <w:pPr>
              <w:pStyle w:val="TAL"/>
              <w:rPr>
                <w:b/>
              </w:rPr>
            </w:pPr>
            <w:r w:rsidRPr="00614B7A">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86EBC5" w14:textId="77777777" w:rsidR="00A85D8A" w:rsidRPr="00614B7A" w:rsidRDefault="00A85D8A" w:rsidP="00BE3F9E">
            <w:pPr>
              <w:pStyle w:val="TAL"/>
              <w:rPr>
                <w:b/>
                <w:lang w:eastAsia="zh-CN"/>
              </w:rPr>
            </w:pPr>
            <w:r w:rsidRPr="00614B7A">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0FC274" w14:textId="77777777" w:rsidR="00A85D8A" w:rsidRPr="00614B7A" w:rsidRDefault="00A85D8A" w:rsidP="00BE3F9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A3A678" w14:textId="77777777" w:rsidR="00A85D8A" w:rsidRPr="00614B7A" w:rsidRDefault="00A85D8A" w:rsidP="00BE3F9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362A9F" w14:textId="77777777" w:rsidR="00A85D8A" w:rsidRPr="00614B7A" w:rsidRDefault="00A85D8A" w:rsidP="00BE3F9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0E1E95" w14:textId="77777777" w:rsidR="00A85D8A" w:rsidRPr="00614B7A"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B807AF" w14:textId="77777777" w:rsidR="00A85D8A" w:rsidRPr="00614B7A" w:rsidRDefault="00A85D8A" w:rsidP="00BE3F9E">
            <w:pPr>
              <w:pStyle w:val="TAL"/>
              <w:rPr>
                <w:b/>
              </w:rPr>
            </w:pPr>
          </w:p>
        </w:tc>
      </w:tr>
      <w:tr w:rsidR="004E12C3" w:rsidRPr="00614B7A" w14:paraId="164AAEFE" w14:textId="77777777" w:rsidTr="004E12C3">
        <w:trPr>
          <w:jc w:val="center"/>
          <w:ins w:id="506" w:author="Amy TAO" w:date="2022-05-10T23:19:00Z"/>
        </w:trPr>
        <w:tc>
          <w:tcPr>
            <w:tcW w:w="1160" w:type="dxa"/>
            <w:tcBorders>
              <w:top w:val="single" w:sz="4" w:space="0" w:color="auto"/>
              <w:left w:val="single" w:sz="4" w:space="0" w:color="auto"/>
              <w:bottom w:val="single" w:sz="4" w:space="0" w:color="auto"/>
              <w:right w:val="single" w:sz="4" w:space="0" w:color="auto"/>
            </w:tcBorders>
            <w:hideMark/>
          </w:tcPr>
          <w:p w14:paraId="39359673" w14:textId="0DE12407" w:rsidR="004E12C3" w:rsidRPr="00614B7A" w:rsidRDefault="004E12C3" w:rsidP="004E12C3">
            <w:pPr>
              <w:pStyle w:val="TAL"/>
              <w:rPr>
                <w:ins w:id="507" w:author="Amy TAO" w:date="2022-05-10T23:19:00Z"/>
              </w:rPr>
            </w:pPr>
            <w:ins w:id="508" w:author="Amy TAO" w:date="2022-05-10T23:19:00Z">
              <w:r w:rsidRPr="00614B7A">
                <w:t>7.7.4.1</w:t>
              </w:r>
            </w:ins>
          </w:p>
        </w:tc>
        <w:tc>
          <w:tcPr>
            <w:tcW w:w="4428" w:type="dxa"/>
            <w:tcBorders>
              <w:top w:val="single" w:sz="4" w:space="0" w:color="auto"/>
              <w:left w:val="single" w:sz="4" w:space="0" w:color="auto"/>
              <w:bottom w:val="single" w:sz="4" w:space="0" w:color="auto"/>
              <w:right w:val="single" w:sz="4" w:space="0" w:color="auto"/>
            </w:tcBorders>
            <w:hideMark/>
          </w:tcPr>
          <w:p w14:paraId="57D9823B" w14:textId="5555909B" w:rsidR="004E12C3" w:rsidRPr="00614B7A" w:rsidRDefault="004E12C3" w:rsidP="004E12C3">
            <w:pPr>
              <w:pStyle w:val="TAL"/>
              <w:rPr>
                <w:ins w:id="509" w:author="Amy TAO" w:date="2022-05-10T23:19:00Z"/>
                <w:lang w:eastAsia="zh-CN"/>
              </w:rPr>
            </w:pPr>
            <w:ins w:id="510" w:author="Amy TAO" w:date="2022-05-10T23:19:00Z">
              <w:r w:rsidRPr="00614B7A">
                <w:t xml:space="preserve">NR SA </w:t>
              </w:r>
              <w:r w:rsidRPr="00614B7A">
                <w:rPr>
                  <w:lang w:eastAsia="sv-SE"/>
                </w:rPr>
                <w:t>FR2 SSB based L1-RSRP measurement accuracy</w:t>
              </w:r>
            </w:ins>
          </w:p>
        </w:tc>
        <w:tc>
          <w:tcPr>
            <w:tcW w:w="851" w:type="dxa"/>
            <w:tcBorders>
              <w:top w:val="single" w:sz="4" w:space="0" w:color="auto"/>
              <w:left w:val="single" w:sz="4" w:space="0" w:color="auto"/>
              <w:bottom w:val="single" w:sz="4" w:space="0" w:color="auto"/>
              <w:right w:val="single" w:sz="4" w:space="0" w:color="auto"/>
            </w:tcBorders>
            <w:hideMark/>
          </w:tcPr>
          <w:p w14:paraId="4E660413" w14:textId="4E2D3A78" w:rsidR="004E12C3" w:rsidRPr="00614B7A" w:rsidRDefault="004E12C3" w:rsidP="004E12C3">
            <w:pPr>
              <w:pStyle w:val="TAC"/>
              <w:rPr>
                <w:ins w:id="511" w:author="Amy TAO" w:date="2022-05-10T23:19:00Z"/>
                <w:lang w:eastAsia="zh-CN"/>
              </w:rPr>
            </w:pPr>
            <w:ins w:id="512" w:author="Amy TAO" w:date="2022-05-10T23:19:00Z">
              <w:r w:rsidRPr="00614B7A">
                <w:rPr>
                  <w:rFonts w:eastAsia="MS Mincho"/>
                </w:rPr>
                <w:t>Rel-15</w:t>
              </w:r>
            </w:ins>
          </w:p>
        </w:tc>
        <w:tc>
          <w:tcPr>
            <w:tcW w:w="1379" w:type="dxa"/>
            <w:tcBorders>
              <w:top w:val="single" w:sz="4" w:space="0" w:color="auto"/>
              <w:left w:val="single" w:sz="4" w:space="0" w:color="auto"/>
              <w:bottom w:val="single" w:sz="4" w:space="0" w:color="auto"/>
              <w:right w:val="single" w:sz="4" w:space="0" w:color="auto"/>
            </w:tcBorders>
            <w:hideMark/>
          </w:tcPr>
          <w:p w14:paraId="3AB7234C" w14:textId="178D991B" w:rsidR="004E12C3" w:rsidRPr="00614B7A" w:rsidRDefault="004E12C3" w:rsidP="004E12C3">
            <w:pPr>
              <w:pStyle w:val="TAL"/>
              <w:rPr>
                <w:ins w:id="513" w:author="Amy TAO" w:date="2022-05-10T23:19:00Z"/>
                <w:lang w:eastAsia="zh-CN"/>
              </w:rPr>
            </w:pPr>
            <w:ins w:id="514" w:author="Amy TAO" w:date="2022-05-10T23:19:00Z">
              <w:r w:rsidRPr="00614B7A">
                <w:rPr>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
          <w:p w14:paraId="1ED1DEA6" w14:textId="605BBFF7" w:rsidR="004E12C3" w:rsidRPr="00614B7A" w:rsidRDefault="004E12C3" w:rsidP="004E12C3">
            <w:pPr>
              <w:pStyle w:val="TAL"/>
              <w:rPr>
                <w:ins w:id="515" w:author="Amy TAO" w:date="2022-05-10T23:19:00Z"/>
                <w:lang w:eastAsia="zh-CN"/>
              </w:rPr>
            </w:pPr>
            <w:ins w:id="516" w:author="Amy TAO" w:date="2022-05-10T23:19:00Z">
              <w:r w:rsidRPr="00614B7A">
                <w:rPr>
                  <w:rFonts w:eastAsia="MS Mincho"/>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FR2</w:t>
              </w:r>
            </w:ins>
          </w:p>
        </w:tc>
        <w:tc>
          <w:tcPr>
            <w:tcW w:w="1969" w:type="dxa"/>
            <w:tcBorders>
              <w:top w:val="single" w:sz="4" w:space="0" w:color="auto"/>
              <w:left w:val="single" w:sz="4" w:space="0" w:color="auto"/>
              <w:bottom w:val="single" w:sz="4" w:space="0" w:color="auto"/>
              <w:right w:val="single" w:sz="4" w:space="0" w:color="auto"/>
            </w:tcBorders>
            <w:hideMark/>
          </w:tcPr>
          <w:p w14:paraId="74573715" w14:textId="77777777" w:rsidR="004E12C3" w:rsidRPr="00614B7A" w:rsidRDefault="004E12C3" w:rsidP="004E12C3">
            <w:pPr>
              <w:pStyle w:val="TAL"/>
              <w:rPr>
                <w:ins w:id="517" w:author="Amy TAO" w:date="2022-05-10T23:19:00Z"/>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E903FC" w14:textId="77777777" w:rsidR="004E12C3" w:rsidRPr="00614B7A" w:rsidRDefault="004E12C3" w:rsidP="004E12C3">
            <w:pPr>
              <w:pStyle w:val="TAL"/>
              <w:rPr>
                <w:ins w:id="518" w:author="Amy TAO" w:date="2022-05-10T23:19:00Z"/>
              </w:rPr>
            </w:pPr>
            <w:ins w:id="519" w:author="Amy TAO" w:date="2022-05-10T23:19:00Z">
              <w:r w:rsidRPr="00614B7A">
                <w:t>2Rx</w:t>
              </w:r>
            </w:ins>
          </w:p>
        </w:tc>
      </w:tr>
      <w:tr w:rsidR="004E12C3" w:rsidRPr="00614B7A" w14:paraId="54841D3E" w14:textId="77777777" w:rsidTr="004E12C3">
        <w:trPr>
          <w:jc w:val="center"/>
          <w:ins w:id="520" w:author="Amy TAO" w:date="2022-05-10T23:19:00Z"/>
        </w:trPr>
        <w:tc>
          <w:tcPr>
            <w:tcW w:w="1160" w:type="dxa"/>
            <w:tcBorders>
              <w:top w:val="single" w:sz="4" w:space="0" w:color="auto"/>
              <w:left w:val="single" w:sz="4" w:space="0" w:color="auto"/>
              <w:bottom w:val="single" w:sz="4" w:space="0" w:color="auto"/>
              <w:right w:val="single" w:sz="4" w:space="0" w:color="auto"/>
            </w:tcBorders>
            <w:hideMark/>
          </w:tcPr>
          <w:p w14:paraId="4A2814F3" w14:textId="6DC0962E" w:rsidR="004E12C3" w:rsidRPr="00614B7A" w:rsidRDefault="004E12C3" w:rsidP="004E12C3">
            <w:pPr>
              <w:pStyle w:val="TAL"/>
              <w:rPr>
                <w:ins w:id="521" w:author="Amy TAO" w:date="2022-05-10T23:19:00Z"/>
              </w:rPr>
            </w:pPr>
            <w:ins w:id="522" w:author="Amy TAO" w:date="2022-05-10T23:19:00Z">
              <w:r w:rsidRPr="00614B7A">
                <w:t>7.7.4.2</w:t>
              </w:r>
            </w:ins>
          </w:p>
        </w:tc>
        <w:tc>
          <w:tcPr>
            <w:tcW w:w="4428" w:type="dxa"/>
            <w:tcBorders>
              <w:top w:val="single" w:sz="4" w:space="0" w:color="auto"/>
              <w:left w:val="single" w:sz="4" w:space="0" w:color="auto"/>
              <w:bottom w:val="single" w:sz="4" w:space="0" w:color="auto"/>
              <w:right w:val="single" w:sz="4" w:space="0" w:color="auto"/>
            </w:tcBorders>
            <w:hideMark/>
          </w:tcPr>
          <w:p w14:paraId="7EB87D79" w14:textId="6CE5A548" w:rsidR="004E12C3" w:rsidRPr="00614B7A" w:rsidRDefault="004E12C3" w:rsidP="004E12C3">
            <w:pPr>
              <w:pStyle w:val="TAL"/>
              <w:rPr>
                <w:ins w:id="523" w:author="Amy TAO" w:date="2022-05-10T23:19:00Z"/>
                <w:lang w:eastAsia="zh-CN"/>
              </w:rPr>
            </w:pPr>
            <w:ins w:id="524" w:author="Amy TAO" w:date="2022-05-10T23:19:00Z">
              <w:r w:rsidRPr="00614B7A">
                <w:t xml:space="preserve">NR SA </w:t>
              </w:r>
              <w:r w:rsidRPr="00614B7A">
                <w:rPr>
                  <w:lang w:eastAsia="sv-SE"/>
                </w:rPr>
                <w:t>FR2 CSI-RS based L1-RSRP measurement accuracy</w:t>
              </w:r>
            </w:ins>
          </w:p>
        </w:tc>
        <w:tc>
          <w:tcPr>
            <w:tcW w:w="851" w:type="dxa"/>
            <w:tcBorders>
              <w:top w:val="single" w:sz="4" w:space="0" w:color="auto"/>
              <w:left w:val="single" w:sz="4" w:space="0" w:color="auto"/>
              <w:bottom w:val="single" w:sz="4" w:space="0" w:color="auto"/>
              <w:right w:val="single" w:sz="4" w:space="0" w:color="auto"/>
            </w:tcBorders>
            <w:hideMark/>
          </w:tcPr>
          <w:p w14:paraId="06B28AF0" w14:textId="4847F0A4" w:rsidR="004E12C3" w:rsidRPr="00614B7A" w:rsidRDefault="004E12C3" w:rsidP="004E12C3">
            <w:pPr>
              <w:pStyle w:val="TAC"/>
              <w:rPr>
                <w:ins w:id="525" w:author="Amy TAO" w:date="2022-05-10T23:19:00Z"/>
                <w:lang w:eastAsia="zh-CN"/>
              </w:rPr>
            </w:pPr>
            <w:ins w:id="526" w:author="Amy TAO" w:date="2022-05-10T23:19:00Z">
              <w:r w:rsidRPr="00614B7A">
                <w:rPr>
                  <w:rFonts w:eastAsia="MS Mincho"/>
                </w:rPr>
                <w:t>Rel-15</w:t>
              </w:r>
            </w:ins>
          </w:p>
        </w:tc>
        <w:tc>
          <w:tcPr>
            <w:tcW w:w="1379" w:type="dxa"/>
            <w:tcBorders>
              <w:top w:val="single" w:sz="4" w:space="0" w:color="auto"/>
              <w:left w:val="single" w:sz="4" w:space="0" w:color="auto"/>
              <w:bottom w:val="single" w:sz="4" w:space="0" w:color="auto"/>
              <w:right w:val="single" w:sz="4" w:space="0" w:color="auto"/>
            </w:tcBorders>
            <w:hideMark/>
          </w:tcPr>
          <w:p w14:paraId="0A88D5F5" w14:textId="741B91B1" w:rsidR="004E12C3" w:rsidRPr="00614B7A" w:rsidRDefault="004E12C3" w:rsidP="004E12C3">
            <w:pPr>
              <w:pStyle w:val="TAL"/>
              <w:rPr>
                <w:ins w:id="527" w:author="Amy TAO" w:date="2022-05-10T23:19:00Z"/>
                <w:lang w:eastAsia="zh-CN"/>
              </w:rPr>
            </w:pPr>
            <w:ins w:id="528" w:author="Amy TAO" w:date="2022-05-10T23:19:00Z">
              <w:r w:rsidRPr="00614B7A">
                <w:rPr>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
          <w:p w14:paraId="3E84D765" w14:textId="0581DEBE" w:rsidR="004E12C3" w:rsidRPr="00614B7A" w:rsidRDefault="004E12C3" w:rsidP="004E12C3">
            <w:pPr>
              <w:pStyle w:val="TAL"/>
              <w:rPr>
                <w:ins w:id="529" w:author="Amy TAO" w:date="2022-05-10T23:19:00Z"/>
                <w:lang w:eastAsia="zh-CN"/>
              </w:rPr>
            </w:pPr>
            <w:ins w:id="530" w:author="Amy TAO" w:date="2022-05-10T23:19:00Z">
              <w:r w:rsidRPr="00614B7A">
                <w:rPr>
                  <w:rFonts w:eastAsia="MS Mincho"/>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rFonts w:eastAsia="MS Mincho"/>
                </w:rPr>
                <w:t xml:space="preserve"> FR2</w:t>
              </w:r>
            </w:ins>
          </w:p>
        </w:tc>
        <w:tc>
          <w:tcPr>
            <w:tcW w:w="1969" w:type="dxa"/>
            <w:tcBorders>
              <w:top w:val="single" w:sz="4" w:space="0" w:color="auto"/>
              <w:left w:val="single" w:sz="4" w:space="0" w:color="auto"/>
              <w:bottom w:val="single" w:sz="4" w:space="0" w:color="auto"/>
              <w:right w:val="single" w:sz="4" w:space="0" w:color="auto"/>
            </w:tcBorders>
            <w:hideMark/>
          </w:tcPr>
          <w:p w14:paraId="09480ACC" w14:textId="77777777" w:rsidR="004E12C3" w:rsidRPr="00614B7A" w:rsidRDefault="004E12C3" w:rsidP="004E12C3">
            <w:pPr>
              <w:pStyle w:val="TAL"/>
              <w:rPr>
                <w:ins w:id="531" w:author="Amy TAO" w:date="2022-05-10T23:19:00Z"/>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BD2E411" w14:textId="77777777" w:rsidR="004E12C3" w:rsidRPr="00614B7A" w:rsidRDefault="004E12C3" w:rsidP="004E12C3">
            <w:pPr>
              <w:pStyle w:val="TAL"/>
              <w:rPr>
                <w:ins w:id="532" w:author="Amy TAO" w:date="2022-05-10T23:19:00Z"/>
              </w:rPr>
            </w:pPr>
            <w:ins w:id="533" w:author="Amy TAO" w:date="2022-05-10T23:19:00Z">
              <w:r w:rsidRPr="00614B7A">
                <w:t>2Rx</w:t>
              </w:r>
            </w:ins>
          </w:p>
        </w:tc>
      </w:tr>
      <w:tr w:rsidR="004E12C3" w:rsidRPr="00614B7A" w14:paraId="04DD199C"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1067C86" w14:textId="77777777" w:rsidR="004E12C3" w:rsidRPr="00614B7A" w:rsidRDefault="004E12C3" w:rsidP="004E12C3">
            <w:pPr>
              <w:pStyle w:val="TAL"/>
              <w:rPr>
                <w:b/>
              </w:rPr>
            </w:pPr>
            <w:r w:rsidRPr="00614B7A">
              <w:rPr>
                <w:rFonts w:hint="eastAsia"/>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E3FE32" w14:textId="77777777" w:rsidR="004E12C3" w:rsidRPr="00614B7A" w:rsidRDefault="004E12C3" w:rsidP="004E12C3">
            <w:pPr>
              <w:pStyle w:val="TAL"/>
              <w:rPr>
                <w:b/>
                <w:lang w:eastAsia="zh-CN"/>
              </w:rPr>
            </w:pPr>
            <w:r w:rsidRPr="00614B7A">
              <w:rPr>
                <w:rFonts w:hint="eastAsia"/>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9B6BA7" w14:textId="77777777" w:rsidR="004E12C3" w:rsidRPr="00614B7A" w:rsidRDefault="004E12C3" w:rsidP="004E12C3">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7DB4F1" w14:textId="77777777" w:rsidR="004E12C3" w:rsidRPr="00614B7A" w:rsidRDefault="004E12C3" w:rsidP="004E12C3">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936D99" w14:textId="77777777" w:rsidR="004E12C3" w:rsidRPr="00614B7A" w:rsidRDefault="004E12C3" w:rsidP="004E12C3">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E05DB9" w14:textId="77777777" w:rsidR="004E12C3" w:rsidRPr="00614B7A" w:rsidRDefault="004E12C3" w:rsidP="004E12C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78658F" w14:textId="77777777" w:rsidR="004E12C3" w:rsidRPr="00614B7A" w:rsidRDefault="004E12C3" w:rsidP="004E12C3">
            <w:pPr>
              <w:pStyle w:val="TAL"/>
              <w:rPr>
                <w:b/>
              </w:rPr>
            </w:pPr>
          </w:p>
        </w:tc>
      </w:tr>
      <w:tr w:rsidR="004E12C3" w:rsidRPr="00614B7A" w14:paraId="5D2883D5"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312C367C" w14:textId="77777777" w:rsidR="004E12C3" w:rsidRPr="00614B7A" w:rsidRDefault="004E12C3" w:rsidP="004E12C3">
            <w:pPr>
              <w:pStyle w:val="TAL"/>
            </w:pPr>
            <w:r w:rsidRPr="00614B7A">
              <w:rPr>
                <w:rFonts w:hint="eastAsia"/>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08331176" w14:textId="77777777" w:rsidR="004E12C3" w:rsidRPr="00614B7A" w:rsidRDefault="004E12C3" w:rsidP="004E12C3">
            <w:pPr>
              <w:pStyle w:val="TAL"/>
              <w:rPr>
                <w:lang w:eastAsia="zh-CN"/>
              </w:rPr>
            </w:pPr>
            <w:r w:rsidRPr="00614B7A">
              <w:rPr>
                <w:rFonts w:hint="eastAsia"/>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A318A40" w14:textId="77777777" w:rsidR="004E12C3" w:rsidRPr="00614B7A" w:rsidRDefault="004E12C3" w:rsidP="004E12C3">
            <w:pPr>
              <w:pStyle w:val="TAC"/>
              <w:rPr>
                <w:lang w:eastAsia="zh-CN"/>
              </w:rPr>
            </w:pPr>
            <w:r w:rsidRPr="00614B7A">
              <w:rPr>
                <w:rFonts w:hint="eastAsia"/>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9917D6F" w14:textId="77777777" w:rsidR="004E12C3" w:rsidRPr="00614B7A" w:rsidRDefault="004E12C3" w:rsidP="004E12C3">
            <w:pPr>
              <w:pStyle w:val="TAL"/>
              <w:rPr>
                <w:lang w:eastAsia="zh-CN"/>
              </w:rPr>
            </w:pPr>
            <w:r w:rsidRPr="00614B7A">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6D85F066" w14:textId="77777777" w:rsidR="004E12C3" w:rsidRPr="00614B7A" w:rsidRDefault="004E12C3" w:rsidP="004E12C3">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w:t>
            </w:r>
            <w:r w:rsidRPr="00614B7A">
              <w:rPr>
                <w:rFonts w:hint="eastAsia"/>
                <w:lang w:eastAsia="zh-TW"/>
              </w:rPr>
              <w:t>2</w:t>
            </w:r>
            <w:r w:rsidRPr="00614B7A">
              <w:rPr>
                <w:szCs w:val="18"/>
                <w:lang w:eastAsia="zh-TW"/>
              </w:rPr>
              <w:t xml:space="preserve"> and </w:t>
            </w:r>
            <w:r w:rsidRPr="00614B7A">
              <w:rPr>
                <w:rFonts w:hint="eastAsia"/>
                <w:szCs w:val="18"/>
                <w:lang w:eastAsia="zh-TW"/>
              </w:rPr>
              <w:t>L1</w:t>
            </w:r>
            <w:r w:rsidRPr="00614B7A">
              <w:rPr>
                <w:szCs w:val="18"/>
                <w:lang w:eastAsia="zh-TW"/>
              </w:rPr>
              <w:t>-SINR-meas</w:t>
            </w:r>
            <w:r w:rsidRPr="00614B7A">
              <w:rPr>
                <w:rFonts w:hint="eastAsia"/>
                <w:szCs w:val="18"/>
                <w:lang w:eastAsia="zh-TW"/>
              </w:rPr>
              <w:t>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6647A88" w14:textId="77777777" w:rsidR="004E12C3" w:rsidRPr="00614B7A" w:rsidRDefault="004E12C3" w:rsidP="004E12C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7BD8874" w14:textId="77777777" w:rsidR="004E12C3" w:rsidRPr="00614B7A" w:rsidRDefault="004E12C3" w:rsidP="004E12C3">
            <w:pPr>
              <w:pStyle w:val="TAL"/>
            </w:pPr>
            <w:r w:rsidRPr="00614B7A">
              <w:t>2Rx</w:t>
            </w:r>
          </w:p>
        </w:tc>
      </w:tr>
      <w:tr w:rsidR="004E12C3" w:rsidRPr="00614B7A" w14:paraId="45B94129"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76567D55" w14:textId="77777777" w:rsidR="004E12C3" w:rsidRPr="00614B7A" w:rsidRDefault="004E12C3" w:rsidP="004E12C3">
            <w:pPr>
              <w:pStyle w:val="TAL"/>
            </w:pPr>
            <w:r w:rsidRPr="00614B7A">
              <w:rPr>
                <w:rFonts w:hint="eastAsia"/>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6F1328DA" w14:textId="77777777" w:rsidR="004E12C3" w:rsidRPr="00614B7A" w:rsidRDefault="004E12C3" w:rsidP="004E12C3">
            <w:pPr>
              <w:pStyle w:val="TAL"/>
              <w:rPr>
                <w:lang w:eastAsia="zh-CN"/>
              </w:rPr>
            </w:pPr>
            <w:r w:rsidRPr="00614B7A">
              <w:rPr>
                <w:rFonts w:hint="eastAsia"/>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D132084" w14:textId="77777777" w:rsidR="004E12C3" w:rsidRPr="00614B7A" w:rsidRDefault="004E12C3" w:rsidP="004E12C3">
            <w:pPr>
              <w:pStyle w:val="TAC"/>
              <w:rPr>
                <w:lang w:eastAsia="zh-CN"/>
              </w:rPr>
            </w:pPr>
            <w:r w:rsidRPr="00614B7A">
              <w:rPr>
                <w:rFonts w:hint="eastAsia"/>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1D34264" w14:textId="77777777" w:rsidR="004E12C3" w:rsidRPr="00614B7A" w:rsidRDefault="004E12C3" w:rsidP="004E12C3">
            <w:pPr>
              <w:pStyle w:val="TAL"/>
              <w:rPr>
                <w:lang w:eastAsia="zh-CN"/>
              </w:rPr>
            </w:pPr>
            <w:r w:rsidRPr="00614B7A">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50A6D962" w14:textId="77777777" w:rsidR="004E12C3" w:rsidRPr="00614B7A" w:rsidRDefault="004E12C3" w:rsidP="004E12C3">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w:t>
            </w:r>
            <w:r w:rsidRPr="00614B7A">
              <w:rPr>
                <w:rFonts w:hint="eastAsia"/>
                <w:lang w:eastAsia="zh-TW"/>
              </w:rPr>
              <w:t>2</w:t>
            </w:r>
            <w:r w:rsidRPr="00614B7A">
              <w:rPr>
                <w:szCs w:val="18"/>
                <w:lang w:eastAsia="zh-TW"/>
              </w:rPr>
              <w:t xml:space="preserve"> and </w:t>
            </w:r>
            <w:r w:rsidRPr="00614B7A">
              <w:rPr>
                <w:rFonts w:hint="eastAsia"/>
                <w:szCs w:val="18"/>
                <w:lang w:eastAsia="zh-TW"/>
              </w:rPr>
              <w:t>L1</w:t>
            </w:r>
            <w:r w:rsidRPr="00614B7A">
              <w:rPr>
                <w:szCs w:val="18"/>
                <w:lang w:eastAsia="zh-TW"/>
              </w:rPr>
              <w:t>-SINR-meas</w:t>
            </w:r>
            <w:r w:rsidRPr="00614B7A">
              <w:rPr>
                <w:rFonts w:hint="eastAsia"/>
                <w:szCs w:val="18"/>
                <w:lang w:eastAsia="zh-TW"/>
              </w:rPr>
              <w:t>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BEE638A" w14:textId="77777777" w:rsidR="004E12C3" w:rsidRPr="00614B7A" w:rsidRDefault="004E12C3" w:rsidP="004E12C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6D5DED" w14:textId="77777777" w:rsidR="004E12C3" w:rsidRPr="00614B7A" w:rsidRDefault="004E12C3" w:rsidP="004E12C3">
            <w:pPr>
              <w:pStyle w:val="TAL"/>
            </w:pPr>
            <w:r w:rsidRPr="00614B7A">
              <w:t>2Rx</w:t>
            </w:r>
          </w:p>
        </w:tc>
      </w:tr>
      <w:tr w:rsidR="004E12C3" w:rsidRPr="00614B7A" w14:paraId="221F056B"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tcPr>
          <w:p w14:paraId="6F05A9AB" w14:textId="77777777" w:rsidR="004E12C3" w:rsidRPr="00614B7A" w:rsidRDefault="004E12C3" w:rsidP="004E12C3">
            <w:pPr>
              <w:pStyle w:val="TAL"/>
            </w:pPr>
            <w:r w:rsidRPr="00614B7A">
              <w:rPr>
                <w:rFonts w:hint="eastAsia"/>
                <w:lang w:eastAsia="zh-TW"/>
              </w:rPr>
              <w:lastRenderedPageBreak/>
              <w:t>7.7.6.3</w:t>
            </w:r>
          </w:p>
        </w:tc>
        <w:tc>
          <w:tcPr>
            <w:tcW w:w="4428" w:type="dxa"/>
            <w:tcBorders>
              <w:top w:val="single" w:sz="4" w:space="0" w:color="auto"/>
              <w:left w:val="single" w:sz="4" w:space="0" w:color="auto"/>
              <w:bottom w:val="single" w:sz="4" w:space="0" w:color="auto"/>
              <w:right w:val="single" w:sz="4" w:space="0" w:color="auto"/>
            </w:tcBorders>
          </w:tcPr>
          <w:p w14:paraId="474AF4EA" w14:textId="77777777" w:rsidR="004E12C3" w:rsidRPr="00614B7A" w:rsidRDefault="004E12C3" w:rsidP="004E12C3">
            <w:pPr>
              <w:pStyle w:val="TAL"/>
            </w:pPr>
            <w:r w:rsidRPr="00614B7A">
              <w:rPr>
                <w:rFonts w:hint="eastAsia"/>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21A28F26" w14:textId="77777777" w:rsidR="004E12C3" w:rsidRPr="00614B7A" w:rsidRDefault="004E12C3" w:rsidP="004E12C3">
            <w:pPr>
              <w:pStyle w:val="TAC"/>
              <w:rPr>
                <w:rFonts w:eastAsia="SimSun"/>
                <w:szCs w:val="18"/>
                <w:lang w:eastAsia="zh-CN"/>
              </w:rPr>
            </w:pPr>
            <w:r w:rsidRPr="00614B7A">
              <w:rPr>
                <w:rFonts w:hint="eastAsia"/>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745A6BFC" w14:textId="77777777" w:rsidR="004E12C3" w:rsidRPr="00614B7A" w:rsidRDefault="004E12C3" w:rsidP="004E12C3">
            <w:pPr>
              <w:pStyle w:val="TAL"/>
              <w:rPr>
                <w:rFonts w:eastAsia="SimSun"/>
                <w:szCs w:val="18"/>
                <w:lang w:eastAsia="zh-CN"/>
              </w:rPr>
            </w:pPr>
            <w:r w:rsidRPr="00614B7A">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4BED91D1" w14:textId="77777777" w:rsidR="004E12C3" w:rsidRPr="00614B7A" w:rsidRDefault="004E12C3" w:rsidP="004E12C3">
            <w:pPr>
              <w:pStyle w:val="TAL"/>
              <w:rPr>
                <w:rFonts w:eastAsia="SimSun"/>
                <w:szCs w:val="18"/>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w:t>
            </w:r>
            <w:r w:rsidRPr="00614B7A">
              <w:rPr>
                <w:rFonts w:hint="eastAsia"/>
                <w:lang w:eastAsia="zh-TW"/>
              </w:rPr>
              <w:t>2</w:t>
            </w:r>
            <w:r w:rsidRPr="00614B7A">
              <w:rPr>
                <w:szCs w:val="18"/>
                <w:lang w:eastAsia="zh-TW"/>
              </w:rPr>
              <w:t xml:space="preserve"> and </w:t>
            </w:r>
            <w:r w:rsidRPr="00614B7A">
              <w:rPr>
                <w:rFonts w:hint="eastAsia"/>
                <w:szCs w:val="18"/>
                <w:lang w:eastAsia="zh-TW"/>
              </w:rPr>
              <w:t>L1</w:t>
            </w:r>
            <w:r w:rsidRPr="00614B7A">
              <w:rPr>
                <w:szCs w:val="18"/>
                <w:lang w:eastAsia="zh-TW"/>
              </w:rPr>
              <w:t>-SINR-meas</w:t>
            </w:r>
            <w:r w:rsidRPr="00614B7A">
              <w:rPr>
                <w:rFonts w:hint="eastAsia"/>
                <w:szCs w:val="18"/>
                <w:lang w:eastAsia="zh-TW"/>
              </w:rPr>
              <w:t>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3FFCEB9" w14:textId="77777777" w:rsidR="004E12C3" w:rsidRPr="00614B7A" w:rsidRDefault="004E12C3" w:rsidP="004E12C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7AA7A35" w14:textId="77777777" w:rsidR="004E12C3" w:rsidRPr="00614B7A" w:rsidRDefault="004E12C3" w:rsidP="004E12C3">
            <w:pPr>
              <w:pStyle w:val="TAL"/>
            </w:pPr>
            <w:r w:rsidRPr="00614B7A">
              <w:t>2Rx</w:t>
            </w:r>
          </w:p>
        </w:tc>
      </w:tr>
      <w:tr w:rsidR="004E12C3" w:rsidRPr="00614B7A" w14:paraId="40E5DEB0" w14:textId="77777777" w:rsidTr="004E12C3">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B1F9C43" w14:textId="77777777" w:rsidR="004E12C3" w:rsidRPr="00614B7A" w:rsidRDefault="004E12C3" w:rsidP="004E12C3">
            <w:pPr>
              <w:pStyle w:val="TAN"/>
              <w:rPr>
                <w:rFonts w:eastAsia="SimSun"/>
                <w:lang w:eastAsia="zh-CN"/>
              </w:rPr>
            </w:pPr>
            <w:r w:rsidRPr="00614B7A">
              <w:rPr>
                <w:lang w:eastAsia="zh-TW"/>
              </w:rPr>
              <w:t>NOTE 1:</w:t>
            </w:r>
            <w:r w:rsidRPr="00614B7A">
              <w:rPr>
                <w:lang w:eastAsia="zh-TW"/>
              </w:rPr>
              <w:tab/>
            </w:r>
            <w:r w:rsidRPr="00614B7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14B7A">
              <w:rPr>
                <w:rFonts w:eastAsia="SimSun"/>
                <w:lang w:eastAsia="zh-CN"/>
              </w:rPr>
              <w:t>e</w:t>
            </w:r>
            <w:r w:rsidRPr="00614B7A">
              <w:rPr>
                <w:rFonts w:eastAsia="SimSun"/>
              </w:rPr>
              <w:t xml:space="preserve"> test case/branch. Detail</w:t>
            </w:r>
            <w:r w:rsidRPr="00614B7A">
              <w:rPr>
                <w:rFonts w:eastAsia="SimSun"/>
                <w:lang w:eastAsia="zh-CN"/>
              </w:rPr>
              <w:t>e</w:t>
            </w:r>
            <w:r w:rsidRPr="00614B7A">
              <w:rPr>
                <w:rFonts w:eastAsia="SimSun"/>
              </w:rPr>
              <w:t>d completion status can be found in the corresponding test case section in</w:t>
            </w:r>
            <w:r w:rsidRPr="00614B7A">
              <w:rPr>
                <w:rFonts w:eastAsia="SimSun"/>
                <w:lang w:eastAsia="zh-CN"/>
              </w:rPr>
              <w:t xml:space="preserve"> 38.533.</w:t>
            </w:r>
          </w:p>
          <w:p w14:paraId="26BA6745" w14:textId="77777777" w:rsidR="004E12C3" w:rsidRPr="00614B7A" w:rsidRDefault="004E12C3" w:rsidP="004E12C3">
            <w:pPr>
              <w:pStyle w:val="TAN"/>
              <w:rPr>
                <w:rFonts w:eastAsia="SimSun"/>
                <w:lang w:eastAsia="zh-CN"/>
              </w:rPr>
            </w:pPr>
            <w:r w:rsidRPr="00614B7A">
              <w:rPr>
                <w:rFonts w:eastAsia="SimSun"/>
                <w:lang w:eastAsia="zh-CN"/>
              </w:rPr>
              <w:t>NOTE 2:</w:t>
            </w:r>
            <w:r w:rsidRPr="00614B7A">
              <w:rPr>
                <w:lang w:eastAsia="zh-TW"/>
              </w:rPr>
              <w:tab/>
            </w:r>
            <w:r w:rsidRPr="00614B7A">
              <w:rPr>
                <w:rFonts w:eastAsia="SimSun"/>
                <w:lang w:eastAsia="zh-CN"/>
              </w:rPr>
              <w:t>Void.</w:t>
            </w:r>
          </w:p>
          <w:p w14:paraId="58188CFE" w14:textId="77777777" w:rsidR="004E12C3" w:rsidRPr="00614B7A" w:rsidRDefault="004E12C3" w:rsidP="004E12C3">
            <w:pPr>
              <w:pStyle w:val="TAN"/>
              <w:rPr>
                <w:lang w:eastAsia="zh-TW"/>
              </w:rPr>
            </w:pPr>
            <w:r w:rsidRPr="00614B7A">
              <w:rPr>
                <w:rFonts w:eastAsia="SimSun"/>
                <w:lang w:eastAsia="zh-CN"/>
              </w:rPr>
              <w:t>NOTE 3:</w:t>
            </w:r>
            <w:r w:rsidRPr="00614B7A">
              <w:rPr>
                <w:lang w:eastAsia="zh-TW"/>
              </w:rPr>
              <w:tab/>
              <w:t>Void</w:t>
            </w:r>
            <w:r w:rsidRPr="00614B7A">
              <w:t>.</w:t>
            </w:r>
          </w:p>
        </w:tc>
      </w:tr>
    </w:tbl>
    <w:p w14:paraId="4D9CEDCA" w14:textId="77777777" w:rsidR="00A85D8A" w:rsidRPr="00614B7A" w:rsidRDefault="00A85D8A" w:rsidP="00A85D8A"/>
    <w:p w14:paraId="185B2EC9" w14:textId="77777777" w:rsidR="00A85D8A" w:rsidRPr="00614B7A" w:rsidRDefault="00A85D8A" w:rsidP="00A85D8A">
      <w:pPr>
        <w:pStyle w:val="TH"/>
      </w:pPr>
      <w:r w:rsidRPr="00614B7A">
        <w:t>Table 4.2-4a: Void</w:t>
      </w:r>
    </w:p>
    <w:p w14:paraId="7D1E84AC" w14:textId="77777777" w:rsidR="00A85D8A" w:rsidRPr="00614B7A" w:rsidRDefault="00A85D8A" w:rsidP="00A85D8A">
      <w:pPr>
        <w:rPr>
          <w:rFonts w:eastAsia="SimSun"/>
          <w:lang w:eastAsia="zh-CN"/>
        </w:rPr>
      </w:pPr>
    </w:p>
    <w:p w14:paraId="16D4A868" w14:textId="77777777" w:rsidR="00A85D8A" w:rsidRPr="00614B7A" w:rsidRDefault="00A85D8A" w:rsidP="00A85D8A">
      <w:pPr>
        <w:pStyle w:val="TH"/>
      </w:pPr>
      <w:r w:rsidRPr="00614B7A">
        <w:lastRenderedPageBreak/>
        <w:t>Table 4.2-5: Applicability of E-UTRA – NR Inter-RAT conformance test cases, ref. TS 38.533 [</w:t>
      </w:r>
      <w:r w:rsidRPr="00614B7A">
        <w:rPr>
          <w:rFonts w:eastAsia="SimSun"/>
          <w:lang w:eastAsia="zh-CN"/>
        </w:rPr>
        <w:t>5</w:t>
      </w:r>
      <w:r w:rsidRPr="00614B7A">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A85D8A" w:rsidRPr="00614B7A" w14:paraId="67B1BBB3" w14:textId="77777777" w:rsidTr="00BE3F9E">
        <w:trPr>
          <w:tblHeader/>
          <w:jc w:val="center"/>
        </w:trPr>
        <w:tc>
          <w:tcPr>
            <w:tcW w:w="1157" w:type="dxa"/>
            <w:tcBorders>
              <w:top w:val="single" w:sz="4" w:space="0" w:color="auto"/>
              <w:left w:val="single" w:sz="4" w:space="0" w:color="auto"/>
              <w:bottom w:val="nil"/>
              <w:right w:val="single" w:sz="4" w:space="0" w:color="auto"/>
            </w:tcBorders>
            <w:hideMark/>
          </w:tcPr>
          <w:p w14:paraId="774D633D" w14:textId="77777777" w:rsidR="00A85D8A" w:rsidRPr="00614B7A" w:rsidRDefault="00A85D8A" w:rsidP="00BE3F9E">
            <w:pPr>
              <w:pStyle w:val="TAH"/>
            </w:pPr>
            <w:r w:rsidRPr="00614B7A">
              <w:lastRenderedPageBreak/>
              <w:t>Clause</w:t>
            </w:r>
          </w:p>
        </w:tc>
        <w:tc>
          <w:tcPr>
            <w:tcW w:w="4418" w:type="dxa"/>
            <w:tcBorders>
              <w:top w:val="single" w:sz="4" w:space="0" w:color="auto"/>
              <w:left w:val="single" w:sz="4" w:space="0" w:color="auto"/>
              <w:bottom w:val="nil"/>
              <w:right w:val="single" w:sz="4" w:space="0" w:color="auto"/>
            </w:tcBorders>
            <w:hideMark/>
          </w:tcPr>
          <w:p w14:paraId="6EE5039C" w14:textId="77777777" w:rsidR="00A85D8A" w:rsidRPr="00614B7A" w:rsidRDefault="00A85D8A" w:rsidP="00BE3F9E">
            <w:pPr>
              <w:pStyle w:val="TAH"/>
            </w:pPr>
            <w:r w:rsidRPr="00614B7A">
              <w:t>TC Title</w:t>
            </w:r>
          </w:p>
        </w:tc>
        <w:tc>
          <w:tcPr>
            <w:tcW w:w="849" w:type="dxa"/>
            <w:tcBorders>
              <w:top w:val="single" w:sz="4" w:space="0" w:color="auto"/>
              <w:left w:val="single" w:sz="4" w:space="0" w:color="auto"/>
              <w:bottom w:val="nil"/>
              <w:right w:val="single" w:sz="4" w:space="0" w:color="auto"/>
            </w:tcBorders>
            <w:hideMark/>
          </w:tcPr>
          <w:p w14:paraId="62C8599A" w14:textId="77777777" w:rsidR="00A85D8A" w:rsidRPr="00614B7A" w:rsidRDefault="00A85D8A" w:rsidP="00BE3F9E">
            <w:pPr>
              <w:pStyle w:val="TAH"/>
            </w:pPr>
            <w:r w:rsidRPr="00614B7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B22525F" w14:textId="77777777" w:rsidR="00A85D8A" w:rsidRPr="00614B7A" w:rsidRDefault="00A85D8A" w:rsidP="00BE3F9E">
            <w:pPr>
              <w:pStyle w:val="TAH"/>
            </w:pPr>
            <w:r w:rsidRPr="00614B7A">
              <w:t>Applicability</w:t>
            </w:r>
          </w:p>
        </w:tc>
        <w:tc>
          <w:tcPr>
            <w:tcW w:w="1964" w:type="dxa"/>
            <w:tcBorders>
              <w:top w:val="single" w:sz="4" w:space="0" w:color="auto"/>
              <w:left w:val="single" w:sz="4" w:space="0" w:color="auto"/>
              <w:bottom w:val="nil"/>
              <w:right w:val="single" w:sz="4" w:space="0" w:color="auto"/>
            </w:tcBorders>
            <w:hideMark/>
          </w:tcPr>
          <w:p w14:paraId="2EBECFCB" w14:textId="77777777" w:rsidR="00A85D8A" w:rsidRPr="00614B7A" w:rsidRDefault="00A85D8A" w:rsidP="00BE3F9E">
            <w:pPr>
              <w:pStyle w:val="TAH"/>
            </w:pPr>
            <w:r w:rsidRPr="00614B7A">
              <w:t>Additional Information</w:t>
            </w:r>
          </w:p>
        </w:tc>
        <w:tc>
          <w:tcPr>
            <w:tcW w:w="1417" w:type="dxa"/>
            <w:tcBorders>
              <w:top w:val="single" w:sz="4" w:space="0" w:color="auto"/>
              <w:left w:val="single" w:sz="4" w:space="0" w:color="auto"/>
              <w:bottom w:val="nil"/>
              <w:right w:val="single" w:sz="4" w:space="0" w:color="auto"/>
            </w:tcBorders>
            <w:hideMark/>
          </w:tcPr>
          <w:p w14:paraId="69366AF2" w14:textId="77777777" w:rsidR="00A85D8A" w:rsidRPr="00614B7A" w:rsidRDefault="00A85D8A" w:rsidP="00BE3F9E">
            <w:pPr>
              <w:pStyle w:val="TAH"/>
            </w:pPr>
            <w:r w:rsidRPr="00614B7A">
              <w:rPr>
                <w:lang w:eastAsia="zh-TW"/>
              </w:rPr>
              <w:t>Branch</w:t>
            </w:r>
          </w:p>
        </w:tc>
      </w:tr>
      <w:tr w:rsidR="00A85D8A" w:rsidRPr="00614B7A" w14:paraId="6BFEE764" w14:textId="77777777" w:rsidTr="00BE3F9E">
        <w:trPr>
          <w:tblHeader/>
          <w:jc w:val="center"/>
        </w:trPr>
        <w:tc>
          <w:tcPr>
            <w:tcW w:w="1157" w:type="dxa"/>
            <w:tcBorders>
              <w:top w:val="nil"/>
              <w:left w:val="single" w:sz="4" w:space="0" w:color="auto"/>
              <w:bottom w:val="single" w:sz="4" w:space="0" w:color="auto"/>
              <w:right w:val="single" w:sz="4" w:space="0" w:color="auto"/>
            </w:tcBorders>
          </w:tcPr>
          <w:p w14:paraId="287AB08C" w14:textId="77777777" w:rsidR="00A85D8A" w:rsidRPr="00614B7A" w:rsidRDefault="00A85D8A" w:rsidP="00BE3F9E">
            <w:pPr>
              <w:pStyle w:val="TAH"/>
            </w:pPr>
          </w:p>
        </w:tc>
        <w:tc>
          <w:tcPr>
            <w:tcW w:w="4418" w:type="dxa"/>
            <w:tcBorders>
              <w:top w:val="nil"/>
              <w:left w:val="single" w:sz="4" w:space="0" w:color="auto"/>
              <w:bottom w:val="single" w:sz="4" w:space="0" w:color="auto"/>
              <w:right w:val="single" w:sz="4" w:space="0" w:color="auto"/>
            </w:tcBorders>
          </w:tcPr>
          <w:p w14:paraId="05D3C1A1" w14:textId="77777777" w:rsidR="00A85D8A" w:rsidRPr="00614B7A" w:rsidRDefault="00A85D8A" w:rsidP="00BE3F9E">
            <w:pPr>
              <w:pStyle w:val="TAH"/>
            </w:pPr>
          </w:p>
        </w:tc>
        <w:tc>
          <w:tcPr>
            <w:tcW w:w="849" w:type="dxa"/>
            <w:tcBorders>
              <w:top w:val="nil"/>
              <w:left w:val="single" w:sz="4" w:space="0" w:color="auto"/>
              <w:bottom w:val="single" w:sz="4" w:space="0" w:color="auto"/>
              <w:right w:val="single" w:sz="4" w:space="0" w:color="auto"/>
            </w:tcBorders>
          </w:tcPr>
          <w:p w14:paraId="27B7FE01" w14:textId="77777777" w:rsidR="00A85D8A" w:rsidRPr="00614B7A" w:rsidRDefault="00A85D8A" w:rsidP="00BE3F9E">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8982EE6" w14:textId="77777777" w:rsidR="00A85D8A" w:rsidRPr="00614B7A" w:rsidRDefault="00A85D8A" w:rsidP="00BE3F9E">
            <w:pPr>
              <w:pStyle w:val="TAH"/>
            </w:pPr>
            <w:r w:rsidRPr="00614B7A">
              <w:t>Condition</w:t>
            </w:r>
          </w:p>
        </w:tc>
        <w:tc>
          <w:tcPr>
            <w:tcW w:w="3129" w:type="dxa"/>
            <w:tcBorders>
              <w:top w:val="single" w:sz="4" w:space="0" w:color="auto"/>
              <w:left w:val="single" w:sz="4" w:space="0" w:color="auto"/>
              <w:bottom w:val="single" w:sz="4" w:space="0" w:color="auto"/>
              <w:right w:val="single" w:sz="4" w:space="0" w:color="auto"/>
            </w:tcBorders>
            <w:hideMark/>
          </w:tcPr>
          <w:p w14:paraId="614C12C8" w14:textId="77777777" w:rsidR="00A85D8A" w:rsidRPr="00614B7A" w:rsidRDefault="00A85D8A" w:rsidP="00BE3F9E">
            <w:pPr>
              <w:pStyle w:val="TAH"/>
            </w:pPr>
            <w:r w:rsidRPr="00614B7A">
              <w:t>Comment</w:t>
            </w:r>
          </w:p>
        </w:tc>
        <w:tc>
          <w:tcPr>
            <w:tcW w:w="1964" w:type="dxa"/>
            <w:tcBorders>
              <w:top w:val="nil"/>
              <w:left w:val="single" w:sz="4" w:space="0" w:color="auto"/>
              <w:bottom w:val="single" w:sz="4" w:space="0" w:color="auto"/>
              <w:right w:val="single" w:sz="4" w:space="0" w:color="auto"/>
            </w:tcBorders>
          </w:tcPr>
          <w:p w14:paraId="3E796BB5" w14:textId="77777777" w:rsidR="00A85D8A" w:rsidRPr="00614B7A" w:rsidRDefault="00A85D8A" w:rsidP="00BE3F9E">
            <w:pPr>
              <w:pStyle w:val="TAH"/>
            </w:pPr>
          </w:p>
        </w:tc>
        <w:tc>
          <w:tcPr>
            <w:tcW w:w="1417" w:type="dxa"/>
            <w:tcBorders>
              <w:top w:val="nil"/>
              <w:left w:val="single" w:sz="4" w:space="0" w:color="auto"/>
              <w:bottom w:val="single" w:sz="4" w:space="0" w:color="auto"/>
              <w:right w:val="single" w:sz="4" w:space="0" w:color="auto"/>
            </w:tcBorders>
          </w:tcPr>
          <w:p w14:paraId="5325CB8E" w14:textId="77777777" w:rsidR="00A85D8A" w:rsidRPr="00614B7A" w:rsidRDefault="00A85D8A" w:rsidP="00BE3F9E">
            <w:pPr>
              <w:pStyle w:val="TAH"/>
            </w:pPr>
          </w:p>
        </w:tc>
      </w:tr>
      <w:tr w:rsidR="00A85D8A" w:rsidRPr="00614B7A" w14:paraId="01ACCB12"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CFFDB3E" w14:textId="77777777" w:rsidR="00A85D8A" w:rsidRPr="00614B7A" w:rsidRDefault="00A85D8A" w:rsidP="00BE3F9E">
            <w:pPr>
              <w:pStyle w:val="TAL"/>
              <w:rPr>
                <w:rFonts w:eastAsia="SimSun"/>
                <w:b/>
                <w:lang w:eastAsia="zh-CN"/>
              </w:rPr>
            </w:pPr>
            <w:r w:rsidRPr="00614B7A">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6E8AB35C" w14:textId="77777777" w:rsidR="00A85D8A" w:rsidRPr="00614B7A" w:rsidRDefault="00A85D8A" w:rsidP="00BE3F9E">
            <w:pPr>
              <w:pStyle w:val="TAL"/>
              <w:rPr>
                <w:b/>
              </w:rPr>
            </w:pPr>
            <w:r w:rsidRPr="00614B7A">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5A0FC875" w14:textId="77777777" w:rsidR="00A85D8A" w:rsidRPr="00614B7A" w:rsidRDefault="00A85D8A" w:rsidP="00BE3F9E">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A8A0A0B" w14:textId="77777777" w:rsidR="00A85D8A" w:rsidRPr="00614B7A" w:rsidRDefault="00A85D8A" w:rsidP="00BE3F9E">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CB02429" w14:textId="77777777" w:rsidR="00A85D8A" w:rsidRPr="00614B7A" w:rsidRDefault="00A85D8A" w:rsidP="00BE3F9E">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C67FC67" w14:textId="77777777" w:rsidR="00A85D8A" w:rsidRPr="00614B7A"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C4AEE83" w14:textId="77777777" w:rsidR="00A85D8A" w:rsidRPr="00614B7A" w:rsidRDefault="00A85D8A" w:rsidP="00BE3F9E">
            <w:pPr>
              <w:pStyle w:val="TAL"/>
            </w:pPr>
          </w:p>
        </w:tc>
      </w:tr>
      <w:tr w:rsidR="00A85D8A" w:rsidRPr="00614B7A" w14:paraId="41980E65"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CF71CD9" w14:textId="77777777" w:rsidR="00A85D8A" w:rsidRPr="00614B7A" w:rsidRDefault="00A85D8A" w:rsidP="00BE3F9E">
            <w:pPr>
              <w:pStyle w:val="TAL"/>
              <w:rPr>
                <w:rFonts w:eastAsia="PMingLiU" w:cs="Arial"/>
                <w:b/>
                <w:szCs w:val="18"/>
                <w:lang w:eastAsia="zh-TW"/>
              </w:rPr>
            </w:pPr>
            <w:r w:rsidRPr="00614B7A">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F1A8A3A" w14:textId="77777777" w:rsidR="00A85D8A" w:rsidRPr="00614B7A" w:rsidRDefault="00A85D8A" w:rsidP="00BE3F9E">
            <w:pPr>
              <w:pStyle w:val="TAL"/>
              <w:rPr>
                <w:rFonts w:eastAsia="PMingLiU" w:cs="Arial"/>
                <w:b/>
                <w:szCs w:val="18"/>
                <w:lang w:eastAsia="zh-TW"/>
              </w:rPr>
            </w:pPr>
            <w:r w:rsidRPr="00614B7A">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083591F0" w14:textId="77777777" w:rsidR="00A85D8A" w:rsidRPr="00614B7A"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A2C66E1" w14:textId="77777777" w:rsidR="00A85D8A" w:rsidRPr="00614B7A"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4736C2D" w14:textId="77777777" w:rsidR="00A85D8A" w:rsidRPr="00614B7A" w:rsidRDefault="00A85D8A" w:rsidP="00BE3F9E">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B09DB28" w14:textId="77777777" w:rsidR="00A85D8A" w:rsidRPr="00614B7A" w:rsidRDefault="00A85D8A" w:rsidP="00BE3F9E">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04295B16" w14:textId="77777777" w:rsidR="00A85D8A" w:rsidRPr="00614B7A" w:rsidRDefault="00A85D8A" w:rsidP="00BE3F9E">
            <w:pPr>
              <w:pStyle w:val="TAL"/>
              <w:rPr>
                <w:rFonts w:eastAsia="PMingLiU" w:cs="Arial"/>
                <w:b/>
                <w:szCs w:val="18"/>
                <w:lang w:eastAsia="zh-TW"/>
              </w:rPr>
            </w:pPr>
          </w:p>
        </w:tc>
      </w:tr>
      <w:tr w:rsidR="00A85D8A" w:rsidRPr="00614B7A" w14:paraId="56FFACD9"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16D0366" w14:textId="77777777" w:rsidR="00A85D8A" w:rsidRPr="00614B7A" w:rsidRDefault="00A85D8A" w:rsidP="00BE3F9E">
            <w:pPr>
              <w:pStyle w:val="TAL"/>
              <w:rPr>
                <w:rFonts w:eastAsia="SimSun"/>
                <w:lang w:eastAsia="zh-CN"/>
              </w:rPr>
            </w:pPr>
            <w:r w:rsidRPr="00614B7A">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4E281734" w14:textId="77777777" w:rsidR="00A85D8A" w:rsidRPr="00614B7A" w:rsidRDefault="00A85D8A" w:rsidP="00BE3F9E">
            <w:pPr>
              <w:pStyle w:val="TAL"/>
            </w:pPr>
            <w:r w:rsidRPr="00614B7A">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30EF3BD" w14:textId="77777777" w:rsidR="00A85D8A" w:rsidRPr="00614B7A" w:rsidRDefault="00A85D8A" w:rsidP="00BE3F9E">
            <w:pPr>
              <w:pStyle w:val="TAL"/>
            </w:pPr>
            <w:r w:rsidRPr="00614B7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A99AC4" w14:textId="77777777" w:rsidR="00A85D8A" w:rsidRPr="00614B7A" w:rsidRDefault="00A85D8A" w:rsidP="00BE3F9E">
            <w:pPr>
              <w:pStyle w:val="TAL"/>
            </w:pPr>
            <w:r w:rsidRPr="00614B7A">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8A3037B" w14:textId="77777777" w:rsidR="00A85D8A" w:rsidRPr="00614B7A" w:rsidRDefault="00A85D8A" w:rsidP="00BE3F9E">
            <w:pPr>
              <w:pStyle w:val="TAL"/>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w:t>
            </w:r>
            <w:r w:rsidRPr="00614B7A">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0C95AF4" w14:textId="77777777" w:rsidR="00A85D8A" w:rsidRPr="00614B7A"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7B3113E" w14:textId="77777777" w:rsidR="00A85D8A" w:rsidRPr="00614B7A" w:rsidRDefault="00A85D8A" w:rsidP="00BE3F9E">
            <w:pPr>
              <w:pStyle w:val="TAL"/>
            </w:pPr>
            <w:r w:rsidRPr="00614B7A">
              <w:t>2Rx</w:t>
            </w:r>
          </w:p>
          <w:p w14:paraId="6BA93FC1" w14:textId="77777777" w:rsidR="00A85D8A" w:rsidRPr="00614B7A" w:rsidRDefault="00A85D8A" w:rsidP="00BE3F9E">
            <w:pPr>
              <w:pStyle w:val="TAL"/>
            </w:pPr>
            <w:r w:rsidRPr="00614B7A">
              <w:t>4Rx</w:t>
            </w:r>
          </w:p>
        </w:tc>
      </w:tr>
      <w:tr w:rsidR="00A85D8A" w:rsidRPr="00614B7A" w14:paraId="23C32256"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996E3AA" w14:textId="77777777" w:rsidR="00A85D8A" w:rsidRPr="00614B7A" w:rsidRDefault="00A85D8A" w:rsidP="00BE3F9E">
            <w:pPr>
              <w:pStyle w:val="TAL"/>
              <w:rPr>
                <w:rFonts w:eastAsia="SimSun"/>
                <w:lang w:eastAsia="zh-CN"/>
              </w:rPr>
            </w:pPr>
            <w:r w:rsidRPr="00614B7A">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1CA8BAA4" w14:textId="77777777" w:rsidR="00A85D8A" w:rsidRPr="00614B7A" w:rsidRDefault="00A85D8A" w:rsidP="00BE3F9E">
            <w:pPr>
              <w:pStyle w:val="TAL"/>
            </w:pPr>
            <w:r w:rsidRPr="00614B7A">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100CDCCE" w14:textId="77777777" w:rsidR="00A85D8A" w:rsidRPr="00614B7A" w:rsidRDefault="00A85D8A" w:rsidP="00BE3F9E">
            <w:pPr>
              <w:pStyle w:val="TAL"/>
              <w:rPr>
                <w:lang w:eastAsia="zh-CN"/>
              </w:rPr>
            </w:pPr>
            <w:r w:rsidRPr="00614B7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87F794A" w14:textId="77777777" w:rsidR="00A85D8A" w:rsidRPr="00614B7A" w:rsidRDefault="00A85D8A" w:rsidP="00BE3F9E">
            <w:pPr>
              <w:pStyle w:val="TAL"/>
              <w:rPr>
                <w:lang w:eastAsia="zh-CN"/>
              </w:rPr>
            </w:pPr>
            <w:r w:rsidRPr="00614B7A">
              <w:t>C052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5CFD67"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r w:rsidRPr="00614B7A">
              <w:rPr>
                <w:rFonts w:eastAsia="SimSun"/>
                <w:szCs w:val="18"/>
                <w:lang w:eastAsia="zh-CN"/>
              </w:rPr>
              <w:t xml:space="preserve"> and E-UTRAN configured with </w:t>
            </w:r>
            <w:r w:rsidRPr="00614B7A">
              <w:t>highSpeedMeasFlag-r16</w:t>
            </w:r>
          </w:p>
        </w:tc>
        <w:tc>
          <w:tcPr>
            <w:tcW w:w="1964" w:type="dxa"/>
            <w:tcBorders>
              <w:top w:val="nil"/>
              <w:left w:val="single" w:sz="4" w:space="0" w:color="auto"/>
              <w:bottom w:val="single" w:sz="4" w:space="0" w:color="auto"/>
              <w:right w:val="single" w:sz="4" w:space="0" w:color="auto"/>
            </w:tcBorders>
            <w:shd w:val="clear" w:color="auto" w:fill="FFFFFF"/>
          </w:tcPr>
          <w:p w14:paraId="63721303" w14:textId="77777777" w:rsidR="00A85D8A" w:rsidRPr="00614B7A"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A503594" w14:textId="77777777" w:rsidR="00A85D8A" w:rsidRPr="00614B7A" w:rsidRDefault="00A85D8A" w:rsidP="00BE3F9E">
            <w:pPr>
              <w:pStyle w:val="TAL"/>
            </w:pPr>
            <w:r w:rsidRPr="00614B7A">
              <w:t>2Rx</w:t>
            </w:r>
          </w:p>
          <w:p w14:paraId="62244049" w14:textId="77777777" w:rsidR="00A85D8A" w:rsidRPr="00614B7A" w:rsidRDefault="00A85D8A" w:rsidP="00BE3F9E">
            <w:pPr>
              <w:pStyle w:val="TAL"/>
            </w:pPr>
            <w:r w:rsidRPr="00614B7A">
              <w:t>4Rx</w:t>
            </w:r>
          </w:p>
        </w:tc>
      </w:tr>
      <w:tr w:rsidR="00A85D8A" w:rsidRPr="00614B7A" w14:paraId="2E8D2797"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00913B6" w14:textId="77777777" w:rsidR="00A85D8A" w:rsidRPr="00614B7A" w:rsidRDefault="00A85D8A" w:rsidP="00BE3F9E">
            <w:pPr>
              <w:pStyle w:val="TAL"/>
              <w:rPr>
                <w:rFonts w:eastAsia="PMingLiU" w:cs="Arial"/>
                <w:b/>
                <w:szCs w:val="18"/>
                <w:lang w:eastAsia="zh-TW"/>
              </w:rPr>
            </w:pPr>
            <w:r w:rsidRPr="00614B7A">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4745F81F" w14:textId="77777777" w:rsidR="00A85D8A" w:rsidRPr="00614B7A" w:rsidRDefault="00A85D8A" w:rsidP="00BE3F9E">
            <w:pPr>
              <w:pStyle w:val="TAL"/>
              <w:rPr>
                <w:rFonts w:eastAsia="PMingLiU" w:cs="Arial"/>
                <w:b/>
                <w:szCs w:val="18"/>
                <w:lang w:eastAsia="zh-TW"/>
              </w:rPr>
            </w:pPr>
            <w:r w:rsidRPr="00614B7A">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624C9048" w14:textId="77777777" w:rsidR="00A85D8A" w:rsidRPr="00614B7A"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E47FDE3" w14:textId="77777777" w:rsidR="00A85D8A" w:rsidRPr="00614B7A"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AE3BE3D" w14:textId="77777777" w:rsidR="00A85D8A" w:rsidRPr="00614B7A" w:rsidRDefault="00A85D8A" w:rsidP="00BE3F9E">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E05FCA8" w14:textId="77777777" w:rsidR="00A85D8A" w:rsidRPr="00614B7A" w:rsidRDefault="00A85D8A" w:rsidP="00BE3F9E">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6BA9259" w14:textId="77777777" w:rsidR="00A85D8A" w:rsidRPr="00614B7A" w:rsidRDefault="00A85D8A" w:rsidP="00BE3F9E">
            <w:pPr>
              <w:pStyle w:val="TAL"/>
              <w:rPr>
                <w:rFonts w:eastAsia="PMingLiU" w:cs="Arial"/>
                <w:b/>
                <w:szCs w:val="18"/>
                <w:lang w:eastAsia="zh-TW"/>
              </w:rPr>
            </w:pPr>
          </w:p>
        </w:tc>
      </w:tr>
      <w:tr w:rsidR="00A85D8A" w:rsidRPr="00614B7A" w14:paraId="19A51F25"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8349BBA" w14:textId="77777777" w:rsidR="00A85D8A" w:rsidRPr="00614B7A" w:rsidRDefault="00A85D8A" w:rsidP="00BE3F9E">
            <w:pPr>
              <w:pStyle w:val="TAL"/>
              <w:rPr>
                <w:rFonts w:eastAsia="PMingLiU" w:cs="Arial"/>
                <w:b/>
                <w:szCs w:val="18"/>
                <w:lang w:eastAsia="zh-TW"/>
              </w:rPr>
            </w:pPr>
            <w:r w:rsidRPr="00614B7A">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1547208A" w14:textId="77777777" w:rsidR="00A85D8A" w:rsidRPr="00614B7A" w:rsidRDefault="00A85D8A" w:rsidP="00BE3F9E">
            <w:pPr>
              <w:pStyle w:val="TAL"/>
              <w:rPr>
                <w:rFonts w:eastAsia="PMingLiU" w:cs="Arial"/>
                <w:b/>
                <w:szCs w:val="18"/>
                <w:lang w:eastAsia="zh-TW"/>
              </w:rPr>
            </w:pPr>
            <w:r w:rsidRPr="00614B7A">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64B80C3F" w14:textId="77777777" w:rsidR="00A85D8A" w:rsidRPr="00614B7A"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3BABCFC" w14:textId="77777777" w:rsidR="00A85D8A" w:rsidRPr="00614B7A"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DF0B8D5" w14:textId="77777777" w:rsidR="00A85D8A" w:rsidRPr="00614B7A" w:rsidRDefault="00A85D8A" w:rsidP="00BE3F9E">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6EFA072" w14:textId="77777777" w:rsidR="00A85D8A" w:rsidRPr="00614B7A" w:rsidRDefault="00A85D8A" w:rsidP="00BE3F9E">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1EAD975" w14:textId="77777777" w:rsidR="00A85D8A" w:rsidRPr="00614B7A" w:rsidRDefault="00A85D8A" w:rsidP="00BE3F9E">
            <w:pPr>
              <w:pStyle w:val="TAL"/>
              <w:rPr>
                <w:rFonts w:eastAsia="PMingLiU" w:cs="Arial"/>
                <w:b/>
                <w:szCs w:val="18"/>
                <w:lang w:eastAsia="zh-TW"/>
              </w:rPr>
            </w:pPr>
          </w:p>
        </w:tc>
      </w:tr>
      <w:tr w:rsidR="00A85D8A" w:rsidRPr="00614B7A" w14:paraId="0C86CC23"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EA88669" w14:textId="77777777" w:rsidR="00A85D8A" w:rsidRPr="00614B7A" w:rsidRDefault="00A85D8A" w:rsidP="00BE3F9E">
            <w:pPr>
              <w:pStyle w:val="TAL"/>
              <w:rPr>
                <w:rFonts w:eastAsia="SimSun"/>
                <w:lang w:eastAsia="zh-CN"/>
              </w:rPr>
            </w:pPr>
            <w:r w:rsidRPr="00614B7A">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2395E48" w14:textId="77777777" w:rsidR="00A85D8A" w:rsidRPr="00614B7A" w:rsidRDefault="00A85D8A" w:rsidP="00BE3F9E">
            <w:pPr>
              <w:pStyle w:val="TAL"/>
            </w:pPr>
            <w:r w:rsidRPr="00614B7A">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DE2DEF9" w14:textId="77777777" w:rsidR="00A85D8A" w:rsidRPr="00614B7A" w:rsidRDefault="00A85D8A" w:rsidP="00BE3F9E">
            <w:pPr>
              <w:pStyle w:val="TAL"/>
            </w:pPr>
            <w:r w:rsidRPr="00614B7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90E91A" w14:textId="77777777" w:rsidR="00A85D8A" w:rsidRPr="00614B7A" w:rsidRDefault="00A85D8A" w:rsidP="00BE3F9E">
            <w:pPr>
              <w:pStyle w:val="TAL"/>
            </w:pPr>
            <w:r w:rsidRPr="00614B7A">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94B3A9F" w14:textId="77777777" w:rsidR="00A85D8A" w:rsidRPr="00614B7A" w:rsidRDefault="00A85D8A" w:rsidP="00BE3F9E">
            <w:pPr>
              <w:pStyle w:val="TAL"/>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 xml:space="preserve">SA </w:t>
            </w:r>
            <w:r w:rsidRPr="00614B7A">
              <w:rPr>
                <w:lang w:eastAsia="zh-CN"/>
              </w:rPr>
              <w:t>FR1</w:t>
            </w:r>
            <w:r w:rsidRPr="00614B7A">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614DE1A" w14:textId="77777777" w:rsidR="00A85D8A" w:rsidRPr="00614B7A"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9933FB" w14:textId="77777777" w:rsidR="00A85D8A" w:rsidRPr="00614B7A" w:rsidRDefault="00A85D8A" w:rsidP="00BE3F9E">
            <w:pPr>
              <w:pStyle w:val="TAL"/>
            </w:pPr>
            <w:r w:rsidRPr="00614B7A">
              <w:t>2Rx</w:t>
            </w:r>
          </w:p>
          <w:p w14:paraId="356C084A" w14:textId="77777777" w:rsidR="00A85D8A" w:rsidRPr="00614B7A" w:rsidRDefault="00A85D8A" w:rsidP="00BE3F9E">
            <w:pPr>
              <w:pStyle w:val="TAL"/>
            </w:pPr>
            <w:r w:rsidRPr="00614B7A">
              <w:t>4Rx</w:t>
            </w:r>
          </w:p>
        </w:tc>
      </w:tr>
      <w:tr w:rsidR="00A85D8A" w:rsidRPr="00614B7A" w14:paraId="580F5ABC"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A52189B" w14:textId="77777777" w:rsidR="00A85D8A" w:rsidRPr="00614B7A" w:rsidRDefault="00A85D8A" w:rsidP="00BE3F9E">
            <w:pPr>
              <w:pStyle w:val="TAL"/>
              <w:rPr>
                <w:rFonts w:eastAsia="PMingLiU" w:cs="Arial"/>
                <w:b/>
                <w:szCs w:val="18"/>
                <w:lang w:eastAsia="zh-TW"/>
              </w:rPr>
            </w:pPr>
            <w:r w:rsidRPr="00614B7A">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2A86CD7F" w14:textId="77777777" w:rsidR="00A85D8A" w:rsidRPr="00614B7A" w:rsidRDefault="00A85D8A" w:rsidP="00BE3F9E">
            <w:pPr>
              <w:pStyle w:val="TAL"/>
              <w:rPr>
                <w:rFonts w:eastAsia="PMingLiU" w:cs="Arial"/>
                <w:b/>
                <w:szCs w:val="18"/>
                <w:lang w:eastAsia="zh-TW"/>
              </w:rPr>
            </w:pPr>
            <w:r w:rsidRPr="00614B7A">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10865D27" w14:textId="77777777" w:rsidR="00A85D8A" w:rsidRPr="00614B7A"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DB056BF" w14:textId="77777777" w:rsidR="00A85D8A" w:rsidRPr="00614B7A"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0FC8BFE" w14:textId="77777777" w:rsidR="00A85D8A" w:rsidRPr="00614B7A" w:rsidRDefault="00A85D8A" w:rsidP="00BE3F9E">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393685D" w14:textId="77777777" w:rsidR="00A85D8A" w:rsidRPr="00614B7A" w:rsidRDefault="00A85D8A" w:rsidP="00BE3F9E">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9179080" w14:textId="77777777" w:rsidR="00A85D8A" w:rsidRPr="00614B7A" w:rsidRDefault="00A85D8A" w:rsidP="00BE3F9E">
            <w:pPr>
              <w:pStyle w:val="TAL"/>
              <w:rPr>
                <w:rFonts w:eastAsia="PMingLiU" w:cs="Arial"/>
                <w:b/>
                <w:szCs w:val="18"/>
                <w:lang w:eastAsia="zh-TW"/>
              </w:rPr>
            </w:pPr>
          </w:p>
        </w:tc>
      </w:tr>
      <w:tr w:rsidR="00A85D8A" w:rsidRPr="00614B7A" w14:paraId="0D1674AC"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018CF23" w14:textId="77777777" w:rsidR="00A85D8A" w:rsidRPr="00614B7A" w:rsidRDefault="00A85D8A" w:rsidP="00BE3F9E">
            <w:pPr>
              <w:pStyle w:val="TAL"/>
              <w:rPr>
                <w:rFonts w:eastAsia="PMingLiU" w:cs="Arial"/>
                <w:b/>
                <w:szCs w:val="18"/>
                <w:lang w:eastAsia="zh-TW"/>
              </w:rPr>
            </w:pPr>
            <w:r w:rsidRPr="00614B7A">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32CF60AF" w14:textId="77777777" w:rsidR="00A85D8A" w:rsidRPr="00614B7A" w:rsidRDefault="00A85D8A" w:rsidP="00BE3F9E">
            <w:pPr>
              <w:pStyle w:val="TAL"/>
              <w:rPr>
                <w:rFonts w:eastAsia="PMingLiU" w:cs="Arial"/>
                <w:b/>
                <w:szCs w:val="18"/>
                <w:lang w:eastAsia="zh-TW"/>
              </w:rPr>
            </w:pPr>
            <w:r w:rsidRPr="00614B7A">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58BCF3C9" w14:textId="77777777" w:rsidR="00A85D8A" w:rsidRPr="00614B7A"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3E15A88" w14:textId="77777777" w:rsidR="00A85D8A" w:rsidRPr="00614B7A"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75AFE8D" w14:textId="77777777" w:rsidR="00A85D8A" w:rsidRPr="00614B7A" w:rsidRDefault="00A85D8A" w:rsidP="00BE3F9E">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8E45DAF" w14:textId="77777777" w:rsidR="00A85D8A" w:rsidRPr="00614B7A" w:rsidRDefault="00A85D8A" w:rsidP="00BE3F9E">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BEAE315" w14:textId="77777777" w:rsidR="00A85D8A" w:rsidRPr="00614B7A" w:rsidRDefault="00A85D8A" w:rsidP="00BE3F9E">
            <w:pPr>
              <w:pStyle w:val="TAL"/>
              <w:rPr>
                <w:rFonts w:eastAsia="PMingLiU" w:cs="Arial"/>
                <w:b/>
                <w:szCs w:val="18"/>
                <w:lang w:eastAsia="zh-TW"/>
              </w:rPr>
            </w:pPr>
          </w:p>
        </w:tc>
      </w:tr>
      <w:tr w:rsidR="00A85D8A" w:rsidRPr="00614B7A" w14:paraId="34FA41DC"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186AE5F" w14:textId="77777777" w:rsidR="00A85D8A" w:rsidRPr="00614B7A" w:rsidRDefault="00A85D8A" w:rsidP="00BE3F9E">
            <w:pPr>
              <w:pStyle w:val="TAL"/>
              <w:rPr>
                <w:rFonts w:eastAsia="SimSun"/>
                <w:lang w:eastAsia="zh-CN"/>
              </w:rPr>
            </w:pPr>
            <w:r w:rsidRPr="00614B7A">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16DC3BB8" w14:textId="77777777" w:rsidR="00A85D8A" w:rsidRPr="00614B7A" w:rsidRDefault="00A85D8A" w:rsidP="00BE3F9E">
            <w:pPr>
              <w:pStyle w:val="TAL"/>
            </w:pPr>
            <w:r w:rsidRPr="00614B7A">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9EBC715" w14:textId="77777777" w:rsidR="00A85D8A" w:rsidRPr="00614B7A" w:rsidRDefault="00A85D8A" w:rsidP="00BE3F9E">
            <w:pPr>
              <w:pStyle w:val="TAL"/>
            </w:pPr>
            <w:r w:rsidRPr="00614B7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5411DD1" w14:textId="77777777" w:rsidR="00A85D8A" w:rsidRPr="00614B7A" w:rsidRDefault="00A85D8A" w:rsidP="00BE3F9E">
            <w:pPr>
              <w:pStyle w:val="TAL"/>
            </w:pPr>
            <w:r w:rsidRPr="00614B7A">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E217C58" w14:textId="77777777" w:rsidR="00A85D8A" w:rsidRPr="00614B7A" w:rsidRDefault="00A85D8A" w:rsidP="00BE3F9E">
            <w:pPr>
              <w:pStyle w:val="TAL"/>
            </w:pPr>
            <w:r w:rsidRPr="00614B7A">
              <w:rPr>
                <w:lang w:eastAsia="zh-CN"/>
              </w:rPr>
              <w:t>UEs supporting EN-DC</w:t>
            </w:r>
            <w:r w:rsidRPr="00614B7A">
              <w:rPr>
                <w:rFonts w:eastAsia="SimSun"/>
                <w:lang w:eastAsia="zh-CN"/>
              </w:rPr>
              <w:t xml:space="preserve"> and E-UTRA</w:t>
            </w:r>
            <w:r w:rsidRPr="00614B7A">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5AC1642" w14:textId="77777777" w:rsidR="00A85D8A" w:rsidRPr="00614B7A"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5DEB718" w14:textId="77777777" w:rsidR="00A85D8A" w:rsidRPr="00614B7A" w:rsidRDefault="00A85D8A" w:rsidP="00BE3F9E">
            <w:pPr>
              <w:pStyle w:val="TAL"/>
            </w:pPr>
            <w:r w:rsidRPr="00614B7A">
              <w:t>2Rx</w:t>
            </w:r>
          </w:p>
          <w:p w14:paraId="0C22FAC0" w14:textId="77777777" w:rsidR="00A85D8A" w:rsidRPr="00614B7A" w:rsidRDefault="00A85D8A" w:rsidP="00BE3F9E">
            <w:pPr>
              <w:pStyle w:val="TAL"/>
            </w:pPr>
            <w:r w:rsidRPr="00614B7A">
              <w:t>4Rx</w:t>
            </w:r>
          </w:p>
        </w:tc>
      </w:tr>
      <w:tr w:rsidR="00A85D8A" w:rsidRPr="00614B7A" w14:paraId="37AAA892"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FBD71E8" w14:textId="77777777" w:rsidR="00A85D8A" w:rsidRPr="00614B7A" w:rsidRDefault="00A85D8A" w:rsidP="00BE3F9E">
            <w:pPr>
              <w:pStyle w:val="TAL"/>
              <w:rPr>
                <w:rFonts w:eastAsia="SimSun"/>
                <w:lang w:eastAsia="zh-CN"/>
              </w:rPr>
            </w:pPr>
            <w:r w:rsidRPr="00614B7A">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21C7BB15" w14:textId="77777777" w:rsidR="00A85D8A" w:rsidRPr="00614B7A" w:rsidRDefault="00A85D8A" w:rsidP="00BE3F9E">
            <w:pPr>
              <w:pStyle w:val="TAL"/>
            </w:pPr>
            <w:r w:rsidRPr="00614B7A">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0660DA64" w14:textId="77777777" w:rsidR="00A85D8A" w:rsidRPr="00614B7A" w:rsidRDefault="00A85D8A" w:rsidP="00BE3F9E">
            <w:pPr>
              <w:pStyle w:val="TAL"/>
            </w:pPr>
            <w:r w:rsidRPr="00614B7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CA6E5ED" w14:textId="77777777" w:rsidR="00A85D8A" w:rsidRPr="00614B7A" w:rsidRDefault="00A85D8A" w:rsidP="00BE3F9E">
            <w:pPr>
              <w:pStyle w:val="TAL"/>
            </w:pPr>
            <w:r w:rsidRPr="00614B7A">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9CF8665" w14:textId="77777777" w:rsidR="00A85D8A" w:rsidRPr="00614B7A" w:rsidRDefault="00A85D8A" w:rsidP="00BE3F9E">
            <w:pPr>
              <w:pStyle w:val="TAL"/>
            </w:pPr>
            <w:r w:rsidRPr="00614B7A">
              <w:rPr>
                <w:lang w:eastAsia="zh-CN"/>
              </w:rPr>
              <w:t xml:space="preserve">UEs supporting EN-DC and </w:t>
            </w:r>
            <w:r w:rsidRPr="00614B7A">
              <w:rPr>
                <w:rFonts w:eastAsia="SimSun"/>
                <w:lang w:eastAsia="zh-CN"/>
              </w:rPr>
              <w:t xml:space="preserve"> E-UTRA</w:t>
            </w:r>
            <w:r w:rsidRPr="00614B7A">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6963AD9A" w14:textId="77777777" w:rsidR="00A85D8A" w:rsidRPr="00614B7A"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007CFC7" w14:textId="77777777" w:rsidR="00A85D8A" w:rsidRPr="00614B7A" w:rsidRDefault="00A85D8A" w:rsidP="00BE3F9E">
            <w:pPr>
              <w:pStyle w:val="TAL"/>
            </w:pPr>
            <w:r w:rsidRPr="00614B7A">
              <w:t>2Rx</w:t>
            </w:r>
          </w:p>
          <w:p w14:paraId="36BACF2C" w14:textId="77777777" w:rsidR="00A85D8A" w:rsidRPr="00614B7A" w:rsidRDefault="00A85D8A" w:rsidP="00BE3F9E">
            <w:pPr>
              <w:pStyle w:val="TAL"/>
            </w:pPr>
            <w:r w:rsidRPr="00614B7A">
              <w:t>4Rx</w:t>
            </w:r>
          </w:p>
        </w:tc>
      </w:tr>
      <w:tr w:rsidR="00A85D8A" w:rsidRPr="00614B7A" w14:paraId="07F136E4"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911BDDC" w14:textId="77777777" w:rsidR="00A85D8A" w:rsidRPr="00614B7A" w:rsidRDefault="00A85D8A" w:rsidP="00BE3F9E">
            <w:pPr>
              <w:pStyle w:val="TAL"/>
              <w:rPr>
                <w:rFonts w:eastAsia="PMingLiU" w:cs="Arial"/>
                <w:b/>
                <w:szCs w:val="18"/>
                <w:lang w:eastAsia="zh-TW"/>
              </w:rPr>
            </w:pPr>
            <w:r w:rsidRPr="00614B7A">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28AD6C14" w14:textId="77777777" w:rsidR="00A85D8A" w:rsidRPr="00614B7A" w:rsidRDefault="00A85D8A" w:rsidP="00BE3F9E">
            <w:pPr>
              <w:pStyle w:val="TAL"/>
              <w:rPr>
                <w:rFonts w:eastAsia="PMingLiU" w:cs="Arial"/>
                <w:b/>
                <w:szCs w:val="18"/>
                <w:lang w:eastAsia="zh-TW"/>
              </w:rPr>
            </w:pPr>
            <w:r w:rsidRPr="00614B7A">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2017F5DD" w14:textId="77777777" w:rsidR="00A85D8A" w:rsidRPr="00614B7A"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23FD469" w14:textId="77777777" w:rsidR="00A85D8A" w:rsidRPr="00614B7A"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5C491AA" w14:textId="77777777" w:rsidR="00A85D8A" w:rsidRPr="00614B7A" w:rsidRDefault="00A85D8A" w:rsidP="00BE3F9E">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1151894" w14:textId="77777777" w:rsidR="00A85D8A" w:rsidRPr="00614B7A" w:rsidRDefault="00A85D8A" w:rsidP="00BE3F9E">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15C95F1" w14:textId="77777777" w:rsidR="00A85D8A" w:rsidRPr="00614B7A" w:rsidRDefault="00A85D8A" w:rsidP="00BE3F9E">
            <w:pPr>
              <w:pStyle w:val="TAL"/>
              <w:rPr>
                <w:rFonts w:eastAsia="PMingLiU" w:cs="Arial"/>
                <w:b/>
                <w:szCs w:val="18"/>
                <w:lang w:eastAsia="zh-TW"/>
              </w:rPr>
            </w:pPr>
          </w:p>
        </w:tc>
      </w:tr>
      <w:tr w:rsidR="00A85D8A" w:rsidRPr="00614B7A" w14:paraId="03CD5E77" w14:textId="77777777" w:rsidTr="00BE3F9E">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BD37184" w14:textId="77777777" w:rsidR="00A85D8A" w:rsidRPr="00614B7A" w:rsidRDefault="00A85D8A" w:rsidP="00BE3F9E">
            <w:pPr>
              <w:pStyle w:val="TAL"/>
              <w:rPr>
                <w:rFonts w:eastAsia="SimSun"/>
                <w:lang w:eastAsia="zh-CN"/>
              </w:rPr>
            </w:pPr>
            <w:r w:rsidRPr="00614B7A">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09B6A0A2" w14:textId="77777777" w:rsidR="00A85D8A" w:rsidRPr="00614B7A" w:rsidRDefault="00A85D8A" w:rsidP="00BE3F9E">
            <w:pPr>
              <w:pStyle w:val="TAL"/>
            </w:pPr>
            <w:r w:rsidRPr="00614B7A">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E3D2BDC" w14:textId="77777777" w:rsidR="00A85D8A" w:rsidRPr="00614B7A" w:rsidRDefault="00A85D8A" w:rsidP="00BE3F9E">
            <w:pPr>
              <w:pStyle w:val="TAL"/>
            </w:pPr>
            <w:r w:rsidRPr="00614B7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BC87BED" w14:textId="77777777" w:rsidR="00A85D8A" w:rsidRPr="00614B7A" w:rsidRDefault="00A85D8A" w:rsidP="00BE3F9E">
            <w:pPr>
              <w:pStyle w:val="TAL"/>
            </w:pPr>
            <w:r w:rsidRPr="00614B7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547073D" w14:textId="77777777" w:rsidR="00A85D8A" w:rsidRPr="00614B7A" w:rsidRDefault="00A85D8A" w:rsidP="00BE3F9E">
            <w:pPr>
              <w:pStyle w:val="TAL"/>
            </w:pPr>
            <w:r w:rsidRPr="00614B7A">
              <w:rPr>
                <w:lang w:eastAsia="zh-CN"/>
              </w:rPr>
              <w:t xml:space="preserve">UEs supporting </w:t>
            </w:r>
            <w:r w:rsidRPr="00614B7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0EDAEAF" w14:textId="77777777" w:rsidR="00A85D8A" w:rsidRPr="00614B7A"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53759E" w14:textId="77777777" w:rsidR="00A85D8A" w:rsidRPr="00614B7A" w:rsidRDefault="00A85D8A" w:rsidP="00BE3F9E">
            <w:pPr>
              <w:pStyle w:val="TAL"/>
            </w:pPr>
            <w:r w:rsidRPr="00614B7A">
              <w:t>2Rx</w:t>
            </w:r>
          </w:p>
          <w:p w14:paraId="41D42CF4" w14:textId="77777777" w:rsidR="00A85D8A" w:rsidRPr="00614B7A" w:rsidRDefault="00A85D8A" w:rsidP="00BE3F9E">
            <w:pPr>
              <w:pStyle w:val="TAL"/>
            </w:pPr>
            <w:r w:rsidRPr="00614B7A">
              <w:t>4Rx</w:t>
            </w:r>
          </w:p>
        </w:tc>
      </w:tr>
      <w:tr w:rsidR="00A85D8A" w:rsidRPr="00614B7A" w14:paraId="1E16702D" w14:textId="77777777" w:rsidTr="00BE3F9E">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8ADBC31" w14:textId="77777777" w:rsidR="00A85D8A" w:rsidRPr="00614B7A" w:rsidRDefault="00A85D8A" w:rsidP="00BE3F9E">
            <w:pPr>
              <w:pStyle w:val="TAL"/>
              <w:rPr>
                <w:rFonts w:eastAsia="SimSun"/>
                <w:lang w:eastAsia="zh-CN"/>
              </w:rPr>
            </w:pPr>
            <w:r w:rsidRPr="00614B7A">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C199026" w14:textId="77777777" w:rsidR="00A85D8A" w:rsidRPr="00614B7A" w:rsidRDefault="00A85D8A" w:rsidP="00BE3F9E">
            <w:pPr>
              <w:pStyle w:val="TAL"/>
            </w:pPr>
            <w:r w:rsidRPr="00614B7A">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3BBBCE75" w14:textId="77777777" w:rsidR="00A85D8A" w:rsidRPr="00614B7A" w:rsidRDefault="00A85D8A" w:rsidP="00BE3F9E">
            <w:pPr>
              <w:pStyle w:val="TAL"/>
            </w:pPr>
            <w:r w:rsidRPr="00614B7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EC3160" w14:textId="77777777" w:rsidR="00A85D8A" w:rsidRPr="00614B7A" w:rsidRDefault="00A85D8A" w:rsidP="00BE3F9E">
            <w:pPr>
              <w:pStyle w:val="TAL"/>
            </w:pPr>
            <w:r w:rsidRPr="00614B7A">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62F05AB" w14:textId="77777777" w:rsidR="00A85D8A" w:rsidRPr="00614B7A" w:rsidRDefault="00A85D8A" w:rsidP="00BE3F9E">
            <w:pPr>
              <w:pStyle w:val="TAL"/>
            </w:pPr>
            <w:r w:rsidRPr="00614B7A">
              <w:rPr>
                <w:lang w:eastAsia="zh-CN"/>
              </w:rPr>
              <w:t xml:space="preserve">UEs supporting </w:t>
            </w:r>
            <w:r w:rsidRPr="00614B7A">
              <w:rPr>
                <w:rFonts w:eastAsia="SimSun"/>
                <w:lang w:eastAsia="zh-CN"/>
              </w:rPr>
              <w:t>E-UTRA</w:t>
            </w:r>
            <w:r w:rsidRPr="00614B7A">
              <w:rPr>
                <w:lang w:eastAsia="zh-CN"/>
              </w:rPr>
              <w:t xml:space="preserve"> </w:t>
            </w:r>
            <w:r w:rsidRPr="00614B7A">
              <w:rPr>
                <w:rFonts w:eastAsia="SimSun"/>
                <w:lang w:eastAsia="zh-CN"/>
              </w:rPr>
              <w:t>and NR FR1 measurement</w:t>
            </w:r>
            <w:r w:rsidRPr="00614B7A">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4F94A23" w14:textId="77777777" w:rsidR="00A85D8A" w:rsidRPr="00614B7A"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A9DF277" w14:textId="77777777" w:rsidR="00A85D8A" w:rsidRPr="00614B7A" w:rsidRDefault="00A85D8A" w:rsidP="00BE3F9E">
            <w:pPr>
              <w:pStyle w:val="TAL"/>
            </w:pPr>
            <w:r w:rsidRPr="00614B7A">
              <w:t>2Rx</w:t>
            </w:r>
          </w:p>
          <w:p w14:paraId="086B793B" w14:textId="77777777" w:rsidR="00A85D8A" w:rsidRPr="00614B7A" w:rsidRDefault="00A85D8A" w:rsidP="00BE3F9E">
            <w:pPr>
              <w:pStyle w:val="TAL"/>
            </w:pPr>
            <w:r w:rsidRPr="00614B7A">
              <w:t>4Rx</w:t>
            </w:r>
          </w:p>
        </w:tc>
      </w:tr>
      <w:tr w:rsidR="00A85D8A" w:rsidRPr="00614B7A" w14:paraId="0DC8CFA7" w14:textId="77777777" w:rsidTr="00BE3F9E">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DDA3A79" w14:textId="77777777" w:rsidR="00A85D8A" w:rsidRPr="00614B7A" w:rsidRDefault="00A85D8A" w:rsidP="00BE3F9E">
            <w:pPr>
              <w:pStyle w:val="TAL"/>
              <w:rPr>
                <w:rFonts w:eastAsia="SimSun"/>
                <w:lang w:eastAsia="zh-CN"/>
              </w:rPr>
            </w:pPr>
            <w:r w:rsidRPr="00614B7A">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180222C7" w14:textId="77777777" w:rsidR="00A85D8A" w:rsidRPr="00614B7A" w:rsidRDefault="00A85D8A" w:rsidP="00BE3F9E">
            <w:pPr>
              <w:pStyle w:val="TAL"/>
            </w:pPr>
            <w:r w:rsidRPr="00614B7A">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4FCF892" w14:textId="77777777" w:rsidR="00A85D8A" w:rsidRPr="00614B7A" w:rsidRDefault="00A85D8A" w:rsidP="00BE3F9E">
            <w:pPr>
              <w:pStyle w:val="TAL"/>
            </w:pPr>
            <w:r w:rsidRPr="00614B7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7D8CF6F" w14:textId="77777777" w:rsidR="00A85D8A" w:rsidRPr="00614B7A" w:rsidRDefault="00A85D8A" w:rsidP="00BE3F9E">
            <w:pPr>
              <w:pStyle w:val="TAL"/>
            </w:pPr>
            <w:r w:rsidRPr="00614B7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39A995B" w14:textId="77777777" w:rsidR="00A85D8A" w:rsidRPr="00614B7A" w:rsidRDefault="00A85D8A" w:rsidP="00BE3F9E">
            <w:pPr>
              <w:pStyle w:val="TAL"/>
            </w:pPr>
            <w:r w:rsidRPr="00614B7A">
              <w:rPr>
                <w:lang w:eastAsia="zh-CN"/>
              </w:rPr>
              <w:t xml:space="preserve">UEs supporting </w:t>
            </w:r>
            <w:r w:rsidRPr="00614B7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CFA3591" w14:textId="77777777" w:rsidR="00A85D8A" w:rsidRPr="00614B7A"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5E5B8BD" w14:textId="77777777" w:rsidR="00A85D8A" w:rsidRPr="00614B7A" w:rsidRDefault="00A85D8A" w:rsidP="00BE3F9E">
            <w:pPr>
              <w:pStyle w:val="TAL"/>
            </w:pPr>
            <w:r w:rsidRPr="00614B7A">
              <w:t>2Rx</w:t>
            </w:r>
          </w:p>
          <w:p w14:paraId="08ED2C4A" w14:textId="77777777" w:rsidR="00A85D8A" w:rsidRPr="00614B7A" w:rsidRDefault="00A85D8A" w:rsidP="00BE3F9E">
            <w:pPr>
              <w:pStyle w:val="TAL"/>
            </w:pPr>
            <w:r w:rsidRPr="00614B7A">
              <w:t>4Rx</w:t>
            </w:r>
          </w:p>
        </w:tc>
      </w:tr>
      <w:tr w:rsidR="00A85D8A" w:rsidRPr="00614B7A" w14:paraId="42B9EAE8"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BD2F90E" w14:textId="77777777" w:rsidR="00A85D8A" w:rsidRPr="00614B7A" w:rsidRDefault="00A85D8A" w:rsidP="00BE3F9E">
            <w:pPr>
              <w:pStyle w:val="TAL"/>
              <w:rPr>
                <w:rFonts w:eastAsia="SimSun"/>
                <w:lang w:eastAsia="zh-CN"/>
              </w:rPr>
            </w:pPr>
            <w:r w:rsidRPr="00614B7A">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7A9818E" w14:textId="77777777" w:rsidR="00A85D8A" w:rsidRPr="00614B7A" w:rsidRDefault="00A85D8A" w:rsidP="00BE3F9E">
            <w:pPr>
              <w:pStyle w:val="TAL"/>
            </w:pPr>
            <w:r w:rsidRPr="00614B7A">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CDBD49D" w14:textId="77777777" w:rsidR="00A85D8A" w:rsidRPr="00614B7A" w:rsidRDefault="00A85D8A" w:rsidP="00BE3F9E">
            <w:pPr>
              <w:pStyle w:val="TAL"/>
            </w:pPr>
            <w:r w:rsidRPr="00614B7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78756E" w14:textId="77777777" w:rsidR="00A85D8A" w:rsidRPr="00614B7A" w:rsidRDefault="00A85D8A" w:rsidP="00BE3F9E">
            <w:pPr>
              <w:pStyle w:val="TAL"/>
            </w:pPr>
            <w:r w:rsidRPr="00614B7A">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03DFA77" w14:textId="77777777" w:rsidR="00A85D8A" w:rsidRPr="00614B7A" w:rsidRDefault="00A85D8A" w:rsidP="00BE3F9E">
            <w:pPr>
              <w:pStyle w:val="TAL"/>
            </w:pPr>
            <w:r w:rsidRPr="00614B7A">
              <w:rPr>
                <w:lang w:eastAsia="zh-CN"/>
              </w:rPr>
              <w:t xml:space="preserve">UEs supporting </w:t>
            </w:r>
            <w:r w:rsidRPr="00614B7A">
              <w:rPr>
                <w:rFonts w:eastAsia="SimSun"/>
                <w:lang w:eastAsia="zh-CN"/>
              </w:rPr>
              <w:t>E-UTRA</w:t>
            </w:r>
            <w:r w:rsidRPr="00614B7A">
              <w:rPr>
                <w:lang w:eastAsia="zh-CN"/>
              </w:rPr>
              <w:t xml:space="preserve"> </w:t>
            </w:r>
            <w:r w:rsidRPr="00614B7A">
              <w:rPr>
                <w:rFonts w:eastAsia="SimSun"/>
                <w:lang w:eastAsia="zh-CN"/>
              </w:rPr>
              <w:t>and NR FR1 measurement</w:t>
            </w:r>
            <w:r w:rsidRPr="00614B7A">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24BE8AAA" w14:textId="77777777" w:rsidR="00A85D8A" w:rsidRPr="00614B7A"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CDA50A8" w14:textId="77777777" w:rsidR="00A85D8A" w:rsidRPr="00614B7A" w:rsidRDefault="00A85D8A" w:rsidP="00BE3F9E">
            <w:pPr>
              <w:pStyle w:val="TAL"/>
            </w:pPr>
            <w:r w:rsidRPr="00614B7A">
              <w:t>2Rx</w:t>
            </w:r>
          </w:p>
          <w:p w14:paraId="1E552004" w14:textId="77777777" w:rsidR="00A85D8A" w:rsidRPr="00614B7A" w:rsidRDefault="00A85D8A" w:rsidP="00BE3F9E">
            <w:pPr>
              <w:pStyle w:val="TAL"/>
            </w:pPr>
            <w:r w:rsidRPr="00614B7A">
              <w:t>4Rx</w:t>
            </w:r>
          </w:p>
        </w:tc>
      </w:tr>
      <w:tr w:rsidR="00A85D8A" w:rsidRPr="00614B7A" w14:paraId="7B387FC7"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1759B9F" w14:textId="77777777" w:rsidR="00A85D8A" w:rsidRPr="00614B7A" w:rsidRDefault="00A85D8A" w:rsidP="00BE3F9E">
            <w:pPr>
              <w:pStyle w:val="TAL"/>
            </w:pPr>
            <w:r w:rsidRPr="00614B7A">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7E01EB1" w14:textId="77777777" w:rsidR="00A85D8A" w:rsidRPr="00614B7A" w:rsidRDefault="00A85D8A" w:rsidP="00BE3F9E">
            <w:pPr>
              <w:pStyle w:val="TAL"/>
            </w:pPr>
            <w:r w:rsidRPr="00614B7A">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C0656EC" w14:textId="77777777" w:rsidR="00A85D8A" w:rsidRPr="00614B7A" w:rsidRDefault="00A85D8A" w:rsidP="00BE3F9E">
            <w:pPr>
              <w:pStyle w:val="TAL"/>
              <w:rPr>
                <w:rFonts w:eastAsia="SimSun"/>
                <w:lang w:eastAsia="zh-CN"/>
              </w:rPr>
            </w:pPr>
            <w:r w:rsidRPr="00614B7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A4187C9" w14:textId="77777777" w:rsidR="00A85D8A" w:rsidRPr="00614B7A" w:rsidRDefault="00A85D8A" w:rsidP="00BE3F9E">
            <w:pPr>
              <w:pStyle w:val="TAL"/>
            </w:pPr>
            <w:r w:rsidRPr="00614B7A">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02DACC" w14:textId="77777777" w:rsidR="00A85D8A" w:rsidRPr="00614B7A" w:rsidRDefault="00A85D8A" w:rsidP="00BE3F9E">
            <w:pPr>
              <w:pStyle w:val="TAL"/>
              <w:rPr>
                <w:rFonts w:eastAsia="SimSun"/>
                <w:lang w:eastAsia="zh-CN"/>
              </w:rPr>
            </w:pPr>
            <w:r w:rsidRPr="00614B7A">
              <w:rPr>
                <w:lang w:eastAsia="zh-CN"/>
              </w:rPr>
              <w:t xml:space="preserve">UEs supporting </w:t>
            </w:r>
            <w:r w:rsidRPr="00614B7A">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0B90A778" w14:textId="77777777" w:rsidR="00A85D8A" w:rsidRPr="00614B7A" w:rsidRDefault="00A85D8A" w:rsidP="00BE3F9E">
            <w:pPr>
              <w:pStyle w:val="TAL"/>
            </w:pPr>
            <w:r w:rsidRPr="00614B7A">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7755486" w14:textId="77777777" w:rsidR="00A85D8A" w:rsidRPr="00614B7A" w:rsidRDefault="00A85D8A" w:rsidP="00BE3F9E">
            <w:pPr>
              <w:pStyle w:val="TAL"/>
            </w:pPr>
            <w:r w:rsidRPr="00614B7A">
              <w:t>2Rx</w:t>
            </w:r>
          </w:p>
        </w:tc>
      </w:tr>
      <w:tr w:rsidR="00A85D8A" w:rsidRPr="00614B7A" w14:paraId="4BB7A470"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18AF319" w14:textId="77777777" w:rsidR="00A85D8A" w:rsidRPr="00614B7A" w:rsidRDefault="00A85D8A" w:rsidP="00BE3F9E">
            <w:pPr>
              <w:pStyle w:val="TAL"/>
            </w:pPr>
            <w:r w:rsidRPr="00614B7A">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A9CDF07" w14:textId="77777777" w:rsidR="00A85D8A" w:rsidRPr="00614B7A" w:rsidRDefault="00A85D8A" w:rsidP="00BE3F9E">
            <w:pPr>
              <w:pStyle w:val="TAL"/>
            </w:pPr>
            <w:r w:rsidRPr="00614B7A">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F24B3F5" w14:textId="77777777" w:rsidR="00A85D8A" w:rsidRPr="00614B7A" w:rsidRDefault="00A85D8A" w:rsidP="00BE3F9E">
            <w:pPr>
              <w:pStyle w:val="TAL"/>
              <w:rPr>
                <w:rFonts w:eastAsia="SimSun"/>
                <w:lang w:eastAsia="zh-CN"/>
              </w:rPr>
            </w:pPr>
            <w:r w:rsidRPr="00614B7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18A27B" w14:textId="77777777" w:rsidR="00A85D8A" w:rsidRPr="00614B7A" w:rsidRDefault="00A85D8A" w:rsidP="00BE3F9E">
            <w:pPr>
              <w:pStyle w:val="TAL"/>
            </w:pPr>
            <w:r w:rsidRPr="00614B7A">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21E38C8" w14:textId="77777777" w:rsidR="00A85D8A" w:rsidRPr="00614B7A" w:rsidRDefault="00A85D8A" w:rsidP="00BE3F9E">
            <w:pPr>
              <w:pStyle w:val="TAL"/>
              <w:rPr>
                <w:rFonts w:eastAsia="SimSun"/>
                <w:lang w:eastAsia="zh-CN"/>
              </w:rPr>
            </w:pPr>
            <w:r w:rsidRPr="00614B7A">
              <w:rPr>
                <w:lang w:eastAsia="zh-CN"/>
              </w:rPr>
              <w:t xml:space="preserve">UEs supporting </w:t>
            </w:r>
            <w:r w:rsidRPr="00614B7A">
              <w:rPr>
                <w:rFonts w:eastAsia="SimSun"/>
                <w:lang w:eastAsia="zh-CN"/>
              </w:rPr>
              <w:t>E-UTRA</w:t>
            </w:r>
            <w:r w:rsidRPr="00614B7A">
              <w:rPr>
                <w:lang w:eastAsia="zh-CN"/>
              </w:rPr>
              <w:t xml:space="preserve"> </w:t>
            </w:r>
            <w:r w:rsidRPr="00614B7A">
              <w:rPr>
                <w:rFonts w:eastAsia="SimSun"/>
                <w:lang w:eastAsia="zh-CN"/>
              </w:rPr>
              <w:t>and NR FR2 measurement</w:t>
            </w:r>
            <w:r w:rsidRPr="00614B7A">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2C74F9F1" w14:textId="77777777" w:rsidR="00A85D8A" w:rsidRPr="00614B7A" w:rsidRDefault="00A85D8A" w:rsidP="00BE3F9E">
            <w:pPr>
              <w:pStyle w:val="TAL"/>
            </w:pPr>
            <w:r w:rsidRPr="00614B7A">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EA56F9D" w14:textId="77777777" w:rsidR="00A85D8A" w:rsidRPr="00614B7A" w:rsidRDefault="00A85D8A" w:rsidP="00BE3F9E">
            <w:pPr>
              <w:pStyle w:val="TAL"/>
            </w:pPr>
            <w:r w:rsidRPr="00614B7A">
              <w:t>2Rx</w:t>
            </w:r>
          </w:p>
        </w:tc>
      </w:tr>
      <w:tr w:rsidR="00A85D8A" w:rsidRPr="00614B7A" w14:paraId="0C09B40B"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F2C44B0" w14:textId="77777777" w:rsidR="00A85D8A" w:rsidRPr="00614B7A" w:rsidRDefault="00A85D8A" w:rsidP="00BE3F9E">
            <w:pPr>
              <w:pStyle w:val="TAL"/>
            </w:pPr>
            <w:r w:rsidRPr="00614B7A">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053F246" w14:textId="77777777" w:rsidR="00A85D8A" w:rsidRPr="00614B7A" w:rsidRDefault="00A85D8A" w:rsidP="00BE3F9E">
            <w:pPr>
              <w:pStyle w:val="TAL"/>
            </w:pPr>
            <w:r w:rsidRPr="00614B7A">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F823534" w14:textId="77777777" w:rsidR="00A85D8A" w:rsidRPr="00614B7A" w:rsidRDefault="00A85D8A" w:rsidP="00BE3F9E">
            <w:pPr>
              <w:pStyle w:val="TAL"/>
              <w:rPr>
                <w:rFonts w:eastAsia="SimSun"/>
                <w:lang w:eastAsia="zh-CN"/>
              </w:rPr>
            </w:pPr>
            <w:r w:rsidRPr="00614B7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3FFA8F" w14:textId="77777777" w:rsidR="00A85D8A" w:rsidRPr="00614B7A" w:rsidRDefault="00A85D8A" w:rsidP="00BE3F9E">
            <w:pPr>
              <w:pStyle w:val="TAL"/>
            </w:pPr>
            <w:r w:rsidRPr="00614B7A">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E7C24BA" w14:textId="77777777" w:rsidR="00A85D8A" w:rsidRPr="00614B7A" w:rsidRDefault="00A85D8A" w:rsidP="00BE3F9E">
            <w:pPr>
              <w:pStyle w:val="TAL"/>
              <w:rPr>
                <w:rFonts w:eastAsia="SimSun"/>
                <w:lang w:eastAsia="zh-CN"/>
              </w:rPr>
            </w:pPr>
            <w:r w:rsidRPr="00614B7A">
              <w:rPr>
                <w:lang w:eastAsia="zh-CN"/>
              </w:rPr>
              <w:t xml:space="preserve">UEs supporting </w:t>
            </w:r>
            <w:r w:rsidRPr="00614B7A">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3B99D940" w14:textId="77777777" w:rsidR="00A85D8A" w:rsidRPr="00614B7A" w:rsidRDefault="00A85D8A" w:rsidP="00BE3F9E">
            <w:pPr>
              <w:pStyle w:val="TAL"/>
            </w:pPr>
            <w:r w:rsidRPr="00614B7A">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8303263" w14:textId="77777777" w:rsidR="00A85D8A" w:rsidRPr="00614B7A" w:rsidRDefault="00A85D8A" w:rsidP="00BE3F9E">
            <w:pPr>
              <w:pStyle w:val="TAL"/>
            </w:pPr>
            <w:r w:rsidRPr="00614B7A">
              <w:t>2Rx</w:t>
            </w:r>
          </w:p>
        </w:tc>
      </w:tr>
      <w:tr w:rsidR="00A85D8A" w:rsidRPr="00614B7A" w14:paraId="560F8F5A"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B4CC6B0" w14:textId="77777777" w:rsidR="00A85D8A" w:rsidRPr="00614B7A" w:rsidRDefault="00A85D8A" w:rsidP="00BE3F9E">
            <w:pPr>
              <w:pStyle w:val="TAL"/>
            </w:pPr>
            <w:r w:rsidRPr="00614B7A">
              <w:lastRenderedPageBreak/>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B6F2CB8" w14:textId="77777777" w:rsidR="00A85D8A" w:rsidRPr="00614B7A" w:rsidRDefault="00A85D8A" w:rsidP="00BE3F9E">
            <w:pPr>
              <w:pStyle w:val="TAL"/>
            </w:pPr>
            <w:r w:rsidRPr="00614B7A">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3138680" w14:textId="77777777" w:rsidR="00A85D8A" w:rsidRPr="00614B7A" w:rsidRDefault="00A85D8A" w:rsidP="00BE3F9E">
            <w:pPr>
              <w:pStyle w:val="TAL"/>
              <w:rPr>
                <w:rFonts w:eastAsia="SimSun"/>
                <w:lang w:eastAsia="zh-CN"/>
              </w:rPr>
            </w:pPr>
            <w:r w:rsidRPr="00614B7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F1BDFD9" w14:textId="77777777" w:rsidR="00A85D8A" w:rsidRPr="00614B7A" w:rsidRDefault="00A85D8A" w:rsidP="00BE3F9E">
            <w:pPr>
              <w:pStyle w:val="TAL"/>
            </w:pPr>
            <w:r w:rsidRPr="00614B7A">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B6771B4" w14:textId="77777777" w:rsidR="00A85D8A" w:rsidRPr="00614B7A" w:rsidRDefault="00A85D8A" w:rsidP="00BE3F9E">
            <w:pPr>
              <w:pStyle w:val="TAL"/>
              <w:rPr>
                <w:rFonts w:eastAsia="SimSun"/>
                <w:lang w:eastAsia="zh-CN"/>
              </w:rPr>
            </w:pPr>
            <w:r w:rsidRPr="00614B7A">
              <w:rPr>
                <w:lang w:eastAsia="zh-CN"/>
              </w:rPr>
              <w:t xml:space="preserve">UEs supporting </w:t>
            </w:r>
            <w:r w:rsidRPr="00614B7A">
              <w:rPr>
                <w:rFonts w:eastAsia="SimSun"/>
                <w:lang w:eastAsia="zh-CN"/>
              </w:rPr>
              <w:t>E-UTRA</w:t>
            </w:r>
            <w:r w:rsidRPr="00614B7A">
              <w:rPr>
                <w:lang w:eastAsia="zh-CN"/>
              </w:rPr>
              <w:t xml:space="preserve"> </w:t>
            </w:r>
            <w:r w:rsidRPr="00614B7A">
              <w:rPr>
                <w:rFonts w:eastAsia="SimSun"/>
                <w:lang w:eastAsia="zh-CN"/>
              </w:rPr>
              <w:t>and NR FR2 measurement</w:t>
            </w:r>
            <w:r w:rsidRPr="00614B7A">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4A81F97B" w14:textId="77777777" w:rsidR="00A85D8A" w:rsidRPr="00614B7A" w:rsidRDefault="00A85D8A" w:rsidP="00BE3F9E">
            <w:pPr>
              <w:pStyle w:val="TAL"/>
            </w:pPr>
            <w:r w:rsidRPr="00614B7A">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74CBD85" w14:textId="77777777" w:rsidR="00A85D8A" w:rsidRPr="00614B7A" w:rsidRDefault="00A85D8A" w:rsidP="00BE3F9E">
            <w:pPr>
              <w:pStyle w:val="TAL"/>
            </w:pPr>
            <w:r w:rsidRPr="00614B7A">
              <w:t>2Rx</w:t>
            </w:r>
          </w:p>
        </w:tc>
      </w:tr>
      <w:tr w:rsidR="00A85D8A" w:rsidRPr="00614B7A" w14:paraId="01D9D82E"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2DFB493C" w14:textId="77777777" w:rsidR="00A85D8A" w:rsidRPr="00614B7A" w:rsidRDefault="00A85D8A" w:rsidP="00BE3F9E">
            <w:pPr>
              <w:pStyle w:val="TAL"/>
            </w:pPr>
            <w:r w:rsidRPr="00614B7A">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1C355EF6" w14:textId="77777777" w:rsidR="00A85D8A" w:rsidRPr="00614B7A" w:rsidRDefault="00A85D8A" w:rsidP="00BE3F9E">
            <w:pPr>
              <w:pStyle w:val="TAL"/>
            </w:pPr>
            <w:r w:rsidRPr="00614B7A">
              <w:t xml:space="preserve">E-UTRA – NR Inter-RAT event triggered reporting tests for FR1 with SSB time index detection in DRX </w:t>
            </w:r>
            <w:r w:rsidRPr="00614B7A">
              <w:rPr>
                <w:rFonts w:cs="v4.2.0"/>
              </w:rPr>
              <w:t xml:space="preserve">for UE configured with </w:t>
            </w:r>
            <w:r w:rsidRPr="00614B7A">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4688C6E1" w14:textId="77777777" w:rsidR="00A85D8A" w:rsidRPr="00614B7A" w:rsidRDefault="00A85D8A" w:rsidP="00BE3F9E">
            <w:pPr>
              <w:pStyle w:val="TAL"/>
              <w:rPr>
                <w:rFonts w:eastAsia="SimSun"/>
                <w:lang w:eastAsia="zh-CN"/>
              </w:rPr>
            </w:pPr>
            <w:r w:rsidRPr="00614B7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8427278" w14:textId="77777777" w:rsidR="00A85D8A" w:rsidRPr="00614B7A" w:rsidRDefault="00A85D8A" w:rsidP="00BE3F9E">
            <w:pPr>
              <w:pStyle w:val="TAL"/>
            </w:pPr>
            <w:r w:rsidRPr="00614B7A">
              <w:t>C052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2E1911" w14:textId="77777777" w:rsidR="00A85D8A" w:rsidRPr="00614B7A" w:rsidRDefault="00A85D8A" w:rsidP="00BE3F9E">
            <w:pPr>
              <w:pStyle w:val="TAL"/>
              <w:rPr>
                <w:lang w:eastAsia="zh-CN"/>
              </w:rPr>
            </w:pPr>
            <w:r w:rsidRPr="00614B7A">
              <w:rPr>
                <w:lang w:eastAsia="zh-CN"/>
              </w:rPr>
              <w:t xml:space="preserve">UEs supporting 5GS </w:t>
            </w:r>
            <w:r w:rsidRPr="00614B7A">
              <w:rPr>
                <w:rFonts w:eastAsia="SimSun"/>
                <w:lang w:eastAsia="zh-CN"/>
              </w:rPr>
              <w:t>NR</w:t>
            </w:r>
            <w:r w:rsidRPr="00614B7A">
              <w:rPr>
                <w:lang w:eastAsia="zh-CN"/>
              </w:rPr>
              <w:t xml:space="preserve"> </w:t>
            </w:r>
            <w:r w:rsidRPr="00614B7A">
              <w:rPr>
                <w:rFonts w:eastAsia="SimSun"/>
                <w:lang w:eastAsia="zh-CN"/>
              </w:rPr>
              <w:t>SA</w:t>
            </w:r>
            <w:r w:rsidRPr="00614B7A">
              <w:rPr>
                <w:lang w:eastAsia="zh-CN"/>
              </w:rPr>
              <w:t xml:space="preserve"> FR1</w:t>
            </w:r>
            <w:r w:rsidRPr="00614B7A">
              <w:rPr>
                <w:rFonts w:eastAsia="SimSun"/>
                <w:szCs w:val="18"/>
                <w:lang w:eastAsia="zh-CN"/>
              </w:rPr>
              <w:t xml:space="preserve"> and E-UTRAN configured with </w:t>
            </w:r>
            <w:r w:rsidRPr="00614B7A">
              <w:t>highSpeedMeasFlag-r16</w:t>
            </w:r>
          </w:p>
        </w:tc>
        <w:tc>
          <w:tcPr>
            <w:tcW w:w="1964" w:type="dxa"/>
            <w:tcBorders>
              <w:top w:val="nil"/>
              <w:left w:val="single" w:sz="4" w:space="0" w:color="auto"/>
              <w:bottom w:val="single" w:sz="4" w:space="0" w:color="auto"/>
              <w:right w:val="single" w:sz="4" w:space="0" w:color="auto"/>
            </w:tcBorders>
            <w:shd w:val="clear" w:color="auto" w:fill="FFFFFF"/>
          </w:tcPr>
          <w:p w14:paraId="1B849937" w14:textId="77777777" w:rsidR="00A85D8A" w:rsidRPr="00614B7A"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8F68628" w14:textId="77777777" w:rsidR="00A85D8A" w:rsidRPr="00614B7A" w:rsidRDefault="00A85D8A" w:rsidP="00BE3F9E">
            <w:pPr>
              <w:pStyle w:val="TAL"/>
            </w:pPr>
            <w:r w:rsidRPr="00614B7A">
              <w:t>2Rx</w:t>
            </w:r>
          </w:p>
          <w:p w14:paraId="348588B2" w14:textId="77777777" w:rsidR="00A85D8A" w:rsidRPr="00614B7A" w:rsidRDefault="00A85D8A" w:rsidP="00BE3F9E">
            <w:pPr>
              <w:pStyle w:val="TAL"/>
            </w:pPr>
            <w:r w:rsidRPr="00614B7A">
              <w:t>4Rx</w:t>
            </w:r>
          </w:p>
        </w:tc>
      </w:tr>
      <w:tr w:rsidR="00A85D8A" w:rsidRPr="00614B7A" w14:paraId="79B417D1"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D470314" w14:textId="77777777" w:rsidR="00A85D8A" w:rsidRPr="00614B7A" w:rsidRDefault="00A85D8A" w:rsidP="00BE3F9E">
            <w:pPr>
              <w:pStyle w:val="TAL"/>
              <w:rPr>
                <w:rFonts w:eastAsia="PMingLiU" w:cs="Arial"/>
                <w:b/>
                <w:szCs w:val="18"/>
                <w:lang w:eastAsia="zh-TW"/>
              </w:rPr>
            </w:pPr>
            <w:r w:rsidRPr="00614B7A">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84DC9BE" w14:textId="77777777" w:rsidR="00A85D8A" w:rsidRPr="00614B7A" w:rsidRDefault="00A85D8A" w:rsidP="00BE3F9E">
            <w:pPr>
              <w:pStyle w:val="TAL"/>
              <w:rPr>
                <w:rFonts w:eastAsia="PMingLiU" w:cs="Arial"/>
                <w:b/>
                <w:szCs w:val="18"/>
                <w:lang w:eastAsia="zh-TW"/>
              </w:rPr>
            </w:pPr>
            <w:r w:rsidRPr="00614B7A">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B4166B2" w14:textId="77777777" w:rsidR="00A85D8A" w:rsidRPr="00614B7A"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70DB15A" w14:textId="77777777" w:rsidR="00A85D8A" w:rsidRPr="00614B7A"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35998BE" w14:textId="77777777" w:rsidR="00A85D8A" w:rsidRPr="00614B7A" w:rsidRDefault="00A85D8A" w:rsidP="00BE3F9E">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F45A310" w14:textId="77777777" w:rsidR="00A85D8A" w:rsidRPr="00614B7A" w:rsidRDefault="00A85D8A" w:rsidP="00BE3F9E">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D8D8856" w14:textId="77777777" w:rsidR="00A85D8A" w:rsidRPr="00614B7A" w:rsidRDefault="00A85D8A" w:rsidP="00BE3F9E">
            <w:pPr>
              <w:pStyle w:val="TAL"/>
              <w:rPr>
                <w:rFonts w:eastAsia="PMingLiU" w:cs="Arial"/>
                <w:b/>
                <w:szCs w:val="18"/>
                <w:lang w:eastAsia="zh-TW"/>
              </w:rPr>
            </w:pPr>
          </w:p>
        </w:tc>
      </w:tr>
      <w:tr w:rsidR="00A85D8A" w:rsidRPr="00614B7A" w14:paraId="66538059"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0D029F32" w14:textId="77777777" w:rsidR="00A85D8A" w:rsidRPr="00614B7A" w:rsidRDefault="00A85D8A" w:rsidP="00BE3F9E">
            <w:pPr>
              <w:pStyle w:val="TAL"/>
              <w:rPr>
                <w:rFonts w:eastAsia="PMingLiU" w:cs="Arial"/>
                <w:b/>
                <w:szCs w:val="18"/>
                <w:lang w:eastAsia="zh-TW"/>
              </w:rPr>
            </w:pPr>
            <w:r w:rsidRPr="00614B7A">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38A1F4CA" w14:textId="77777777" w:rsidR="00A85D8A" w:rsidRPr="00614B7A" w:rsidRDefault="00A85D8A" w:rsidP="00BE3F9E">
            <w:pPr>
              <w:pStyle w:val="TAL"/>
              <w:rPr>
                <w:rFonts w:eastAsia="PMingLiU" w:cs="Arial"/>
                <w:b/>
                <w:szCs w:val="18"/>
                <w:lang w:eastAsia="zh-TW"/>
              </w:rPr>
            </w:pPr>
            <w:r w:rsidRPr="00614B7A">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3838C8FE" w14:textId="77777777" w:rsidR="00A85D8A" w:rsidRPr="00614B7A"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7583896B" w14:textId="77777777" w:rsidR="00A85D8A" w:rsidRPr="00614B7A"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523BC335" w14:textId="77777777" w:rsidR="00A85D8A" w:rsidRPr="00614B7A" w:rsidRDefault="00A85D8A" w:rsidP="00BE3F9E">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59BCB37A" w14:textId="77777777" w:rsidR="00A85D8A" w:rsidRPr="00614B7A" w:rsidRDefault="00A85D8A" w:rsidP="00BE3F9E">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73E2663" w14:textId="77777777" w:rsidR="00A85D8A" w:rsidRPr="00614B7A" w:rsidRDefault="00A85D8A" w:rsidP="00BE3F9E">
            <w:pPr>
              <w:pStyle w:val="TAL"/>
              <w:rPr>
                <w:rFonts w:eastAsia="PMingLiU" w:cs="Arial"/>
                <w:b/>
                <w:szCs w:val="18"/>
                <w:lang w:eastAsia="zh-TW"/>
              </w:rPr>
            </w:pPr>
          </w:p>
        </w:tc>
      </w:tr>
      <w:tr w:rsidR="00A85D8A" w:rsidRPr="00614B7A" w14:paraId="1B203A6E"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6FD51D" w14:textId="77777777" w:rsidR="00A85D8A" w:rsidRPr="00614B7A" w:rsidRDefault="00A85D8A" w:rsidP="00BE3F9E">
            <w:pPr>
              <w:pStyle w:val="TAL"/>
              <w:rPr>
                <w:rFonts w:eastAsia="SimSun"/>
                <w:lang w:eastAsia="zh-CN"/>
              </w:rPr>
            </w:pPr>
            <w:r w:rsidRPr="00614B7A">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594F79E6" w14:textId="77777777" w:rsidR="00A85D8A" w:rsidRPr="00614B7A" w:rsidRDefault="00A85D8A" w:rsidP="00BE3F9E">
            <w:pPr>
              <w:pStyle w:val="TAL"/>
            </w:pPr>
            <w:r w:rsidRPr="00614B7A">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59044784" w14:textId="77777777" w:rsidR="00A85D8A" w:rsidRPr="00614B7A" w:rsidRDefault="00A85D8A" w:rsidP="00BE3F9E">
            <w:pPr>
              <w:pStyle w:val="TAL"/>
            </w:pPr>
            <w:r w:rsidRPr="00614B7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438806D" w14:textId="77777777" w:rsidR="00A85D8A" w:rsidRPr="00614B7A" w:rsidRDefault="00A85D8A" w:rsidP="00BE3F9E">
            <w:pPr>
              <w:pStyle w:val="TAL"/>
            </w:pPr>
            <w:r w:rsidRPr="00614B7A">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6A39789" w14:textId="77777777" w:rsidR="00A85D8A" w:rsidRPr="00614B7A" w:rsidRDefault="00A85D8A" w:rsidP="00BE3F9E">
            <w:pPr>
              <w:pStyle w:val="TAL"/>
            </w:pPr>
            <w:r w:rsidRPr="00614B7A">
              <w:rPr>
                <w:lang w:eastAsia="zh-CN"/>
              </w:rPr>
              <w:t>UEs supporting EN-DC</w:t>
            </w:r>
            <w:r w:rsidRPr="00614B7A">
              <w:rPr>
                <w:rFonts w:eastAsia="SimSun"/>
                <w:lang w:eastAsia="zh-CN"/>
              </w:rPr>
              <w:t xml:space="preserve"> and E-UTRA </w:t>
            </w:r>
            <w:r w:rsidRPr="00614B7A">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5CF9369D" w14:textId="77777777" w:rsidR="00A85D8A" w:rsidRPr="00614B7A" w:rsidRDefault="00A85D8A" w:rsidP="00BE3F9E">
            <w:pPr>
              <w:pStyle w:val="TAL"/>
            </w:pPr>
            <w:r w:rsidRPr="00614B7A">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FB108B0" w14:textId="77777777" w:rsidR="00A85D8A" w:rsidRPr="00614B7A" w:rsidRDefault="00A85D8A" w:rsidP="00BE3F9E">
            <w:pPr>
              <w:pStyle w:val="TAL"/>
            </w:pPr>
            <w:r w:rsidRPr="00614B7A">
              <w:t>2Rx</w:t>
            </w:r>
          </w:p>
          <w:p w14:paraId="25A7381B" w14:textId="77777777" w:rsidR="00A85D8A" w:rsidRPr="00614B7A" w:rsidRDefault="00A85D8A" w:rsidP="00BE3F9E">
            <w:pPr>
              <w:pStyle w:val="TAL"/>
            </w:pPr>
            <w:r w:rsidRPr="00614B7A">
              <w:t>4Rx</w:t>
            </w:r>
          </w:p>
        </w:tc>
      </w:tr>
      <w:tr w:rsidR="00A85D8A" w:rsidRPr="00614B7A" w14:paraId="22710085"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E6E408A" w14:textId="77777777" w:rsidR="00A85D8A" w:rsidRPr="00614B7A" w:rsidRDefault="00A85D8A" w:rsidP="00BE3F9E">
            <w:pPr>
              <w:pStyle w:val="TAL"/>
              <w:rPr>
                <w:rFonts w:eastAsia="SimSun"/>
                <w:lang w:eastAsia="zh-CN"/>
              </w:rPr>
            </w:pPr>
            <w:r w:rsidRPr="00614B7A">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6AEB8EA" w14:textId="77777777" w:rsidR="00A85D8A" w:rsidRPr="00614B7A" w:rsidRDefault="00A85D8A" w:rsidP="00BE3F9E">
            <w:pPr>
              <w:pStyle w:val="TAL"/>
            </w:pPr>
            <w:r w:rsidRPr="00614B7A">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7F8A720" w14:textId="77777777" w:rsidR="00A85D8A" w:rsidRPr="00614B7A" w:rsidRDefault="00A85D8A" w:rsidP="00BE3F9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0405B" w14:textId="77777777" w:rsidR="00A85D8A" w:rsidRPr="00614B7A" w:rsidRDefault="00A85D8A" w:rsidP="00BE3F9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1B2B6" w14:textId="77777777" w:rsidR="00A85D8A" w:rsidRPr="00614B7A" w:rsidRDefault="00A85D8A" w:rsidP="00BE3F9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6D1A6D1" w14:textId="77777777" w:rsidR="00A85D8A" w:rsidRPr="00614B7A"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3F96A54" w14:textId="77777777" w:rsidR="00A85D8A" w:rsidRPr="00614B7A" w:rsidRDefault="00A85D8A" w:rsidP="00BE3F9E">
            <w:pPr>
              <w:pStyle w:val="TAL"/>
            </w:pPr>
          </w:p>
        </w:tc>
      </w:tr>
      <w:tr w:rsidR="00A85D8A" w:rsidRPr="00614B7A" w14:paraId="26CE5F30"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42DA649" w14:textId="77777777" w:rsidR="00A85D8A" w:rsidRPr="00614B7A" w:rsidRDefault="00A85D8A" w:rsidP="00BE3F9E">
            <w:pPr>
              <w:pStyle w:val="TAL"/>
              <w:rPr>
                <w:rFonts w:eastAsia="SimSun"/>
                <w:lang w:eastAsia="zh-CN"/>
              </w:rPr>
            </w:pPr>
            <w:r w:rsidRPr="00614B7A">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65132A9" w14:textId="77777777" w:rsidR="00A85D8A" w:rsidRPr="00614B7A" w:rsidRDefault="00A85D8A" w:rsidP="00BE3F9E">
            <w:pPr>
              <w:pStyle w:val="TAL"/>
            </w:pPr>
            <w:r w:rsidRPr="00614B7A">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41145B4" w14:textId="77777777" w:rsidR="00A85D8A" w:rsidRPr="00614B7A" w:rsidRDefault="00A85D8A" w:rsidP="00BE3F9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BC8BC" w14:textId="77777777" w:rsidR="00A85D8A" w:rsidRPr="00614B7A" w:rsidRDefault="00A85D8A" w:rsidP="00BE3F9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08C91" w14:textId="77777777" w:rsidR="00A85D8A" w:rsidRPr="00614B7A" w:rsidRDefault="00A85D8A" w:rsidP="00BE3F9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5D8054" w14:textId="77777777" w:rsidR="00A85D8A" w:rsidRPr="00614B7A"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10CE7D" w14:textId="77777777" w:rsidR="00A85D8A" w:rsidRPr="00614B7A" w:rsidRDefault="00A85D8A" w:rsidP="00BE3F9E">
            <w:pPr>
              <w:pStyle w:val="TAL"/>
            </w:pPr>
          </w:p>
        </w:tc>
      </w:tr>
      <w:tr w:rsidR="00A85D8A" w:rsidRPr="00614B7A" w14:paraId="6F1DFA41"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6267CBE" w14:textId="77777777" w:rsidR="00A85D8A" w:rsidRPr="00614B7A" w:rsidRDefault="00A85D8A" w:rsidP="00BE3F9E">
            <w:pPr>
              <w:pStyle w:val="TAL"/>
              <w:rPr>
                <w:rFonts w:eastAsia="SimSun"/>
                <w:lang w:eastAsia="zh-CN"/>
              </w:rPr>
            </w:pPr>
            <w:r w:rsidRPr="00614B7A">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1D8C69BB" w14:textId="77777777" w:rsidR="00A85D8A" w:rsidRPr="00614B7A" w:rsidRDefault="00A85D8A" w:rsidP="00BE3F9E">
            <w:pPr>
              <w:pStyle w:val="TAL"/>
            </w:pPr>
            <w:r w:rsidRPr="00614B7A">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EC0E335" w14:textId="77777777" w:rsidR="00A85D8A" w:rsidRPr="00614B7A" w:rsidRDefault="00A85D8A" w:rsidP="00BE3F9E">
            <w:pPr>
              <w:pStyle w:val="TAL"/>
              <w:rPr>
                <w:lang w:eastAsia="zh-CN"/>
              </w:rPr>
            </w:pPr>
            <w:r w:rsidRPr="00614B7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8D92B8A" w14:textId="77777777" w:rsidR="00A85D8A" w:rsidRPr="00614B7A" w:rsidRDefault="00A85D8A" w:rsidP="00BE3F9E">
            <w:pPr>
              <w:pStyle w:val="TAL"/>
              <w:rPr>
                <w:lang w:eastAsia="zh-CN"/>
              </w:rPr>
            </w:pPr>
            <w:r w:rsidRPr="00614B7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682B50" w14:textId="77777777" w:rsidR="00A85D8A" w:rsidRPr="00614B7A" w:rsidRDefault="00A85D8A" w:rsidP="00BE3F9E">
            <w:pPr>
              <w:pStyle w:val="TAL"/>
              <w:rPr>
                <w:lang w:eastAsia="zh-CN"/>
              </w:rPr>
            </w:pPr>
            <w:r w:rsidRPr="00614B7A">
              <w:rPr>
                <w:lang w:eastAsia="zh-CN"/>
              </w:rPr>
              <w:t xml:space="preserve">UEs supporting </w:t>
            </w:r>
            <w:r w:rsidRPr="00614B7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D52A8A0" w14:textId="77777777" w:rsidR="00A85D8A" w:rsidRPr="00614B7A"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71BF909" w14:textId="77777777" w:rsidR="00A85D8A" w:rsidRPr="00614B7A" w:rsidRDefault="00A85D8A" w:rsidP="00BE3F9E">
            <w:pPr>
              <w:pStyle w:val="TAL"/>
            </w:pPr>
            <w:r w:rsidRPr="00614B7A">
              <w:t>2Rx</w:t>
            </w:r>
          </w:p>
          <w:p w14:paraId="372DB24D" w14:textId="77777777" w:rsidR="00A85D8A" w:rsidRPr="00614B7A" w:rsidRDefault="00A85D8A" w:rsidP="00BE3F9E">
            <w:pPr>
              <w:pStyle w:val="TAL"/>
            </w:pPr>
            <w:r w:rsidRPr="00614B7A">
              <w:t>4Rx</w:t>
            </w:r>
          </w:p>
        </w:tc>
      </w:tr>
      <w:tr w:rsidR="00A85D8A" w:rsidRPr="00614B7A" w14:paraId="15ADAE24"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C1677FC" w14:textId="77777777" w:rsidR="00A85D8A" w:rsidRPr="00614B7A" w:rsidRDefault="00A85D8A" w:rsidP="00BE3F9E">
            <w:pPr>
              <w:pStyle w:val="TAL"/>
              <w:rPr>
                <w:rFonts w:eastAsia="SimSun"/>
                <w:lang w:eastAsia="zh-CN"/>
              </w:rPr>
            </w:pPr>
            <w:r w:rsidRPr="00614B7A">
              <w:t>8.5.2.1.2</w:t>
            </w:r>
          </w:p>
        </w:tc>
        <w:tc>
          <w:tcPr>
            <w:tcW w:w="4418" w:type="dxa"/>
            <w:tcBorders>
              <w:top w:val="nil"/>
              <w:left w:val="single" w:sz="4" w:space="0" w:color="auto"/>
              <w:bottom w:val="single" w:sz="4" w:space="0" w:color="auto"/>
              <w:right w:val="single" w:sz="4" w:space="0" w:color="auto"/>
            </w:tcBorders>
            <w:shd w:val="clear" w:color="auto" w:fill="FFFFFF"/>
            <w:hideMark/>
          </w:tcPr>
          <w:p w14:paraId="3505FFCD" w14:textId="77777777" w:rsidR="00A85D8A" w:rsidRPr="00614B7A" w:rsidRDefault="00A85D8A" w:rsidP="00BE3F9E">
            <w:pPr>
              <w:pStyle w:val="TAL"/>
            </w:pPr>
            <w:r w:rsidRPr="00614B7A">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2331BB0" w14:textId="77777777" w:rsidR="00A85D8A" w:rsidRPr="00614B7A" w:rsidRDefault="00A85D8A" w:rsidP="00BE3F9E">
            <w:pPr>
              <w:pStyle w:val="TAL"/>
              <w:rPr>
                <w:lang w:eastAsia="zh-CN"/>
              </w:rPr>
            </w:pPr>
            <w:r w:rsidRPr="00614B7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B9FBF7" w14:textId="77777777" w:rsidR="00A85D8A" w:rsidRPr="00614B7A" w:rsidRDefault="00A85D8A" w:rsidP="00BE3F9E">
            <w:pPr>
              <w:pStyle w:val="TAL"/>
              <w:rPr>
                <w:lang w:eastAsia="zh-CN"/>
              </w:rPr>
            </w:pPr>
            <w:r w:rsidRPr="00614B7A">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3040215" w14:textId="77777777" w:rsidR="00A85D8A" w:rsidRPr="00614B7A" w:rsidRDefault="00A85D8A" w:rsidP="00BE3F9E">
            <w:pPr>
              <w:pStyle w:val="TAL"/>
              <w:rPr>
                <w:lang w:eastAsia="zh-CN"/>
              </w:rPr>
            </w:pPr>
            <w:r w:rsidRPr="00614B7A">
              <w:rPr>
                <w:lang w:eastAsia="zh-CN"/>
              </w:rPr>
              <w:t xml:space="preserve">UEs supporting </w:t>
            </w:r>
            <w:r w:rsidRPr="00614B7A">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BD0A0D0" w14:textId="77777777" w:rsidR="00A85D8A" w:rsidRPr="00614B7A"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DB64CD0" w14:textId="77777777" w:rsidR="00A85D8A" w:rsidRPr="00614B7A" w:rsidRDefault="00A85D8A" w:rsidP="00BE3F9E">
            <w:pPr>
              <w:pStyle w:val="TAL"/>
            </w:pPr>
            <w:r w:rsidRPr="00614B7A">
              <w:t>2Rx</w:t>
            </w:r>
          </w:p>
        </w:tc>
      </w:tr>
      <w:tr w:rsidR="00A85D8A" w:rsidRPr="00614B7A" w14:paraId="57381809"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2FE681B" w14:textId="77777777" w:rsidR="00A85D8A" w:rsidRPr="00614B7A" w:rsidRDefault="00A85D8A" w:rsidP="00BE3F9E">
            <w:pPr>
              <w:pStyle w:val="TAL"/>
              <w:rPr>
                <w:rFonts w:eastAsia="SimSun"/>
                <w:lang w:eastAsia="zh-CN"/>
              </w:rPr>
            </w:pPr>
            <w:r w:rsidRPr="00614B7A">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4ECA329" w14:textId="77777777" w:rsidR="00A85D8A" w:rsidRPr="00614B7A" w:rsidRDefault="00A85D8A" w:rsidP="00BE3F9E">
            <w:pPr>
              <w:pStyle w:val="TAL"/>
            </w:pPr>
            <w:r w:rsidRPr="00614B7A">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53C1D14" w14:textId="77777777" w:rsidR="00A85D8A" w:rsidRPr="00614B7A" w:rsidRDefault="00A85D8A" w:rsidP="00BE3F9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48985" w14:textId="77777777" w:rsidR="00A85D8A" w:rsidRPr="00614B7A" w:rsidRDefault="00A85D8A" w:rsidP="00BE3F9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C7387" w14:textId="77777777" w:rsidR="00A85D8A" w:rsidRPr="00614B7A" w:rsidRDefault="00A85D8A" w:rsidP="00BE3F9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738F570" w14:textId="77777777" w:rsidR="00A85D8A" w:rsidRPr="00614B7A"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F2C72AD" w14:textId="77777777" w:rsidR="00A85D8A" w:rsidRPr="00614B7A" w:rsidRDefault="00A85D8A" w:rsidP="00BE3F9E">
            <w:pPr>
              <w:pStyle w:val="TAL"/>
            </w:pPr>
          </w:p>
        </w:tc>
      </w:tr>
      <w:tr w:rsidR="00A85D8A" w:rsidRPr="00614B7A" w14:paraId="578CD234"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DFEEC29" w14:textId="77777777" w:rsidR="00A85D8A" w:rsidRPr="00614B7A" w:rsidRDefault="00A85D8A" w:rsidP="00BE3F9E">
            <w:pPr>
              <w:pStyle w:val="TAL"/>
              <w:rPr>
                <w:rFonts w:eastAsia="SimSun"/>
                <w:lang w:eastAsia="zh-CN"/>
              </w:rPr>
            </w:pPr>
            <w:r w:rsidRPr="00614B7A">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7B6A108" w14:textId="77777777" w:rsidR="00A85D8A" w:rsidRPr="00614B7A" w:rsidRDefault="00A85D8A" w:rsidP="00BE3F9E">
            <w:pPr>
              <w:pStyle w:val="TAL"/>
            </w:pPr>
            <w:r w:rsidRPr="00614B7A">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44C9C55" w14:textId="77777777" w:rsidR="00A85D8A" w:rsidRPr="00614B7A" w:rsidRDefault="00A85D8A" w:rsidP="00BE3F9E">
            <w:pPr>
              <w:pStyle w:val="TAL"/>
              <w:rPr>
                <w:lang w:eastAsia="zh-CN"/>
              </w:rPr>
            </w:pPr>
            <w:r w:rsidRPr="00614B7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A1615FC" w14:textId="77777777" w:rsidR="00A85D8A" w:rsidRPr="00614B7A" w:rsidRDefault="00A85D8A" w:rsidP="00BE3F9E">
            <w:pPr>
              <w:pStyle w:val="TAL"/>
              <w:rPr>
                <w:lang w:eastAsia="zh-CN"/>
              </w:rPr>
            </w:pPr>
            <w:r w:rsidRPr="00614B7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C564BBA" w14:textId="77777777" w:rsidR="00A85D8A" w:rsidRPr="00614B7A" w:rsidRDefault="00A85D8A" w:rsidP="00BE3F9E">
            <w:pPr>
              <w:pStyle w:val="TAL"/>
              <w:rPr>
                <w:lang w:eastAsia="zh-CN"/>
              </w:rPr>
            </w:pPr>
            <w:r w:rsidRPr="00614B7A">
              <w:rPr>
                <w:lang w:eastAsia="zh-CN"/>
              </w:rPr>
              <w:t xml:space="preserve">UEs supporting </w:t>
            </w:r>
            <w:r w:rsidRPr="00614B7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5A3D69E" w14:textId="77777777" w:rsidR="00A85D8A" w:rsidRPr="00614B7A"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6D4024" w14:textId="77777777" w:rsidR="00A85D8A" w:rsidRPr="00614B7A" w:rsidRDefault="00A85D8A" w:rsidP="00BE3F9E">
            <w:pPr>
              <w:pStyle w:val="TAL"/>
            </w:pPr>
            <w:r w:rsidRPr="00614B7A">
              <w:t>2Rx</w:t>
            </w:r>
          </w:p>
          <w:p w14:paraId="1F428FA1" w14:textId="77777777" w:rsidR="00A85D8A" w:rsidRPr="00614B7A" w:rsidRDefault="00A85D8A" w:rsidP="00BE3F9E">
            <w:pPr>
              <w:pStyle w:val="TAL"/>
            </w:pPr>
            <w:r w:rsidRPr="00614B7A">
              <w:t>4Rx</w:t>
            </w:r>
          </w:p>
        </w:tc>
      </w:tr>
      <w:tr w:rsidR="00A85D8A" w:rsidRPr="00614B7A" w14:paraId="20C1F371"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068F001" w14:textId="77777777" w:rsidR="00A85D8A" w:rsidRPr="00614B7A" w:rsidRDefault="00A85D8A" w:rsidP="00BE3F9E">
            <w:pPr>
              <w:pStyle w:val="TAL"/>
              <w:rPr>
                <w:rFonts w:eastAsia="SimSun"/>
                <w:lang w:eastAsia="zh-CN"/>
              </w:rPr>
            </w:pPr>
            <w:r w:rsidRPr="00614B7A">
              <w:t>8.5.2.2.2</w:t>
            </w:r>
          </w:p>
        </w:tc>
        <w:tc>
          <w:tcPr>
            <w:tcW w:w="4418" w:type="dxa"/>
            <w:tcBorders>
              <w:top w:val="nil"/>
              <w:left w:val="single" w:sz="4" w:space="0" w:color="auto"/>
              <w:bottom w:val="single" w:sz="4" w:space="0" w:color="auto"/>
              <w:right w:val="single" w:sz="4" w:space="0" w:color="auto"/>
            </w:tcBorders>
            <w:shd w:val="clear" w:color="auto" w:fill="FFFFFF"/>
            <w:hideMark/>
          </w:tcPr>
          <w:p w14:paraId="64CC2B68" w14:textId="77777777" w:rsidR="00A85D8A" w:rsidRPr="00614B7A" w:rsidRDefault="00A85D8A" w:rsidP="00BE3F9E">
            <w:pPr>
              <w:pStyle w:val="TAL"/>
            </w:pPr>
            <w:r w:rsidRPr="00614B7A">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7AA14D8" w14:textId="77777777" w:rsidR="00A85D8A" w:rsidRPr="00614B7A" w:rsidRDefault="00A85D8A" w:rsidP="00BE3F9E">
            <w:pPr>
              <w:pStyle w:val="TAL"/>
              <w:rPr>
                <w:lang w:eastAsia="zh-CN"/>
              </w:rPr>
            </w:pPr>
            <w:r w:rsidRPr="00614B7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2EE50B4" w14:textId="77777777" w:rsidR="00A85D8A" w:rsidRPr="00614B7A" w:rsidRDefault="00A85D8A" w:rsidP="00BE3F9E">
            <w:pPr>
              <w:pStyle w:val="TAL"/>
              <w:rPr>
                <w:lang w:eastAsia="zh-CN"/>
              </w:rPr>
            </w:pPr>
            <w:r w:rsidRPr="00614B7A">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B9ABFA4" w14:textId="77777777" w:rsidR="00A85D8A" w:rsidRPr="00614B7A" w:rsidRDefault="00A85D8A" w:rsidP="00BE3F9E">
            <w:pPr>
              <w:pStyle w:val="TAL"/>
              <w:rPr>
                <w:lang w:eastAsia="zh-CN"/>
              </w:rPr>
            </w:pPr>
            <w:r w:rsidRPr="00614B7A">
              <w:rPr>
                <w:lang w:eastAsia="zh-CN"/>
              </w:rPr>
              <w:t xml:space="preserve">UEs supporting </w:t>
            </w:r>
            <w:r w:rsidRPr="00614B7A">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AB6BD88" w14:textId="77777777" w:rsidR="00A85D8A" w:rsidRPr="00614B7A"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F920B21" w14:textId="77777777" w:rsidR="00A85D8A" w:rsidRPr="00614B7A" w:rsidRDefault="00A85D8A" w:rsidP="00BE3F9E">
            <w:pPr>
              <w:pStyle w:val="TAL"/>
            </w:pPr>
            <w:r w:rsidRPr="00614B7A">
              <w:t>2Rx</w:t>
            </w:r>
          </w:p>
        </w:tc>
      </w:tr>
      <w:tr w:rsidR="00A85D8A" w:rsidRPr="00614B7A" w14:paraId="1A80729A"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BA4F2AB" w14:textId="77777777" w:rsidR="00A85D8A" w:rsidRPr="00614B7A" w:rsidRDefault="00A85D8A" w:rsidP="00BE3F9E">
            <w:pPr>
              <w:pStyle w:val="TAL"/>
              <w:rPr>
                <w:rFonts w:eastAsia="SimSun"/>
                <w:lang w:eastAsia="zh-CN"/>
              </w:rPr>
            </w:pPr>
            <w:r w:rsidRPr="00614B7A">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1FE61F1" w14:textId="77777777" w:rsidR="00A85D8A" w:rsidRPr="00614B7A" w:rsidRDefault="00A85D8A" w:rsidP="00BE3F9E">
            <w:pPr>
              <w:pStyle w:val="TAL"/>
            </w:pPr>
            <w:r w:rsidRPr="00614B7A">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7000987" w14:textId="77777777" w:rsidR="00A85D8A" w:rsidRPr="00614B7A" w:rsidRDefault="00A85D8A" w:rsidP="00BE3F9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7A7BFA" w14:textId="77777777" w:rsidR="00A85D8A" w:rsidRPr="00614B7A" w:rsidRDefault="00A85D8A" w:rsidP="00BE3F9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F2E9EF" w14:textId="77777777" w:rsidR="00A85D8A" w:rsidRPr="00614B7A" w:rsidRDefault="00A85D8A" w:rsidP="00BE3F9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2052D93" w14:textId="77777777" w:rsidR="00A85D8A" w:rsidRPr="00614B7A"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B21947" w14:textId="77777777" w:rsidR="00A85D8A" w:rsidRPr="00614B7A" w:rsidRDefault="00A85D8A" w:rsidP="00BE3F9E">
            <w:pPr>
              <w:pStyle w:val="TAL"/>
            </w:pPr>
          </w:p>
        </w:tc>
      </w:tr>
      <w:tr w:rsidR="00A85D8A" w:rsidRPr="00614B7A" w14:paraId="21495E93"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CB932CF" w14:textId="77777777" w:rsidR="00A85D8A" w:rsidRPr="00614B7A" w:rsidRDefault="00A85D8A" w:rsidP="00BE3F9E">
            <w:pPr>
              <w:pStyle w:val="TAL"/>
              <w:rPr>
                <w:rFonts w:eastAsia="SimSun"/>
                <w:lang w:eastAsia="zh-CN"/>
              </w:rPr>
            </w:pPr>
            <w:r w:rsidRPr="00614B7A">
              <w:t>8.5.2.3.1</w:t>
            </w:r>
          </w:p>
        </w:tc>
        <w:tc>
          <w:tcPr>
            <w:tcW w:w="4418" w:type="dxa"/>
            <w:tcBorders>
              <w:top w:val="nil"/>
              <w:left w:val="single" w:sz="4" w:space="0" w:color="auto"/>
              <w:bottom w:val="single" w:sz="4" w:space="0" w:color="auto"/>
              <w:right w:val="single" w:sz="4" w:space="0" w:color="auto"/>
            </w:tcBorders>
            <w:shd w:val="clear" w:color="auto" w:fill="FFFFFF"/>
            <w:hideMark/>
          </w:tcPr>
          <w:p w14:paraId="77DEFB83" w14:textId="77777777" w:rsidR="00A85D8A" w:rsidRPr="00614B7A" w:rsidRDefault="00A85D8A" w:rsidP="00BE3F9E">
            <w:pPr>
              <w:pStyle w:val="TAL"/>
            </w:pPr>
            <w:r w:rsidRPr="00614B7A">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063BDB0" w14:textId="77777777" w:rsidR="00A85D8A" w:rsidRPr="00614B7A" w:rsidRDefault="00A85D8A" w:rsidP="00BE3F9E">
            <w:pPr>
              <w:pStyle w:val="TAL"/>
              <w:rPr>
                <w:lang w:eastAsia="zh-CN"/>
              </w:rPr>
            </w:pPr>
            <w:r w:rsidRPr="00614B7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70CE65" w14:textId="77777777" w:rsidR="00A85D8A" w:rsidRPr="00614B7A" w:rsidRDefault="00A85D8A" w:rsidP="00BE3F9E">
            <w:pPr>
              <w:pStyle w:val="TAL"/>
              <w:rPr>
                <w:lang w:eastAsia="zh-CN"/>
              </w:rPr>
            </w:pPr>
            <w:r w:rsidRPr="00614B7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BAAE123" w14:textId="77777777" w:rsidR="00A85D8A" w:rsidRPr="00614B7A" w:rsidRDefault="00A85D8A" w:rsidP="00BE3F9E">
            <w:pPr>
              <w:pStyle w:val="TAL"/>
              <w:rPr>
                <w:lang w:eastAsia="zh-CN"/>
              </w:rPr>
            </w:pPr>
            <w:r w:rsidRPr="00614B7A">
              <w:rPr>
                <w:lang w:eastAsia="zh-CN"/>
              </w:rPr>
              <w:t xml:space="preserve">UEs supporting </w:t>
            </w:r>
            <w:r w:rsidRPr="00614B7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58C03DC" w14:textId="77777777" w:rsidR="00A85D8A" w:rsidRPr="00614B7A"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77CEA69" w14:textId="77777777" w:rsidR="00A85D8A" w:rsidRPr="00614B7A" w:rsidRDefault="00A85D8A" w:rsidP="00BE3F9E">
            <w:pPr>
              <w:pStyle w:val="TAL"/>
            </w:pPr>
            <w:r w:rsidRPr="00614B7A">
              <w:t>2Rx</w:t>
            </w:r>
          </w:p>
          <w:p w14:paraId="1E398FAB" w14:textId="77777777" w:rsidR="00A85D8A" w:rsidRPr="00614B7A" w:rsidRDefault="00A85D8A" w:rsidP="00BE3F9E">
            <w:pPr>
              <w:pStyle w:val="TAL"/>
            </w:pPr>
            <w:r w:rsidRPr="00614B7A">
              <w:t>4Rx</w:t>
            </w:r>
          </w:p>
        </w:tc>
      </w:tr>
      <w:tr w:rsidR="00A85D8A" w:rsidRPr="00614B7A" w14:paraId="370181F4"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6BE03DF" w14:textId="77777777" w:rsidR="00A85D8A" w:rsidRPr="00614B7A" w:rsidRDefault="00A85D8A" w:rsidP="00BE3F9E">
            <w:pPr>
              <w:pStyle w:val="TAL"/>
              <w:rPr>
                <w:rFonts w:eastAsia="SimSun"/>
                <w:lang w:eastAsia="zh-CN"/>
              </w:rPr>
            </w:pPr>
            <w:r w:rsidRPr="00614B7A">
              <w:t>8.5.2.3.2</w:t>
            </w:r>
          </w:p>
        </w:tc>
        <w:tc>
          <w:tcPr>
            <w:tcW w:w="4418" w:type="dxa"/>
            <w:tcBorders>
              <w:top w:val="nil"/>
              <w:left w:val="single" w:sz="4" w:space="0" w:color="auto"/>
              <w:bottom w:val="single" w:sz="4" w:space="0" w:color="auto"/>
              <w:right w:val="single" w:sz="4" w:space="0" w:color="auto"/>
            </w:tcBorders>
            <w:shd w:val="clear" w:color="auto" w:fill="FFFFFF"/>
            <w:hideMark/>
          </w:tcPr>
          <w:p w14:paraId="12A74D05" w14:textId="77777777" w:rsidR="00A85D8A" w:rsidRPr="00614B7A" w:rsidRDefault="00A85D8A" w:rsidP="00BE3F9E">
            <w:pPr>
              <w:pStyle w:val="TAL"/>
            </w:pPr>
            <w:r w:rsidRPr="00614B7A">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7426579" w14:textId="77777777" w:rsidR="00A85D8A" w:rsidRPr="00614B7A" w:rsidRDefault="00A85D8A" w:rsidP="00BE3F9E">
            <w:pPr>
              <w:pStyle w:val="TAL"/>
              <w:rPr>
                <w:lang w:eastAsia="zh-CN"/>
              </w:rPr>
            </w:pPr>
            <w:r w:rsidRPr="00614B7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93BB6B1" w14:textId="77777777" w:rsidR="00A85D8A" w:rsidRPr="00614B7A" w:rsidRDefault="00A85D8A" w:rsidP="00BE3F9E">
            <w:pPr>
              <w:pStyle w:val="TAL"/>
              <w:rPr>
                <w:lang w:eastAsia="zh-CN"/>
              </w:rPr>
            </w:pPr>
            <w:r w:rsidRPr="00614B7A">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2DC4EB6" w14:textId="77777777" w:rsidR="00A85D8A" w:rsidRPr="00614B7A" w:rsidRDefault="00A85D8A" w:rsidP="00BE3F9E">
            <w:pPr>
              <w:pStyle w:val="TAL"/>
              <w:rPr>
                <w:lang w:eastAsia="zh-CN"/>
              </w:rPr>
            </w:pPr>
            <w:r w:rsidRPr="00614B7A">
              <w:rPr>
                <w:lang w:eastAsia="zh-CN"/>
              </w:rPr>
              <w:t xml:space="preserve">UEs supporting </w:t>
            </w:r>
            <w:r w:rsidRPr="00614B7A">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8C46E9C" w14:textId="77777777" w:rsidR="00A85D8A" w:rsidRPr="00614B7A"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2D45659" w14:textId="77777777" w:rsidR="00A85D8A" w:rsidRPr="00614B7A" w:rsidRDefault="00A85D8A" w:rsidP="00BE3F9E">
            <w:pPr>
              <w:pStyle w:val="TAL"/>
            </w:pPr>
            <w:r w:rsidRPr="00614B7A">
              <w:t>2Rx</w:t>
            </w:r>
          </w:p>
        </w:tc>
      </w:tr>
      <w:tr w:rsidR="00A85D8A" w:rsidRPr="00614B7A" w14:paraId="5BBBBC8E" w14:textId="77777777" w:rsidTr="00BE3F9E">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FE33D83" w14:textId="77777777" w:rsidR="00A85D8A" w:rsidRPr="00614B7A" w:rsidRDefault="00A85D8A" w:rsidP="00BE3F9E">
            <w:pPr>
              <w:pStyle w:val="TAN"/>
              <w:rPr>
                <w:lang w:eastAsia="zh-TW"/>
              </w:rPr>
            </w:pPr>
            <w:r w:rsidRPr="00614B7A">
              <w:rPr>
                <w:lang w:eastAsia="zh-TW"/>
              </w:rPr>
              <w:t>NOTE 1:</w:t>
            </w:r>
            <w:r w:rsidRPr="00614B7A">
              <w:rPr>
                <w:lang w:eastAsia="zh-TW"/>
              </w:rPr>
              <w:tab/>
            </w:r>
            <w:r w:rsidRPr="00614B7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14B7A">
              <w:rPr>
                <w:rFonts w:eastAsia="SimSun"/>
                <w:lang w:eastAsia="zh-CN"/>
              </w:rPr>
              <w:t>e</w:t>
            </w:r>
            <w:r w:rsidRPr="00614B7A">
              <w:rPr>
                <w:rFonts w:eastAsia="SimSun"/>
              </w:rPr>
              <w:t xml:space="preserve"> test case/branch. Detail</w:t>
            </w:r>
            <w:r w:rsidRPr="00614B7A">
              <w:rPr>
                <w:rFonts w:eastAsia="SimSun"/>
                <w:lang w:eastAsia="zh-CN"/>
              </w:rPr>
              <w:t>e</w:t>
            </w:r>
            <w:r w:rsidRPr="00614B7A">
              <w:rPr>
                <w:rFonts w:eastAsia="SimSun"/>
              </w:rPr>
              <w:t>d completion status can be found in the corresponding test case section in</w:t>
            </w:r>
            <w:r w:rsidRPr="00614B7A">
              <w:rPr>
                <w:rFonts w:eastAsia="SimSun"/>
                <w:lang w:eastAsia="zh-CN"/>
              </w:rPr>
              <w:t xml:space="preserve"> 38.533.</w:t>
            </w:r>
          </w:p>
        </w:tc>
      </w:tr>
    </w:tbl>
    <w:p w14:paraId="4C3D77FD" w14:textId="77777777" w:rsidR="00A85D8A" w:rsidRPr="00614B7A" w:rsidRDefault="00A85D8A" w:rsidP="00A85D8A"/>
    <w:p w14:paraId="6D310E08" w14:textId="77777777" w:rsidR="00A85D8A" w:rsidRPr="00614B7A" w:rsidRDefault="00A85D8A" w:rsidP="00A85D8A">
      <w:pPr>
        <w:sectPr w:rsidR="00A85D8A" w:rsidRPr="00614B7A" w:rsidSect="00BE3F9E">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0DF4430B" w14:textId="77777777" w:rsidR="00A85D8A" w:rsidRPr="00813CD9" w:rsidRDefault="00A85D8A" w:rsidP="00A85D8A">
      <w:pPr>
        <w:pStyle w:val="Heading8"/>
      </w:pPr>
      <w:bookmarkStart w:id="534" w:name="_Toc20936813"/>
      <w:bookmarkStart w:id="535" w:name="_Toc36713258"/>
      <w:bookmarkStart w:id="536" w:name="_Toc36713661"/>
      <w:bookmarkStart w:id="537" w:name="_Toc52217974"/>
      <w:bookmarkStart w:id="538" w:name="_Toc58499586"/>
      <w:bookmarkStart w:id="539" w:name="_Toc68538443"/>
      <w:bookmarkStart w:id="540" w:name="_Toc90971504"/>
      <w:bookmarkStart w:id="541" w:name="_Toc100158412"/>
      <w:r w:rsidRPr="00614B7A">
        <w:lastRenderedPageBreak/>
        <w:t>Annex A (informative): Change history</w:t>
      </w:r>
      <w:bookmarkStart w:id="542" w:name="_GoBack"/>
      <w:bookmarkEnd w:id="534"/>
      <w:bookmarkEnd w:id="535"/>
      <w:bookmarkEnd w:id="536"/>
      <w:bookmarkEnd w:id="537"/>
      <w:bookmarkEnd w:id="538"/>
      <w:bookmarkEnd w:id="539"/>
      <w:bookmarkEnd w:id="540"/>
      <w:bookmarkEnd w:id="541"/>
      <w:bookmarkEnd w:id="542"/>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CBF8F" w14:textId="77777777" w:rsidR="000024FA" w:rsidRDefault="000024FA">
      <w:r>
        <w:separator/>
      </w:r>
    </w:p>
  </w:endnote>
  <w:endnote w:type="continuationSeparator" w:id="0">
    <w:p w14:paraId="594E0EF7" w14:textId="77777777" w:rsidR="000024FA" w:rsidRDefault="00002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Calibri"/>
    <w:charset w:val="00"/>
    <w:family w:val="auto"/>
    <w:pitch w:val="default"/>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F8B05" w14:textId="77777777" w:rsidR="00E829E8" w:rsidRDefault="00E829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57545AF" w14:textId="77777777" w:rsidR="00E829E8" w:rsidRDefault="00E829E8">
    <w:pPr>
      <w:pStyle w:val="Footer"/>
    </w:pPr>
  </w:p>
  <w:p w14:paraId="2EFF48FB" w14:textId="77777777" w:rsidR="00E829E8" w:rsidRDefault="00E829E8"/>
  <w:p w14:paraId="129F8926" w14:textId="77777777" w:rsidR="00E829E8" w:rsidRDefault="00E829E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90E83" w14:textId="77777777" w:rsidR="00E829E8" w:rsidRDefault="00E829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8DCDA" w14:textId="77777777" w:rsidR="000024FA" w:rsidRDefault="000024FA">
      <w:r>
        <w:separator/>
      </w:r>
    </w:p>
  </w:footnote>
  <w:footnote w:type="continuationSeparator" w:id="0">
    <w:p w14:paraId="17EB0955" w14:textId="77777777" w:rsidR="000024FA" w:rsidRDefault="000024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29E8" w:rsidRDefault="00E829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E829E8" w:rsidRDefault="00E829E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E829E8" w:rsidRDefault="00E829E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E829E8" w:rsidRDefault="00E829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B897EA9"/>
    <w:multiLevelType w:val="hybridMultilevel"/>
    <w:tmpl w:val="E370C33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B45836"/>
    <w:multiLevelType w:val="hybridMultilevel"/>
    <w:tmpl w:val="CA5229C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67475526"/>
    <w:multiLevelType w:val="hybridMultilevel"/>
    <w:tmpl w:val="A87C465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12"/>
  </w:num>
  <w:num w:numId="3">
    <w:abstractNumId w:val="17"/>
  </w:num>
  <w:num w:numId="4">
    <w:abstractNumId w:val="13"/>
  </w:num>
  <w:num w:numId="5">
    <w:abstractNumId w:val="16"/>
  </w:num>
  <w:num w:numId="6">
    <w:abstractNumId w:val="18"/>
  </w:num>
  <w:num w:numId="7">
    <w:abstractNumId w:val="23"/>
  </w:num>
  <w:num w:numId="8">
    <w:abstractNumId w:val="20"/>
  </w:num>
  <w:num w:numId="9">
    <w:abstractNumId w:val="10"/>
  </w:num>
  <w:num w:numId="10">
    <w:abstractNumId w:val="24"/>
  </w:num>
  <w:num w:numId="11">
    <w:abstractNumId w:val="8"/>
  </w:num>
  <w:num w:numId="12">
    <w:abstractNumId w:val="9"/>
  </w:num>
  <w:num w:numId="13">
    <w:abstractNumId w:val="0"/>
  </w:num>
  <w:num w:numId="14">
    <w:abstractNumId w:val="15"/>
  </w:num>
  <w:num w:numId="15">
    <w:abstractNumId w:val="21"/>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14"/>
  </w:num>
  <w:num w:numId="24">
    <w:abstractNumId w:val="19"/>
  </w:num>
  <w:num w:numId="2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A"/>
    <w:rsid w:val="00021C39"/>
    <w:rsid w:val="00022E4A"/>
    <w:rsid w:val="000A6394"/>
    <w:rsid w:val="000B7FED"/>
    <w:rsid w:val="000C038A"/>
    <w:rsid w:val="000C6598"/>
    <w:rsid w:val="000D44B3"/>
    <w:rsid w:val="000E646D"/>
    <w:rsid w:val="00145D43"/>
    <w:rsid w:val="00192C46"/>
    <w:rsid w:val="001A08B3"/>
    <w:rsid w:val="001A7B60"/>
    <w:rsid w:val="001B066E"/>
    <w:rsid w:val="001B52F0"/>
    <w:rsid w:val="001B7A65"/>
    <w:rsid w:val="001E41F3"/>
    <w:rsid w:val="0026004D"/>
    <w:rsid w:val="002640DD"/>
    <w:rsid w:val="002654E9"/>
    <w:rsid w:val="00275D12"/>
    <w:rsid w:val="00284FEB"/>
    <w:rsid w:val="002860C4"/>
    <w:rsid w:val="002A57C8"/>
    <w:rsid w:val="002B5741"/>
    <w:rsid w:val="002E472E"/>
    <w:rsid w:val="002E7AD2"/>
    <w:rsid w:val="00305409"/>
    <w:rsid w:val="003073B5"/>
    <w:rsid w:val="00326FBD"/>
    <w:rsid w:val="00331052"/>
    <w:rsid w:val="003609EF"/>
    <w:rsid w:val="0036231A"/>
    <w:rsid w:val="00374DD4"/>
    <w:rsid w:val="003E1A36"/>
    <w:rsid w:val="003F3DFA"/>
    <w:rsid w:val="00410371"/>
    <w:rsid w:val="00413FED"/>
    <w:rsid w:val="004242F1"/>
    <w:rsid w:val="004B75B7"/>
    <w:rsid w:val="004E12C3"/>
    <w:rsid w:val="005141D9"/>
    <w:rsid w:val="0051580D"/>
    <w:rsid w:val="00540F56"/>
    <w:rsid w:val="005416F5"/>
    <w:rsid w:val="00547111"/>
    <w:rsid w:val="00592D74"/>
    <w:rsid w:val="005C067B"/>
    <w:rsid w:val="005E2C44"/>
    <w:rsid w:val="005F14F5"/>
    <w:rsid w:val="0061323A"/>
    <w:rsid w:val="00614B7A"/>
    <w:rsid w:val="00621188"/>
    <w:rsid w:val="006257ED"/>
    <w:rsid w:val="00653DE4"/>
    <w:rsid w:val="00665C47"/>
    <w:rsid w:val="00695808"/>
    <w:rsid w:val="006B46FB"/>
    <w:rsid w:val="006D28D8"/>
    <w:rsid w:val="006E21FB"/>
    <w:rsid w:val="00752481"/>
    <w:rsid w:val="007550C2"/>
    <w:rsid w:val="0076740E"/>
    <w:rsid w:val="00792342"/>
    <w:rsid w:val="007977A8"/>
    <w:rsid w:val="007B512A"/>
    <w:rsid w:val="007C1AFA"/>
    <w:rsid w:val="007C2097"/>
    <w:rsid w:val="007D6A07"/>
    <w:rsid w:val="007F7259"/>
    <w:rsid w:val="008040A8"/>
    <w:rsid w:val="008112BC"/>
    <w:rsid w:val="0081522D"/>
    <w:rsid w:val="008279FA"/>
    <w:rsid w:val="008626E7"/>
    <w:rsid w:val="00863034"/>
    <w:rsid w:val="00870EE7"/>
    <w:rsid w:val="008863B9"/>
    <w:rsid w:val="008A45A6"/>
    <w:rsid w:val="008B43B9"/>
    <w:rsid w:val="008D3CCC"/>
    <w:rsid w:val="008F3789"/>
    <w:rsid w:val="008F686C"/>
    <w:rsid w:val="009148DE"/>
    <w:rsid w:val="00921E43"/>
    <w:rsid w:val="00941E30"/>
    <w:rsid w:val="0095667B"/>
    <w:rsid w:val="009777D9"/>
    <w:rsid w:val="00991B88"/>
    <w:rsid w:val="009A5753"/>
    <w:rsid w:val="009A579D"/>
    <w:rsid w:val="009D4654"/>
    <w:rsid w:val="009E3297"/>
    <w:rsid w:val="009E4F3C"/>
    <w:rsid w:val="009F734F"/>
    <w:rsid w:val="00A246B6"/>
    <w:rsid w:val="00A47E70"/>
    <w:rsid w:val="00A50CF0"/>
    <w:rsid w:val="00A73A27"/>
    <w:rsid w:val="00A7671C"/>
    <w:rsid w:val="00A85D8A"/>
    <w:rsid w:val="00AA2CBC"/>
    <w:rsid w:val="00AB3E0D"/>
    <w:rsid w:val="00AC5820"/>
    <w:rsid w:val="00AD1CD8"/>
    <w:rsid w:val="00B258BB"/>
    <w:rsid w:val="00B26CEF"/>
    <w:rsid w:val="00B67B97"/>
    <w:rsid w:val="00B968C8"/>
    <w:rsid w:val="00BA3EC5"/>
    <w:rsid w:val="00BA51D9"/>
    <w:rsid w:val="00BA5EB1"/>
    <w:rsid w:val="00BB3D2F"/>
    <w:rsid w:val="00BB5DFC"/>
    <w:rsid w:val="00BD279D"/>
    <w:rsid w:val="00BD6BB8"/>
    <w:rsid w:val="00BE3F9E"/>
    <w:rsid w:val="00C36400"/>
    <w:rsid w:val="00C66BA2"/>
    <w:rsid w:val="00C739C5"/>
    <w:rsid w:val="00C870F6"/>
    <w:rsid w:val="00C95985"/>
    <w:rsid w:val="00CB517F"/>
    <w:rsid w:val="00CC5026"/>
    <w:rsid w:val="00CC68D0"/>
    <w:rsid w:val="00D03F9A"/>
    <w:rsid w:val="00D06D51"/>
    <w:rsid w:val="00D24991"/>
    <w:rsid w:val="00D32163"/>
    <w:rsid w:val="00D466C8"/>
    <w:rsid w:val="00D50255"/>
    <w:rsid w:val="00D66520"/>
    <w:rsid w:val="00D84022"/>
    <w:rsid w:val="00D84AE9"/>
    <w:rsid w:val="00DE34CF"/>
    <w:rsid w:val="00E13F3D"/>
    <w:rsid w:val="00E34898"/>
    <w:rsid w:val="00E73B07"/>
    <w:rsid w:val="00E829E8"/>
    <w:rsid w:val="00E841DD"/>
    <w:rsid w:val="00EB09B7"/>
    <w:rsid w:val="00EE7D7C"/>
    <w:rsid w:val="00EF20A8"/>
    <w:rsid w:val="00F25D98"/>
    <w:rsid w:val="00F300FB"/>
    <w:rsid w:val="00F65069"/>
    <w:rsid w:val="00FB6386"/>
    <w:rsid w:val="00FC282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CRCoverPageChar">
    <w:name w:val="CR Cover Page Char"/>
    <w:link w:val="CRCoverPage"/>
    <w:rsid w:val="00C739C5"/>
    <w:rPr>
      <w:rFonts w:ascii="Arial" w:hAnsi="Arial"/>
      <w:lang w:val="en-GB" w:eastAsia="en-US"/>
    </w:rPr>
  </w:style>
  <w:style w:type="character" w:customStyle="1" w:styleId="Heading3Char">
    <w:name w:val="Heading 3 Char"/>
    <w:link w:val="Heading3"/>
    <w:rsid w:val="00C739C5"/>
    <w:rPr>
      <w:rFonts w:ascii="Arial" w:hAnsi="Arial"/>
      <w:sz w:val="28"/>
      <w:lang w:val="en-GB" w:eastAsia="en-US"/>
    </w:rPr>
  </w:style>
  <w:style w:type="character" w:customStyle="1" w:styleId="Heading4Char">
    <w:name w:val="Heading 4 Char"/>
    <w:link w:val="Heading4"/>
    <w:rsid w:val="00C739C5"/>
    <w:rPr>
      <w:rFonts w:ascii="Arial" w:hAnsi="Arial"/>
      <w:sz w:val="24"/>
      <w:lang w:val="en-GB" w:eastAsia="en-US"/>
    </w:rPr>
  </w:style>
  <w:style w:type="character" w:customStyle="1" w:styleId="Heading5Char">
    <w:name w:val="Heading 5 Char"/>
    <w:link w:val="Heading5"/>
    <w:rsid w:val="00C739C5"/>
    <w:rPr>
      <w:rFonts w:ascii="Arial" w:hAnsi="Arial"/>
      <w:sz w:val="22"/>
      <w:lang w:val="en-GB" w:eastAsia="en-US"/>
    </w:rPr>
  </w:style>
  <w:style w:type="character" w:customStyle="1" w:styleId="H6Char">
    <w:name w:val="H6 Char"/>
    <w:link w:val="H6"/>
    <w:qFormat/>
    <w:locked/>
    <w:rsid w:val="00C739C5"/>
    <w:rPr>
      <w:rFonts w:ascii="Arial" w:hAnsi="Arial"/>
      <w:lang w:val="en-GB" w:eastAsia="en-US"/>
    </w:rPr>
  </w:style>
  <w:style w:type="character" w:customStyle="1" w:styleId="EQChar">
    <w:name w:val="EQ Char"/>
    <w:link w:val="EQ"/>
    <w:rsid w:val="00C739C5"/>
    <w:rPr>
      <w:rFonts w:ascii="Times New Roman" w:hAnsi="Times New Roman"/>
      <w:noProof/>
      <w:lang w:val="en-GB" w:eastAsia="en-US"/>
    </w:rPr>
  </w:style>
  <w:style w:type="character" w:customStyle="1" w:styleId="NOChar">
    <w:name w:val="NO Char"/>
    <w:link w:val="NO"/>
    <w:rsid w:val="00C739C5"/>
    <w:rPr>
      <w:rFonts w:ascii="Times New Roman" w:hAnsi="Times New Roman"/>
      <w:lang w:val="en-GB" w:eastAsia="en-US"/>
    </w:rPr>
  </w:style>
  <w:style w:type="character" w:customStyle="1" w:styleId="TALChar">
    <w:name w:val="TAL Char"/>
    <w:link w:val="TAL"/>
    <w:qFormat/>
    <w:rsid w:val="00C739C5"/>
    <w:rPr>
      <w:rFonts w:ascii="Arial" w:hAnsi="Arial"/>
      <w:sz w:val="18"/>
      <w:lang w:val="en-GB" w:eastAsia="en-US"/>
    </w:rPr>
  </w:style>
  <w:style w:type="character" w:customStyle="1" w:styleId="TACCar">
    <w:name w:val="TAC Car"/>
    <w:link w:val="TAC"/>
    <w:qFormat/>
    <w:locked/>
    <w:rsid w:val="00C739C5"/>
    <w:rPr>
      <w:rFonts w:ascii="Arial" w:hAnsi="Arial"/>
      <w:sz w:val="18"/>
      <w:lang w:val="en-GB" w:eastAsia="en-US"/>
    </w:rPr>
  </w:style>
  <w:style w:type="character" w:customStyle="1" w:styleId="TAHCar">
    <w:name w:val="TAH Car"/>
    <w:link w:val="TAH"/>
    <w:qFormat/>
    <w:locked/>
    <w:rsid w:val="00C739C5"/>
    <w:rPr>
      <w:rFonts w:ascii="Arial" w:hAnsi="Arial"/>
      <w:b/>
      <w:sz w:val="18"/>
      <w:lang w:val="en-GB" w:eastAsia="en-US"/>
    </w:rPr>
  </w:style>
  <w:style w:type="character" w:customStyle="1" w:styleId="EXChar">
    <w:name w:val="EX Char"/>
    <w:link w:val="EX"/>
    <w:locked/>
    <w:rsid w:val="00C739C5"/>
    <w:rPr>
      <w:rFonts w:ascii="Times New Roman" w:hAnsi="Times New Roman"/>
      <w:lang w:val="en-GB" w:eastAsia="en-US"/>
    </w:rPr>
  </w:style>
  <w:style w:type="character" w:customStyle="1" w:styleId="B1Zchn">
    <w:name w:val="B1 Zchn"/>
    <w:link w:val="B10"/>
    <w:rsid w:val="00C739C5"/>
    <w:rPr>
      <w:rFonts w:ascii="Times New Roman" w:hAnsi="Times New Roman"/>
      <w:lang w:val="en-GB" w:eastAsia="en-US"/>
    </w:rPr>
  </w:style>
  <w:style w:type="character" w:customStyle="1" w:styleId="EditorsNoteChar">
    <w:name w:val="Editor's Note Char"/>
    <w:link w:val="EditorsNote"/>
    <w:locked/>
    <w:rsid w:val="00C739C5"/>
    <w:rPr>
      <w:rFonts w:ascii="Times New Roman" w:hAnsi="Times New Roman"/>
      <w:color w:val="FF0000"/>
      <w:lang w:val="en-GB" w:eastAsia="en-US"/>
    </w:rPr>
  </w:style>
  <w:style w:type="character" w:customStyle="1" w:styleId="THChar">
    <w:name w:val="TH Char"/>
    <w:link w:val="TH"/>
    <w:qFormat/>
    <w:locked/>
    <w:rsid w:val="00C739C5"/>
    <w:rPr>
      <w:rFonts w:ascii="Arial" w:hAnsi="Arial"/>
      <w:b/>
      <w:lang w:val="en-GB" w:eastAsia="en-US"/>
    </w:rPr>
  </w:style>
  <w:style w:type="character" w:customStyle="1" w:styleId="TANChar">
    <w:name w:val="TAN Char"/>
    <w:link w:val="TAN"/>
    <w:qFormat/>
    <w:rsid w:val="00C739C5"/>
    <w:rPr>
      <w:rFonts w:ascii="Arial" w:hAnsi="Arial"/>
      <w:sz w:val="18"/>
      <w:lang w:val="en-GB" w:eastAsia="en-US"/>
    </w:rPr>
  </w:style>
  <w:style w:type="character" w:customStyle="1" w:styleId="TFChar">
    <w:name w:val="TF Char"/>
    <w:link w:val="TF"/>
    <w:rsid w:val="00C739C5"/>
    <w:rPr>
      <w:rFonts w:ascii="Arial" w:hAnsi="Arial"/>
      <w:b/>
      <w:lang w:val="en-GB" w:eastAsia="en-US"/>
    </w:rPr>
  </w:style>
  <w:style w:type="character" w:customStyle="1" w:styleId="B2Char">
    <w:name w:val="B2 Char"/>
    <w:link w:val="B2"/>
    <w:rsid w:val="00C739C5"/>
    <w:rPr>
      <w:rFonts w:ascii="Times New Roman" w:hAnsi="Times New Roman"/>
      <w:lang w:val="en-GB" w:eastAsia="en-US"/>
    </w:rPr>
  </w:style>
  <w:style w:type="character" w:customStyle="1" w:styleId="B2Car">
    <w:name w:val="B2 Car"/>
    <w:rsid w:val="00C739C5"/>
    <w:rPr>
      <w:lang w:val="en-GB" w:eastAsia="en-US"/>
    </w:rPr>
  </w:style>
  <w:style w:type="character" w:customStyle="1" w:styleId="CommentTextChar">
    <w:name w:val="Comment Text Char"/>
    <w:link w:val="CommentText"/>
    <w:uiPriority w:val="99"/>
    <w:rsid w:val="00C739C5"/>
    <w:rPr>
      <w:rFonts w:ascii="Times New Roman" w:hAnsi="Times New Roman"/>
      <w:lang w:val="en-GB" w:eastAsia="en-US"/>
    </w:rPr>
  </w:style>
  <w:style w:type="character" w:customStyle="1" w:styleId="CommentSubjectChar">
    <w:name w:val="Comment Subject Char"/>
    <w:link w:val="CommentSubject"/>
    <w:uiPriority w:val="99"/>
    <w:rsid w:val="00C739C5"/>
    <w:rPr>
      <w:rFonts w:ascii="Times New Roman" w:hAnsi="Times New Roman"/>
      <w:b/>
      <w:bCs/>
      <w:lang w:val="en-GB" w:eastAsia="en-US"/>
    </w:rPr>
  </w:style>
  <w:style w:type="character" w:customStyle="1" w:styleId="BalloonTextChar">
    <w:name w:val="Balloon Text Char"/>
    <w:link w:val="BalloonText"/>
    <w:uiPriority w:val="99"/>
    <w:rsid w:val="00C739C5"/>
    <w:rPr>
      <w:rFonts w:ascii="Tahoma" w:hAnsi="Tahoma" w:cs="Tahoma"/>
      <w:sz w:val="16"/>
      <w:szCs w:val="16"/>
      <w:lang w:val="en-GB" w:eastAsia="en-US"/>
    </w:rPr>
  </w:style>
  <w:style w:type="paragraph" w:styleId="Revision">
    <w:name w:val="Revision"/>
    <w:hidden/>
    <w:uiPriority w:val="99"/>
    <w:semiHidden/>
    <w:rsid w:val="00C739C5"/>
    <w:rPr>
      <w:rFonts w:ascii="Times New Roman" w:eastAsia="MS Mincho" w:hAnsi="Times New Roman"/>
      <w:lang w:val="en-GB" w:eastAsia="en-US"/>
    </w:rPr>
  </w:style>
  <w:style w:type="character" w:customStyle="1" w:styleId="B1Char">
    <w:name w:val="B1 Char"/>
    <w:rsid w:val="00C739C5"/>
    <w:rPr>
      <w:lang w:val="en-GB" w:eastAsia="en-US" w:bidi="ar-SA"/>
    </w:rPr>
  </w:style>
  <w:style w:type="paragraph" w:styleId="ListParagraph">
    <w:name w:val="List Paragraph"/>
    <w:basedOn w:val="Normal"/>
    <w:link w:val="ListParagraphChar"/>
    <w:uiPriority w:val="34"/>
    <w:qFormat/>
    <w:rsid w:val="00C739C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C739C5"/>
    <w:rPr>
      <w:rFonts w:ascii="Calibri" w:eastAsia="Calibri" w:hAnsi="Calibri"/>
      <w:sz w:val="22"/>
      <w:szCs w:val="22"/>
      <w:lang w:val="en-GB" w:eastAsia="en-GB"/>
    </w:rPr>
  </w:style>
  <w:style w:type="paragraph" w:styleId="NormalWeb">
    <w:name w:val="Normal (Web)"/>
    <w:basedOn w:val="Normal"/>
    <w:uiPriority w:val="99"/>
    <w:unhideWhenUsed/>
    <w:qFormat/>
    <w:rsid w:val="00C739C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C739C5"/>
  </w:style>
  <w:style w:type="character" w:customStyle="1" w:styleId="TALCar">
    <w:name w:val="TAL Car"/>
    <w:qFormat/>
    <w:rsid w:val="00C739C5"/>
    <w:rPr>
      <w:rFonts w:ascii="Arial" w:eastAsia="SimSun" w:hAnsi="Arial" w:cs="Times New Roman"/>
      <w:sz w:val="18"/>
      <w:szCs w:val="20"/>
      <w:lang w:val="en-GB"/>
    </w:rPr>
  </w:style>
  <w:style w:type="character" w:customStyle="1" w:styleId="UnresolvedMention1">
    <w:name w:val="Unresolved Mention1"/>
    <w:uiPriority w:val="99"/>
    <w:semiHidden/>
    <w:unhideWhenUsed/>
    <w:rsid w:val="00C739C5"/>
    <w:rPr>
      <w:color w:val="605E5C"/>
      <w:shd w:val="clear" w:color="auto" w:fill="E1DFDD"/>
    </w:rPr>
  </w:style>
  <w:style w:type="character" w:customStyle="1" w:styleId="FootnoteTextChar">
    <w:name w:val="Footnote Text Char"/>
    <w:link w:val="FootnoteText"/>
    <w:rsid w:val="00C739C5"/>
    <w:rPr>
      <w:rFonts w:ascii="Times New Roman" w:hAnsi="Times New Roman"/>
      <w:sz w:val="16"/>
      <w:lang w:val="en-GB" w:eastAsia="en-US"/>
    </w:rPr>
  </w:style>
  <w:style w:type="character" w:customStyle="1" w:styleId="DocumentMapChar">
    <w:name w:val="Document Map Char"/>
    <w:link w:val="DocumentMap"/>
    <w:uiPriority w:val="99"/>
    <w:rsid w:val="00C739C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C739C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C739C5"/>
    <w:rPr>
      <w:rFonts w:ascii="Times New Roman" w:eastAsia="SimSun" w:hAnsi="Times New Roman"/>
      <w:lang w:val="en-GB" w:eastAsia="en-GB"/>
    </w:rPr>
  </w:style>
  <w:style w:type="paragraph" w:styleId="Caption">
    <w:name w:val="caption"/>
    <w:basedOn w:val="Normal"/>
    <w:next w:val="Normal"/>
    <w:uiPriority w:val="99"/>
    <w:unhideWhenUsed/>
    <w:qFormat/>
    <w:rsid w:val="00C739C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C739C5"/>
    <w:rPr>
      <w:rFonts w:ascii="Times New Roman" w:hAnsi="Times New Roman" w:hint="default"/>
      <w:b w:val="0"/>
      <w:bCs w:val="0"/>
      <w:i w:val="0"/>
      <w:iCs w:val="0"/>
      <w:color w:val="000000"/>
      <w:sz w:val="20"/>
      <w:szCs w:val="20"/>
    </w:rPr>
  </w:style>
  <w:style w:type="table" w:styleId="TableGrid">
    <w:name w:val="Table Grid"/>
    <w:basedOn w:val="TableNormal"/>
    <w:rsid w:val="00C739C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C739C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C739C5"/>
    <w:rPr>
      <w:rFonts w:ascii="Times New Roman" w:eastAsia="SimSun" w:hAnsi="Times New Roman"/>
      <w:lang w:val="en-GB" w:eastAsia="en-GB"/>
    </w:rPr>
  </w:style>
  <w:style w:type="paragraph" w:styleId="PlainText">
    <w:name w:val="Plain Text"/>
    <w:basedOn w:val="Normal"/>
    <w:link w:val="PlainTextChar"/>
    <w:uiPriority w:val="99"/>
    <w:rsid w:val="00C739C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C739C5"/>
    <w:rPr>
      <w:rFonts w:ascii="Courier New" w:eastAsia="PMingLiU" w:hAnsi="Courier New"/>
      <w:kern w:val="2"/>
      <w:sz w:val="24"/>
      <w:szCs w:val="22"/>
      <w:lang w:val="nb-NO" w:eastAsia="zh-TW"/>
    </w:rPr>
  </w:style>
  <w:style w:type="character" w:customStyle="1" w:styleId="msoins0">
    <w:name w:val="msoins"/>
    <w:rsid w:val="00C739C5"/>
  </w:style>
  <w:style w:type="character" w:customStyle="1" w:styleId="B2Char1">
    <w:name w:val="B2 Char1"/>
    <w:rsid w:val="00C739C5"/>
    <w:rPr>
      <w:rFonts w:ascii="Times New Roman" w:hAnsi="Times New Roman"/>
      <w:lang w:val="en-GB"/>
    </w:rPr>
  </w:style>
  <w:style w:type="paragraph" w:customStyle="1" w:styleId="FL">
    <w:name w:val="FL"/>
    <w:basedOn w:val="Normal"/>
    <w:uiPriority w:val="99"/>
    <w:rsid w:val="00C739C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C739C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C739C5"/>
    <w:rPr>
      <w:rFonts w:ascii="Times New Roman" w:eastAsia="Times New Roman" w:hAnsi="Times New Roman"/>
      <w:lang w:val="en-GB" w:eastAsia="en-GB"/>
    </w:rPr>
  </w:style>
  <w:style w:type="paragraph" w:customStyle="1" w:styleId="TAJ">
    <w:name w:val="TAJ"/>
    <w:basedOn w:val="TH"/>
    <w:uiPriority w:val="99"/>
    <w:rsid w:val="00C739C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C739C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C739C5"/>
    <w:rPr>
      <w:rFonts w:ascii="Times New Roman" w:hAnsi="Times New Roman"/>
      <w:lang w:val="en-GB" w:eastAsia="en-US"/>
    </w:rPr>
  </w:style>
  <w:style w:type="character" w:customStyle="1" w:styleId="EditorsNoteCarCar">
    <w:name w:val="Editor's Note Car Car"/>
    <w:rsid w:val="00C739C5"/>
    <w:rPr>
      <w:rFonts w:eastAsia="Times New Roman"/>
      <w:color w:val="FF0000"/>
    </w:rPr>
  </w:style>
  <w:style w:type="character" w:styleId="PageNumber">
    <w:name w:val="page number"/>
    <w:rsid w:val="00C739C5"/>
  </w:style>
  <w:style w:type="character" w:customStyle="1" w:styleId="FooterChar">
    <w:name w:val="Footer Char"/>
    <w:link w:val="Footer"/>
    <w:rsid w:val="00C739C5"/>
    <w:rPr>
      <w:rFonts w:ascii="Arial" w:hAnsi="Arial"/>
      <w:b/>
      <w:i/>
      <w:noProof/>
      <w:sz w:val="18"/>
      <w:lang w:val="en-GB" w:eastAsia="en-US"/>
    </w:rPr>
  </w:style>
  <w:style w:type="character" w:customStyle="1" w:styleId="TAL0">
    <w:name w:val="TAL (文字)"/>
    <w:qFormat/>
    <w:locked/>
    <w:rsid w:val="00C739C5"/>
    <w:rPr>
      <w:rFonts w:ascii="Arial" w:eastAsia="Times New Roman" w:hAnsi="Arial" w:cs="Arial"/>
      <w:sz w:val="18"/>
    </w:rPr>
  </w:style>
  <w:style w:type="numbering" w:customStyle="1" w:styleId="NoList1">
    <w:name w:val="No List1"/>
    <w:next w:val="NoList"/>
    <w:uiPriority w:val="99"/>
    <w:semiHidden/>
    <w:unhideWhenUsed/>
    <w:rsid w:val="00C739C5"/>
  </w:style>
  <w:style w:type="paragraph" w:customStyle="1" w:styleId="TALCharChar">
    <w:name w:val="TAL Char Char"/>
    <w:basedOn w:val="Normal"/>
    <w:link w:val="TALCharCharChar"/>
    <w:rsid w:val="00C739C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739C5"/>
    <w:rPr>
      <w:rFonts w:ascii="Arial" w:eastAsia="Calibri Light" w:hAnsi="Arial"/>
      <w:sz w:val="18"/>
      <w:lang w:val="x-none" w:eastAsia="ja-JP"/>
    </w:rPr>
  </w:style>
  <w:style w:type="character" w:customStyle="1" w:styleId="Heading1Char">
    <w:name w:val="Heading 1 Char"/>
    <w:link w:val="Heading1"/>
    <w:rsid w:val="00C739C5"/>
    <w:rPr>
      <w:rFonts w:ascii="Arial" w:hAnsi="Arial"/>
      <w:sz w:val="36"/>
      <w:lang w:val="en-GB" w:eastAsia="en-US"/>
    </w:rPr>
  </w:style>
  <w:style w:type="character" w:customStyle="1" w:styleId="Heading6Char">
    <w:name w:val="Heading 6 Char"/>
    <w:link w:val="Heading6"/>
    <w:rsid w:val="00C739C5"/>
    <w:rPr>
      <w:rFonts w:ascii="Arial" w:hAnsi="Arial"/>
      <w:lang w:val="en-GB" w:eastAsia="en-US"/>
    </w:rPr>
  </w:style>
  <w:style w:type="character" w:customStyle="1" w:styleId="Heading7Char">
    <w:name w:val="Heading 7 Char"/>
    <w:link w:val="Heading7"/>
    <w:rsid w:val="00C739C5"/>
    <w:rPr>
      <w:rFonts w:ascii="Arial" w:hAnsi="Arial"/>
      <w:lang w:val="en-GB" w:eastAsia="en-US"/>
    </w:rPr>
  </w:style>
  <w:style w:type="character" w:customStyle="1" w:styleId="Heading8Char">
    <w:name w:val="Heading 8 Char"/>
    <w:link w:val="Heading8"/>
    <w:rsid w:val="00C739C5"/>
    <w:rPr>
      <w:rFonts w:ascii="Arial" w:hAnsi="Arial"/>
      <w:sz w:val="36"/>
      <w:lang w:val="en-GB" w:eastAsia="en-US"/>
    </w:rPr>
  </w:style>
  <w:style w:type="character" w:customStyle="1" w:styleId="Heading9Char">
    <w:name w:val="Heading 9 Char"/>
    <w:link w:val="Heading9"/>
    <w:rsid w:val="00C739C5"/>
    <w:rPr>
      <w:rFonts w:ascii="Arial" w:hAnsi="Arial"/>
      <w:sz w:val="36"/>
      <w:lang w:val="en-GB" w:eastAsia="en-US"/>
    </w:rPr>
  </w:style>
  <w:style w:type="character" w:customStyle="1" w:styleId="apple-converted-space">
    <w:name w:val="apple-converted-space"/>
    <w:qFormat/>
    <w:rsid w:val="00C739C5"/>
  </w:style>
  <w:style w:type="numbering" w:customStyle="1" w:styleId="NoList2">
    <w:name w:val="No List2"/>
    <w:next w:val="NoList"/>
    <w:uiPriority w:val="99"/>
    <w:semiHidden/>
    <w:unhideWhenUsed/>
    <w:rsid w:val="00C739C5"/>
  </w:style>
  <w:style w:type="numbering" w:customStyle="1" w:styleId="NoList3">
    <w:name w:val="No List3"/>
    <w:next w:val="NoList"/>
    <w:uiPriority w:val="99"/>
    <w:semiHidden/>
    <w:unhideWhenUsed/>
    <w:rsid w:val="00C739C5"/>
  </w:style>
  <w:style w:type="paragraph" w:customStyle="1" w:styleId="Separation">
    <w:name w:val="Separation"/>
    <w:basedOn w:val="Heading1"/>
    <w:next w:val="Normal"/>
    <w:uiPriority w:val="99"/>
    <w:rsid w:val="00C739C5"/>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C739C5"/>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368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587D9-B6E5-4C3F-8256-D437694DC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606</TotalTime>
  <Pages>1</Pages>
  <Words>36528</Words>
  <Characters>208216</Characters>
  <Application>Microsoft Office Word</Application>
  <DocSecurity>0</DocSecurity>
  <Lines>1735</Lines>
  <Paragraphs>488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31</cp:revision>
  <cp:lastPrinted>1899-12-31T23:00:00Z</cp:lastPrinted>
  <dcterms:created xsi:type="dcterms:W3CDTF">2022-01-25T07:54:00Z</dcterms:created>
  <dcterms:modified xsi:type="dcterms:W3CDTF">2022-05-20T10:02:00Z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